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60BA62ED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EB4A0D">
        <w:rPr>
          <w:b/>
          <w:i/>
          <w:noProof/>
          <w:sz w:val="28"/>
        </w:rPr>
        <w:t>211117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9CF523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A0D">
              <w:rPr>
                <w:b/>
                <w:noProof/>
                <w:sz w:val="28"/>
              </w:rPr>
              <w:t>1974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1F69C18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4BF587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8FEE32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B2A599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51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17F635F" w14:textId="6AEABFC5" w:rsidR="00EB4A0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B4A0D" w:rsidRPr="001266D5">
        <w:rPr>
          <w:rFonts w:ascii="Arial" w:hAnsi="Arial" w:cs="Arial"/>
          <w:iCs/>
        </w:rPr>
        <w:t>Table of Contents</w:t>
      </w:r>
      <w:r w:rsidR="00EB4A0D">
        <w:tab/>
      </w:r>
      <w:r w:rsidR="00EB4A0D">
        <w:fldChar w:fldCharType="begin"/>
      </w:r>
      <w:r w:rsidR="00EB4A0D">
        <w:instrText xml:space="preserve"> PAGEREF _Toc81406514 \h </w:instrText>
      </w:r>
      <w:r w:rsidR="00EB4A0D">
        <w:fldChar w:fldCharType="separate"/>
      </w:r>
      <w:r w:rsidR="00EB4A0D">
        <w:t>2</w:t>
      </w:r>
      <w:r w:rsidR="00EB4A0D">
        <w:fldChar w:fldCharType="end"/>
      </w:r>
    </w:p>
    <w:p w14:paraId="2F13EA96" w14:textId="6E0237C1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_Toc81406515 \h </w:instrText>
      </w:r>
      <w:r>
        <w:fldChar w:fldCharType="separate"/>
      </w:r>
      <w:r>
        <w:t>3</w:t>
      </w:r>
      <w:r>
        <w:fldChar w:fldCharType="end"/>
      </w:r>
    </w:p>
    <w:p w14:paraId="2A1B4360" w14:textId="68BF8003" w:rsidR="00EB4A0D" w:rsidRDefault="00EB4A0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66D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_Toc81406516 \h </w:instrText>
      </w:r>
      <w:r>
        <w:fldChar w:fldCharType="separate"/>
      </w:r>
      <w:r>
        <w:t>3</w:t>
      </w:r>
      <w:r>
        <w:fldChar w:fldCharType="end"/>
      </w:r>
    </w:p>
    <w:p w14:paraId="72F48D44" w14:textId="53237B27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_Toc81406517 \h </w:instrText>
      </w:r>
      <w:r>
        <w:fldChar w:fldCharType="separate"/>
      </w:r>
      <w:r>
        <w:t>3</w:t>
      </w:r>
      <w:r>
        <w:fldChar w:fldCharType="end"/>
      </w:r>
    </w:p>
    <w:p w14:paraId="2ADC7047" w14:textId="4B8AE36F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_Toc81406518 \h </w:instrText>
      </w:r>
      <w:r>
        <w:fldChar w:fldCharType="separate"/>
      </w:r>
      <w:r>
        <w:t>3</w:t>
      </w:r>
      <w:r>
        <w:fldChar w:fldCharType="end"/>
      </w:r>
    </w:p>
    <w:p w14:paraId="65CC0FF5" w14:textId="42410FBC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_Toc81406519 \h </w:instrText>
      </w:r>
      <w:r>
        <w:fldChar w:fldCharType="separate"/>
      </w:r>
      <w:r>
        <w:t>3</w:t>
      </w:r>
      <w:r>
        <w:fldChar w:fldCharType="end"/>
      </w:r>
    </w:p>
    <w:p w14:paraId="608D24BC" w14:textId="7873BBAE" w:rsidR="00EB4A0D" w:rsidRDefault="00EB4A0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66D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266D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_Toc81406520 \h </w:instrText>
      </w:r>
      <w:r>
        <w:fldChar w:fldCharType="separate"/>
      </w:r>
      <w:r>
        <w:t>3</w:t>
      </w:r>
      <w:r>
        <w:fldChar w:fldCharType="end"/>
      </w:r>
    </w:p>
    <w:p w14:paraId="21C72E5E" w14:textId="118D9F93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_Toc81406521 \h </w:instrText>
      </w:r>
      <w:r>
        <w:fldChar w:fldCharType="separate"/>
      </w:r>
      <w:r>
        <w:t>3</w:t>
      </w:r>
      <w:r>
        <w:fldChar w:fldCharType="end"/>
      </w:r>
    </w:p>
    <w:p w14:paraId="0348A46A" w14:textId="714A9F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51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64D6EC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B4A0D">
        <w:rPr>
          <w:noProof/>
        </w:rPr>
        <w:t>7.1.3.3.3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51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F3E4A2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B4A0D">
        <w:rPr>
          <w:noProof/>
        </w:rPr>
        <w:t>7.1.3.3.3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51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51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1219AD3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2F6C7E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51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52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11A89E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B4A0D">
        <w:rPr>
          <w:rFonts w:ascii="Arial" w:eastAsia="SimSun" w:hAnsi="Arial"/>
        </w:rPr>
        <w:t>7_1_3_3_3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355FCDA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B4A0D">
        <w:rPr>
          <w:rFonts w:ascii="Arial" w:eastAsia="SimSun" w:hAnsi="Arial"/>
        </w:rPr>
        <w:t>7_1_3_3_3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52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0D8472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EB4A0D">
              <w:rPr>
                <w:b/>
                <w:noProof/>
              </w:rPr>
              <w:t>211118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32006" w14:textId="77777777" w:rsidR="004420DD" w:rsidRDefault="004420DD">
      <w:r>
        <w:separator/>
      </w:r>
    </w:p>
  </w:endnote>
  <w:endnote w:type="continuationSeparator" w:id="0">
    <w:p w14:paraId="445B2E20" w14:textId="77777777" w:rsidR="004420DD" w:rsidRDefault="0044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7B373" w14:textId="77777777" w:rsidR="004420DD" w:rsidRDefault="004420DD">
      <w:r>
        <w:separator/>
      </w:r>
    </w:p>
  </w:footnote>
  <w:footnote w:type="continuationSeparator" w:id="0">
    <w:p w14:paraId="6859998E" w14:textId="77777777" w:rsidR="004420DD" w:rsidRDefault="0044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2F6C7E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20DD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407E4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211117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211117</dc:title>
  <dc:subject>7.1.3.3.3</dc:subject>
  <dc:creator>Michael Sanders, John M Meredith</dc:creator>
  <cp:keywords>1974</cp:keywords>
  <dc:description>7_1_3_3_3</dc:description>
  <cp:lastModifiedBy>Mohit Kanchan</cp:lastModifiedBy>
  <cp:revision>5</cp:revision>
  <cp:lastPrinted>1900-01-01T00:00:00Z</cp:lastPrinted>
  <dcterms:created xsi:type="dcterms:W3CDTF">2021-09-01T15:34:00Z</dcterms:created>
  <dcterms:modified xsi:type="dcterms:W3CDTF">2021-09-09T13:01:00Z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