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0D46EA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8E7728">
        <w:rPr>
          <w:b/>
          <w:i/>
          <w:noProof/>
          <w:sz w:val="28"/>
        </w:rPr>
        <w:t>211113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880A72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7728">
              <w:rPr>
                <w:b/>
                <w:noProof/>
                <w:sz w:val="28"/>
              </w:rPr>
              <w:t>1972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D04342F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687ACE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53006C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B77EA1F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43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4468F92" w14:textId="77C6D743" w:rsidR="008E772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7728" w:rsidRPr="007011DC">
        <w:rPr>
          <w:rFonts w:ascii="Arial" w:hAnsi="Arial" w:cs="Arial"/>
          <w:iCs/>
        </w:rPr>
        <w:t>Table of Contents</w:t>
      </w:r>
      <w:r w:rsidR="008E7728">
        <w:tab/>
      </w:r>
      <w:r w:rsidR="008E7728">
        <w:fldChar w:fldCharType="begin"/>
      </w:r>
      <w:r w:rsidR="008E7728">
        <w:instrText xml:space="preserve"> PAGEREF _Toc81406436 \h </w:instrText>
      </w:r>
      <w:r w:rsidR="008E7728">
        <w:fldChar w:fldCharType="separate"/>
      </w:r>
      <w:r w:rsidR="008E7728">
        <w:t>2</w:t>
      </w:r>
      <w:r w:rsidR="008E7728">
        <w:fldChar w:fldCharType="end"/>
      </w:r>
    </w:p>
    <w:p w14:paraId="21FE7ED3" w14:textId="56FDC530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_Toc81406437 \h </w:instrText>
      </w:r>
      <w:r>
        <w:fldChar w:fldCharType="separate"/>
      </w:r>
      <w:r>
        <w:t>3</w:t>
      </w:r>
      <w:r>
        <w:fldChar w:fldCharType="end"/>
      </w:r>
    </w:p>
    <w:p w14:paraId="3B5433A1" w14:textId="18FDCE7A" w:rsidR="008E7728" w:rsidRDefault="008E772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1D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_Toc81406438 \h </w:instrText>
      </w:r>
      <w:r>
        <w:fldChar w:fldCharType="separate"/>
      </w:r>
      <w:r>
        <w:t>3</w:t>
      </w:r>
      <w:r>
        <w:fldChar w:fldCharType="end"/>
      </w:r>
    </w:p>
    <w:p w14:paraId="284D6C33" w14:textId="6C2CE337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_Toc81406439 \h </w:instrText>
      </w:r>
      <w:r>
        <w:fldChar w:fldCharType="separate"/>
      </w:r>
      <w:r>
        <w:t>3</w:t>
      </w:r>
      <w:r>
        <w:fldChar w:fldCharType="end"/>
      </w:r>
    </w:p>
    <w:p w14:paraId="3D3CA9A8" w14:textId="25334A73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_Toc81406440 \h </w:instrText>
      </w:r>
      <w:r>
        <w:fldChar w:fldCharType="separate"/>
      </w:r>
      <w:r>
        <w:t>3</w:t>
      </w:r>
      <w:r>
        <w:fldChar w:fldCharType="end"/>
      </w:r>
    </w:p>
    <w:p w14:paraId="5B4576A9" w14:textId="633FA4F4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_Toc81406441 \h </w:instrText>
      </w:r>
      <w:r>
        <w:fldChar w:fldCharType="separate"/>
      </w:r>
      <w:r>
        <w:t>3</w:t>
      </w:r>
      <w:r>
        <w:fldChar w:fldCharType="end"/>
      </w:r>
    </w:p>
    <w:p w14:paraId="12E60910" w14:textId="6A1AC08E" w:rsidR="008E7728" w:rsidRDefault="008E772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1D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1DC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_Toc81406442 \h </w:instrText>
      </w:r>
      <w:r>
        <w:fldChar w:fldCharType="separate"/>
      </w:r>
      <w:r>
        <w:t>3</w:t>
      </w:r>
      <w:r>
        <w:fldChar w:fldCharType="end"/>
      </w:r>
    </w:p>
    <w:p w14:paraId="1DF67239" w14:textId="40F89DF8" w:rsidR="008E7728" w:rsidRDefault="008E772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1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1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_Toc81406443 \h </w:instrText>
      </w:r>
      <w:r>
        <w:fldChar w:fldCharType="separate"/>
      </w:r>
      <w:r>
        <w:t>3</w:t>
      </w:r>
      <w:r>
        <w:fldChar w:fldCharType="end"/>
      </w:r>
    </w:p>
    <w:p w14:paraId="0348A46A" w14:textId="1288AC2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43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BB0559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E7728">
        <w:rPr>
          <w:noProof/>
        </w:rPr>
        <w:t>7.1.3.3.1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43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8EBD241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E7728">
        <w:rPr>
          <w:noProof/>
        </w:rPr>
        <w:t>7.1.3.3.1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43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44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D12F92D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160C6C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44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44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D667AD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E7728">
        <w:rPr>
          <w:rFonts w:ascii="Arial" w:eastAsia="SimSun" w:hAnsi="Arial"/>
        </w:rPr>
        <w:t>7_1_3_3_1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3CD99B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E7728">
        <w:rPr>
          <w:rFonts w:ascii="Arial" w:eastAsia="SimSun" w:hAnsi="Arial"/>
        </w:rPr>
        <w:t>7_1_3_3_1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44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540511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8E7728">
              <w:rPr>
                <w:b/>
                <w:noProof/>
              </w:rPr>
              <w:t>211114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E7728">
              <w:rPr>
                <w:noProof/>
              </w:rPr>
              <w:t>7.1.3.3.1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3EAA7" w14:textId="77777777" w:rsidR="008F2237" w:rsidRDefault="008F2237">
      <w:r>
        <w:separator/>
      </w:r>
    </w:p>
  </w:endnote>
  <w:endnote w:type="continuationSeparator" w:id="0">
    <w:p w14:paraId="795627AC" w14:textId="77777777" w:rsidR="008F2237" w:rsidRDefault="008F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49BAA" w14:textId="77777777" w:rsidR="008F2237" w:rsidRDefault="008F2237">
      <w:r>
        <w:separator/>
      </w:r>
    </w:p>
  </w:footnote>
  <w:footnote w:type="continuationSeparator" w:id="0">
    <w:p w14:paraId="5E6E1CE0" w14:textId="77777777" w:rsidR="008F2237" w:rsidRDefault="008F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0C6C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2237"/>
    <w:rsid w:val="008F5EB2"/>
    <w:rsid w:val="008F686C"/>
    <w:rsid w:val="009016FD"/>
    <w:rsid w:val="00901E56"/>
    <w:rsid w:val="009024A9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211113</dc:title>
  <dc:subject>7.1.3.3.1</dc:subject>
  <dc:creator>Michael Sanders, John M Meredith</dc:creator>
  <cp:keywords>1972</cp:keywords>
  <dc:description>7_1_3_3_1</dc:description>
  <cp:lastModifiedBy>Mohit Kanchan</cp:lastModifiedBy>
  <cp:revision>4</cp:revision>
  <cp:lastPrinted>1900-01-01T00:00:00Z</cp:lastPrinted>
  <dcterms:created xsi:type="dcterms:W3CDTF">2021-09-01T15:32:00Z</dcterms:created>
  <dcterms:modified xsi:type="dcterms:W3CDTF">2021-09-09T13:00:00Z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