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098DE4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A35B7A">
        <w:rPr>
          <w:b/>
          <w:i/>
          <w:noProof/>
          <w:sz w:val="28"/>
        </w:rPr>
        <w:t>211111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86B67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5B7A">
              <w:rPr>
                <w:b/>
                <w:noProof/>
                <w:sz w:val="28"/>
              </w:rPr>
              <w:t>1971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19429C99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BF6B53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2934DE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CA56D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AB6BDE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120062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319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25EDCAA" w14:textId="31304605" w:rsidR="00A35B7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5B7A" w:rsidRPr="00DD7207">
        <w:rPr>
          <w:rFonts w:ascii="Arial" w:hAnsi="Arial" w:cs="Arial"/>
          <w:iCs/>
        </w:rPr>
        <w:t>Table of Contents</w:t>
      </w:r>
      <w:r w:rsidR="00A35B7A">
        <w:tab/>
      </w:r>
      <w:r w:rsidR="00A35B7A">
        <w:fldChar w:fldCharType="begin"/>
      </w:r>
      <w:r w:rsidR="00A35B7A">
        <w:instrText xml:space="preserve"> PAGEREF _Toc81413197 \h </w:instrText>
      </w:r>
      <w:r w:rsidR="00A35B7A">
        <w:fldChar w:fldCharType="separate"/>
      </w:r>
      <w:r w:rsidR="00A35B7A">
        <w:t>2</w:t>
      </w:r>
      <w:r w:rsidR="00A35B7A">
        <w:fldChar w:fldCharType="end"/>
      </w:r>
    </w:p>
    <w:p w14:paraId="2C4438A1" w14:textId="6705B3B7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_Toc81413198 \h </w:instrText>
      </w:r>
      <w:r>
        <w:fldChar w:fldCharType="separate"/>
      </w:r>
      <w:r>
        <w:t>3</w:t>
      </w:r>
      <w:r>
        <w:fldChar w:fldCharType="end"/>
      </w:r>
    </w:p>
    <w:p w14:paraId="503D4E48" w14:textId="22766CCC" w:rsidR="00A35B7A" w:rsidRDefault="00A35B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D720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_Toc81413199 \h </w:instrText>
      </w:r>
      <w:r>
        <w:fldChar w:fldCharType="separate"/>
      </w:r>
      <w:r>
        <w:t>3</w:t>
      </w:r>
      <w:r>
        <w:fldChar w:fldCharType="end"/>
      </w:r>
    </w:p>
    <w:p w14:paraId="5AF0F92B" w14:textId="3A1E4744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_Toc81413200 \h </w:instrText>
      </w:r>
      <w:r>
        <w:fldChar w:fldCharType="separate"/>
      </w:r>
      <w:r>
        <w:t>3</w:t>
      </w:r>
      <w:r>
        <w:fldChar w:fldCharType="end"/>
      </w:r>
    </w:p>
    <w:p w14:paraId="6993DEBB" w14:textId="6FDE5D01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_Toc81413201 \h </w:instrText>
      </w:r>
      <w:r>
        <w:fldChar w:fldCharType="separate"/>
      </w:r>
      <w:r>
        <w:t>3</w:t>
      </w:r>
      <w:r>
        <w:fldChar w:fldCharType="end"/>
      </w:r>
    </w:p>
    <w:p w14:paraId="68D48C4A" w14:textId="62FD00AD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_Toc81413202 \h </w:instrText>
      </w:r>
      <w:r>
        <w:fldChar w:fldCharType="separate"/>
      </w:r>
      <w:r>
        <w:t>3</w:t>
      </w:r>
      <w:r>
        <w:fldChar w:fldCharType="end"/>
      </w:r>
    </w:p>
    <w:p w14:paraId="3D16E35A" w14:textId="7877E5C7" w:rsidR="00A35B7A" w:rsidRDefault="00A35B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D72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D720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_Toc81413203 \h </w:instrText>
      </w:r>
      <w:r>
        <w:fldChar w:fldCharType="separate"/>
      </w:r>
      <w:r>
        <w:t>3</w:t>
      </w:r>
      <w:r>
        <w:fldChar w:fldCharType="end"/>
      </w:r>
    </w:p>
    <w:p w14:paraId="321CBFD3" w14:textId="6C81BCE0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_Toc81413204 \h </w:instrText>
      </w:r>
      <w:r>
        <w:fldChar w:fldCharType="separate"/>
      </w:r>
      <w:r>
        <w:t>3</w:t>
      </w:r>
      <w:r>
        <w:fldChar w:fldCharType="end"/>
      </w:r>
    </w:p>
    <w:p w14:paraId="0348A46A" w14:textId="13F7CA1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319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EFAAE0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5B7A">
        <w:rPr>
          <w:noProof/>
        </w:rPr>
        <w:t>7.1.3.2.3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319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72FBE9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5B7A">
        <w:rPr>
          <w:noProof/>
        </w:rPr>
        <w:t>7.1.3.2.3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320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3201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2DC9734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1C1CCC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3202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320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12DD38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5B7A">
        <w:rPr>
          <w:rFonts w:ascii="Arial" w:eastAsia="SimSun" w:hAnsi="Arial"/>
        </w:rPr>
        <w:t>7_1_3_2_3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53BC2F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5B7A">
        <w:rPr>
          <w:rFonts w:ascii="Arial" w:eastAsia="SimSun" w:hAnsi="Arial"/>
        </w:rPr>
        <w:t>7_1_3_2_3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320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1EC925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A35B7A">
              <w:rPr>
                <w:b/>
                <w:noProof/>
              </w:rPr>
              <w:t>211112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6CBA7" w14:textId="77777777" w:rsidR="0030058A" w:rsidRDefault="0030058A">
      <w:r>
        <w:separator/>
      </w:r>
    </w:p>
  </w:endnote>
  <w:endnote w:type="continuationSeparator" w:id="0">
    <w:p w14:paraId="600D6B60" w14:textId="77777777" w:rsidR="0030058A" w:rsidRDefault="0030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9C23F" w14:textId="77777777" w:rsidR="0030058A" w:rsidRDefault="0030058A">
      <w:r>
        <w:separator/>
      </w:r>
    </w:p>
  </w:footnote>
  <w:footnote w:type="continuationSeparator" w:id="0">
    <w:p w14:paraId="185A32E6" w14:textId="77777777" w:rsidR="0030058A" w:rsidRDefault="0030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1CCC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58A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761FC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5B7A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692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211111</dc:title>
  <dc:subject>7.1.3.2.3</dc:subject>
  <dc:creator>Michael Sanders, John M Meredith</dc:creator>
  <cp:keywords>1971</cp:keywords>
  <dc:description>7_1_3_2_3</dc:description>
  <cp:lastModifiedBy>Mohit Kanchan</cp:lastModifiedBy>
  <cp:revision>4</cp:revision>
  <cp:lastPrinted>1900-01-01T00:00:00Z</cp:lastPrinted>
  <dcterms:created xsi:type="dcterms:W3CDTF">2021-09-01T15:32:00Z</dcterms:created>
  <dcterms:modified xsi:type="dcterms:W3CDTF">2021-09-09T12:58:00Z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