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C777862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C14EC">
        <w:rPr>
          <w:b/>
          <w:i/>
          <w:noProof/>
          <w:sz w:val="28"/>
        </w:rPr>
        <w:t>211109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07C6646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14EC">
              <w:rPr>
                <w:b/>
                <w:noProof/>
                <w:sz w:val="28"/>
              </w:rPr>
              <w:t>1970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493F48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CBBFBD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92AD8B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7D437E97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28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D79D22" w14:textId="46E6180E" w:rsidR="006C14EC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C14EC" w:rsidRPr="00CE7F56">
        <w:rPr>
          <w:rFonts w:ascii="Arial" w:hAnsi="Arial" w:cs="Arial"/>
          <w:iCs/>
        </w:rPr>
        <w:t>Table of Contents</w:t>
      </w:r>
      <w:r w:rsidR="006C14EC">
        <w:tab/>
      </w:r>
      <w:r w:rsidR="006C14EC">
        <w:fldChar w:fldCharType="begin"/>
      </w:r>
      <w:r w:rsidR="006C14EC">
        <w:instrText xml:space="preserve"> PAGEREF _Toc81406283 \h </w:instrText>
      </w:r>
      <w:r w:rsidR="006C14EC">
        <w:fldChar w:fldCharType="separate"/>
      </w:r>
      <w:r w:rsidR="006C14EC">
        <w:t>2</w:t>
      </w:r>
      <w:r w:rsidR="006C14EC">
        <w:fldChar w:fldCharType="end"/>
      </w:r>
    </w:p>
    <w:p w14:paraId="4CB3EBFB" w14:textId="336B9F23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_Toc81406284 \h </w:instrText>
      </w:r>
      <w:r>
        <w:fldChar w:fldCharType="separate"/>
      </w:r>
      <w:r>
        <w:t>3</w:t>
      </w:r>
      <w:r>
        <w:fldChar w:fldCharType="end"/>
      </w:r>
    </w:p>
    <w:p w14:paraId="2D70D2BA" w14:textId="3954922D" w:rsidR="006C14EC" w:rsidRDefault="006C14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7F5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_Toc81406285 \h </w:instrText>
      </w:r>
      <w:r>
        <w:fldChar w:fldCharType="separate"/>
      </w:r>
      <w:r>
        <w:t>3</w:t>
      </w:r>
      <w:r>
        <w:fldChar w:fldCharType="end"/>
      </w:r>
    </w:p>
    <w:p w14:paraId="5C50FB8A" w14:textId="15C7FFA9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_Toc81406286 \h </w:instrText>
      </w:r>
      <w:r>
        <w:fldChar w:fldCharType="separate"/>
      </w:r>
      <w:r>
        <w:t>3</w:t>
      </w:r>
      <w:r>
        <w:fldChar w:fldCharType="end"/>
      </w:r>
    </w:p>
    <w:p w14:paraId="29CED266" w14:textId="5ECB79D3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_Toc81406287 \h </w:instrText>
      </w:r>
      <w:r>
        <w:fldChar w:fldCharType="separate"/>
      </w:r>
      <w:r>
        <w:t>3</w:t>
      </w:r>
      <w:r>
        <w:fldChar w:fldCharType="end"/>
      </w:r>
    </w:p>
    <w:p w14:paraId="7E6A50CB" w14:textId="363CFF12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_Toc81406288 \h </w:instrText>
      </w:r>
      <w:r>
        <w:fldChar w:fldCharType="separate"/>
      </w:r>
      <w:r>
        <w:t>3</w:t>
      </w:r>
      <w:r>
        <w:fldChar w:fldCharType="end"/>
      </w:r>
    </w:p>
    <w:p w14:paraId="4FAA6F5C" w14:textId="229F653B" w:rsidR="006C14EC" w:rsidRDefault="006C14E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7F5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7F5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_Toc81406289 \h </w:instrText>
      </w:r>
      <w:r>
        <w:fldChar w:fldCharType="separate"/>
      </w:r>
      <w:r>
        <w:t>3</w:t>
      </w:r>
      <w:r>
        <w:fldChar w:fldCharType="end"/>
      </w:r>
    </w:p>
    <w:p w14:paraId="587F00C0" w14:textId="4DD3FFCC" w:rsidR="006C14EC" w:rsidRDefault="006C14E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7F5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7F5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_Toc81406290 \h </w:instrText>
      </w:r>
      <w:r>
        <w:fldChar w:fldCharType="separate"/>
      </w:r>
      <w:r>
        <w:t>3</w:t>
      </w:r>
      <w:r>
        <w:fldChar w:fldCharType="end"/>
      </w:r>
    </w:p>
    <w:p w14:paraId="0348A46A" w14:textId="1B4CA7E9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284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D1EDFF9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C14EC">
        <w:rPr>
          <w:noProof/>
        </w:rPr>
        <w:t>7.1.3.2.2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285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7C0EA8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C14EC">
        <w:rPr>
          <w:noProof/>
        </w:rPr>
        <w:t>7.1.3.2.2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286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287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288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289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D6993F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C14EC">
        <w:rPr>
          <w:rFonts w:ascii="Arial" w:eastAsia="SimSun" w:hAnsi="Arial"/>
        </w:rPr>
        <w:t>7_1_3_2_2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94E48A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C14EC">
        <w:rPr>
          <w:rFonts w:ascii="Arial" w:eastAsia="SimSun" w:hAnsi="Arial"/>
        </w:rPr>
        <w:t>7_1_3_2_2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290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7244DC8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C14EC">
              <w:rPr>
                <w:b/>
                <w:noProof/>
              </w:rPr>
              <w:t>211110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C14EC">
              <w:rPr>
                <w:noProof/>
              </w:rPr>
              <w:t>7.1.3.2.2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81FAD" w14:textId="77777777" w:rsidR="002552BD" w:rsidRDefault="002552BD">
      <w:r>
        <w:separator/>
      </w:r>
    </w:p>
  </w:endnote>
  <w:endnote w:type="continuationSeparator" w:id="0">
    <w:p w14:paraId="5741E982" w14:textId="77777777" w:rsidR="002552BD" w:rsidRDefault="0025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1258A" w14:textId="77777777" w:rsidR="002552BD" w:rsidRDefault="002552BD">
      <w:r>
        <w:separator/>
      </w:r>
    </w:p>
  </w:footnote>
  <w:footnote w:type="continuationSeparator" w:id="0">
    <w:p w14:paraId="3E18D06E" w14:textId="77777777" w:rsidR="002552BD" w:rsidRDefault="0025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52BD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211109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211109</dc:title>
  <dc:subject>7.1.3.2.2</dc:subject>
  <dc:creator>Michael Sanders, John M Meredith</dc:creator>
  <cp:keywords>1970</cp:keywords>
  <dc:description>7_1_3_2_2</dc:description>
  <cp:lastModifiedBy>Mohit Kanchan</cp:lastModifiedBy>
  <cp:revision>3</cp:revision>
  <cp:lastPrinted>1900-01-01T00:00:00Z</cp:lastPrinted>
  <dcterms:created xsi:type="dcterms:W3CDTF">2021-09-01T15:30:00Z</dcterms:created>
  <dcterms:modified xsi:type="dcterms:W3CDTF">2021-09-01T15:32:00Z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