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165988E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B32B62">
        <w:rPr>
          <w:b/>
          <w:i/>
          <w:noProof/>
          <w:sz w:val="28"/>
        </w:rPr>
        <w:t>211107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B66CBD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32B62">
              <w:rPr>
                <w:b/>
                <w:noProof/>
                <w:sz w:val="28"/>
              </w:rPr>
              <w:t>1969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324616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BCA8F8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4F8376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AAE56A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23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ADA5ED0" w14:textId="0AE4CE92" w:rsidR="00B32B62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32B62" w:rsidRPr="001151D7">
        <w:rPr>
          <w:rFonts w:ascii="Arial" w:hAnsi="Arial" w:cs="Arial"/>
          <w:iCs/>
        </w:rPr>
        <w:t>Table of Contents</w:t>
      </w:r>
      <w:r w:rsidR="00B32B62">
        <w:tab/>
      </w:r>
      <w:r w:rsidR="00B32B62">
        <w:fldChar w:fldCharType="begin"/>
      </w:r>
      <w:r w:rsidR="00B32B62">
        <w:instrText xml:space="preserve"> PAGEREF _Toc81406231 \h </w:instrText>
      </w:r>
      <w:r w:rsidR="00B32B62">
        <w:fldChar w:fldCharType="separate"/>
      </w:r>
      <w:r w:rsidR="00B32B62">
        <w:t>2</w:t>
      </w:r>
      <w:r w:rsidR="00B32B62">
        <w:fldChar w:fldCharType="end"/>
      </w:r>
    </w:p>
    <w:p w14:paraId="36743272" w14:textId="166AFAF4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_Toc81406232 \h </w:instrText>
      </w:r>
      <w:r>
        <w:fldChar w:fldCharType="separate"/>
      </w:r>
      <w:r>
        <w:t>3</w:t>
      </w:r>
      <w:r>
        <w:fldChar w:fldCharType="end"/>
      </w:r>
    </w:p>
    <w:p w14:paraId="22C013EF" w14:textId="33477595" w:rsidR="00B32B62" w:rsidRDefault="00B32B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51D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_Toc81406233 \h </w:instrText>
      </w:r>
      <w:r>
        <w:fldChar w:fldCharType="separate"/>
      </w:r>
      <w:r>
        <w:t>3</w:t>
      </w:r>
      <w:r>
        <w:fldChar w:fldCharType="end"/>
      </w:r>
    </w:p>
    <w:p w14:paraId="3DC98D78" w14:textId="6E928A3F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_Toc81406234 \h </w:instrText>
      </w:r>
      <w:r>
        <w:fldChar w:fldCharType="separate"/>
      </w:r>
      <w:r>
        <w:t>3</w:t>
      </w:r>
      <w:r>
        <w:fldChar w:fldCharType="end"/>
      </w:r>
    </w:p>
    <w:p w14:paraId="7844FFAB" w14:textId="1F2DC8EC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_Toc81406235 \h </w:instrText>
      </w:r>
      <w:r>
        <w:fldChar w:fldCharType="separate"/>
      </w:r>
      <w:r>
        <w:t>3</w:t>
      </w:r>
      <w:r>
        <w:fldChar w:fldCharType="end"/>
      </w:r>
    </w:p>
    <w:p w14:paraId="0A11437A" w14:textId="2C61C5E2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_Toc81406236 \h </w:instrText>
      </w:r>
      <w:r>
        <w:fldChar w:fldCharType="separate"/>
      </w:r>
      <w:r>
        <w:t>3</w:t>
      </w:r>
      <w:r>
        <w:fldChar w:fldCharType="end"/>
      </w:r>
    </w:p>
    <w:p w14:paraId="535658A4" w14:textId="365A3003" w:rsidR="00B32B62" w:rsidRDefault="00B32B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51D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51D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_Toc81406237 \h </w:instrText>
      </w:r>
      <w:r>
        <w:fldChar w:fldCharType="separate"/>
      </w:r>
      <w:r>
        <w:t>3</w:t>
      </w:r>
      <w:r>
        <w:fldChar w:fldCharType="end"/>
      </w:r>
    </w:p>
    <w:p w14:paraId="329363B2" w14:textId="3F00414E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_Toc81406238 \h </w:instrText>
      </w:r>
      <w:r>
        <w:fldChar w:fldCharType="separate"/>
      </w:r>
      <w:r>
        <w:t>3</w:t>
      </w:r>
      <w:r>
        <w:fldChar w:fldCharType="end"/>
      </w:r>
    </w:p>
    <w:p w14:paraId="0348A46A" w14:textId="5B646E84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23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C288C5A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2B62">
        <w:rPr>
          <w:noProof/>
        </w:rPr>
        <w:t>7.1.3.2.1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233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81C2C4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2B62">
        <w:rPr>
          <w:noProof/>
        </w:rPr>
        <w:t>7.1.3.2.1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234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235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01636E4A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</w:t>
      </w:r>
      <w:r w:rsidR="007F5DC2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236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23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B78000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2B62">
        <w:rPr>
          <w:rFonts w:ascii="Arial" w:eastAsia="SimSun" w:hAnsi="Arial"/>
        </w:rPr>
        <w:t>7_1_3_2_1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AC5AD9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2B62">
        <w:rPr>
          <w:rFonts w:ascii="Arial" w:eastAsia="SimSun" w:hAnsi="Arial"/>
        </w:rPr>
        <w:t>7_1_3_2_1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238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20C3FA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B32B62">
              <w:rPr>
                <w:b/>
                <w:noProof/>
              </w:rPr>
              <w:t>211108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12EC9" w14:textId="77777777" w:rsidR="00F62DD5" w:rsidRDefault="00F62DD5">
      <w:r>
        <w:separator/>
      </w:r>
    </w:p>
  </w:endnote>
  <w:endnote w:type="continuationSeparator" w:id="0">
    <w:p w14:paraId="55C68769" w14:textId="77777777" w:rsidR="00F62DD5" w:rsidRDefault="00F6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C4334" w14:textId="77777777" w:rsidR="00F62DD5" w:rsidRDefault="00F62DD5">
      <w:r>
        <w:separator/>
      </w:r>
    </w:p>
  </w:footnote>
  <w:footnote w:type="continuationSeparator" w:id="0">
    <w:p w14:paraId="0A344F17" w14:textId="77777777" w:rsidR="00F62DD5" w:rsidRDefault="00F62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5DC2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15FD"/>
    <w:rsid w:val="00F524D0"/>
    <w:rsid w:val="00F52602"/>
    <w:rsid w:val="00F62DD5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211107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211107</dc:title>
  <dc:subject>7.1.3.2.1</dc:subject>
  <dc:creator>Michael Sanders, John M Meredith</dc:creator>
  <cp:keywords>1969</cp:keywords>
  <dc:description>7_1_3_2_1</dc:description>
  <cp:lastModifiedBy>Mohit Kanchan</cp:lastModifiedBy>
  <cp:revision>4</cp:revision>
  <cp:lastPrinted>1900-01-01T00:00:00Z</cp:lastPrinted>
  <dcterms:created xsi:type="dcterms:W3CDTF">2021-09-01T15:29:00Z</dcterms:created>
  <dcterms:modified xsi:type="dcterms:W3CDTF">2021-09-09T12:58:00Z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