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F0E8C1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B2C89">
        <w:rPr>
          <w:b/>
          <w:i/>
          <w:noProof/>
          <w:sz w:val="28"/>
        </w:rPr>
        <w:t>211103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65D18BF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2C89">
              <w:rPr>
                <w:b/>
                <w:noProof/>
                <w:sz w:val="28"/>
              </w:rPr>
              <w:t>1967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F547920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EC440D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1F77DA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8F3F5D8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0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66E5C1" w14:textId="52696256" w:rsidR="002B2C8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2C89" w:rsidRPr="0001492B">
        <w:rPr>
          <w:rFonts w:ascii="Arial" w:hAnsi="Arial" w:cs="Arial"/>
          <w:iCs/>
        </w:rPr>
        <w:t>Table of Contents</w:t>
      </w:r>
      <w:r w:rsidR="002B2C89">
        <w:tab/>
      </w:r>
      <w:r w:rsidR="002B2C89">
        <w:fldChar w:fldCharType="begin"/>
      </w:r>
      <w:r w:rsidR="002B2C89">
        <w:instrText xml:space="preserve"> PAGEREF _Toc81406029 \h </w:instrText>
      </w:r>
      <w:r w:rsidR="002B2C89">
        <w:fldChar w:fldCharType="separate"/>
      </w:r>
      <w:r w:rsidR="002B2C89">
        <w:t>2</w:t>
      </w:r>
      <w:r w:rsidR="002B2C89">
        <w:fldChar w:fldCharType="end"/>
      </w:r>
    </w:p>
    <w:p w14:paraId="0088FAB4" w14:textId="24BE93C8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_Toc81406030 \h </w:instrText>
      </w:r>
      <w:r>
        <w:fldChar w:fldCharType="separate"/>
      </w:r>
      <w:r>
        <w:t>3</w:t>
      </w:r>
      <w:r>
        <w:fldChar w:fldCharType="end"/>
      </w:r>
    </w:p>
    <w:p w14:paraId="220679D9" w14:textId="0379DFA7" w:rsidR="002B2C89" w:rsidRDefault="002B2C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492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_Toc81406031 \h </w:instrText>
      </w:r>
      <w:r>
        <w:fldChar w:fldCharType="separate"/>
      </w:r>
      <w:r>
        <w:t>3</w:t>
      </w:r>
      <w:r>
        <w:fldChar w:fldCharType="end"/>
      </w:r>
    </w:p>
    <w:p w14:paraId="6D7D44FC" w14:textId="29C52246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_Toc81406032 \h </w:instrText>
      </w:r>
      <w:r>
        <w:fldChar w:fldCharType="separate"/>
      </w:r>
      <w:r>
        <w:t>3</w:t>
      </w:r>
      <w:r>
        <w:fldChar w:fldCharType="end"/>
      </w:r>
    </w:p>
    <w:p w14:paraId="79CC6401" w14:textId="37344329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_Toc81406033 \h </w:instrText>
      </w:r>
      <w:r>
        <w:fldChar w:fldCharType="separate"/>
      </w:r>
      <w:r>
        <w:t>3</w:t>
      </w:r>
      <w:r>
        <w:fldChar w:fldCharType="end"/>
      </w:r>
    </w:p>
    <w:p w14:paraId="3125648A" w14:textId="0D6E7B21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_Toc81406034 \h </w:instrText>
      </w:r>
      <w:r>
        <w:fldChar w:fldCharType="separate"/>
      </w:r>
      <w:r>
        <w:t>3</w:t>
      </w:r>
      <w:r>
        <w:fldChar w:fldCharType="end"/>
      </w:r>
    </w:p>
    <w:p w14:paraId="028EC473" w14:textId="3105336E" w:rsidR="002B2C89" w:rsidRDefault="002B2C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1492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1492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_Toc81406035 \h </w:instrText>
      </w:r>
      <w:r>
        <w:fldChar w:fldCharType="separate"/>
      </w:r>
      <w:r>
        <w:t>3</w:t>
      </w:r>
      <w:r>
        <w:fldChar w:fldCharType="end"/>
      </w:r>
    </w:p>
    <w:p w14:paraId="3A1319BD" w14:textId="28AE3051" w:rsidR="002B2C89" w:rsidRDefault="002B2C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1492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1492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_Toc81406036 \h </w:instrText>
      </w:r>
      <w:r>
        <w:fldChar w:fldCharType="separate"/>
      </w:r>
      <w:r>
        <w:t>3</w:t>
      </w:r>
      <w:r>
        <w:fldChar w:fldCharType="end"/>
      </w:r>
    </w:p>
    <w:p w14:paraId="0348A46A" w14:textId="09CF36B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030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0D31390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B2C89">
        <w:rPr>
          <w:noProof/>
        </w:rPr>
        <w:t>7.1.2.3.9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031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559E80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B2C89">
        <w:rPr>
          <w:noProof/>
        </w:rPr>
        <w:t>7.1.2.3.9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032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033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7B363901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5D59E4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034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035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4BBF9AB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B2C89">
        <w:rPr>
          <w:rFonts w:ascii="Arial" w:eastAsia="SimSun" w:hAnsi="Arial"/>
        </w:rPr>
        <w:t>7_1_2_3_9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3159BE6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B2C89">
        <w:rPr>
          <w:rFonts w:ascii="Arial" w:eastAsia="SimSun" w:hAnsi="Arial"/>
        </w:rPr>
        <w:t>7_1_2_3_9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036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876DC73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2B2C89">
              <w:rPr>
                <w:b/>
                <w:noProof/>
              </w:rPr>
              <w:t>211104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B2C89">
              <w:rPr>
                <w:noProof/>
              </w:rPr>
              <w:t>7.1.2.3.9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ACDF1" w14:textId="77777777" w:rsidR="00DB4B84" w:rsidRDefault="00DB4B84">
      <w:r>
        <w:separator/>
      </w:r>
    </w:p>
  </w:endnote>
  <w:endnote w:type="continuationSeparator" w:id="0">
    <w:p w14:paraId="455747F9" w14:textId="77777777" w:rsidR="00DB4B84" w:rsidRDefault="00DB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6F6FF" w14:textId="77777777" w:rsidR="00DB4B84" w:rsidRDefault="00DB4B84">
      <w:r>
        <w:separator/>
      </w:r>
    </w:p>
  </w:footnote>
  <w:footnote w:type="continuationSeparator" w:id="0">
    <w:p w14:paraId="3890FF70" w14:textId="77777777" w:rsidR="00DB4B84" w:rsidRDefault="00DB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4C7F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D59E4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A6289"/>
    <w:rsid w:val="00DB4B84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211103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211103</dc:title>
  <dc:subject>7.1.2.3.9</dc:subject>
  <dc:creator>Michael Sanders, John M Meredith</dc:creator>
  <cp:keywords>1967</cp:keywords>
  <dc:description>7_1_2_3_9</dc:description>
  <cp:lastModifiedBy>Mohit Kanchan</cp:lastModifiedBy>
  <cp:revision>4</cp:revision>
  <cp:lastPrinted>1900-01-01T00:00:00Z</cp:lastPrinted>
  <dcterms:created xsi:type="dcterms:W3CDTF">2021-09-01T15:26:00Z</dcterms:created>
  <dcterms:modified xsi:type="dcterms:W3CDTF">2021-09-09T12:44:00Z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