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41066159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65768B">
        <w:rPr>
          <w:b/>
          <w:i/>
          <w:noProof/>
          <w:sz w:val="28"/>
        </w:rPr>
        <w:t>211097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AB77949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768B">
              <w:rPr>
                <w:b/>
                <w:noProof/>
                <w:sz w:val="28"/>
              </w:rPr>
              <w:t>1964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45B32CB1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00FB5424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768B">
              <w:rPr>
                <w:noProof/>
              </w:rPr>
              <w:t>7.1.2.3.6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33E1014F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1CFCF80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768B">
              <w:rPr>
                <w:noProof/>
              </w:rPr>
              <w:t>7.1.2.3.6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53A992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768B">
              <w:rPr>
                <w:noProof/>
              </w:rPr>
              <w:t>7.1.2.3.6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D243621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65768B">
              <w:rPr>
                <w:noProof/>
              </w:rPr>
              <w:t>7.1.2.3.6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579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F4C42FC" w14:textId="7A3EDE44" w:rsidR="0065768B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5768B" w:rsidRPr="002E2674">
        <w:rPr>
          <w:rFonts w:ascii="Arial" w:hAnsi="Arial" w:cs="Arial"/>
          <w:iCs/>
        </w:rPr>
        <w:t>Table of Contents</w:t>
      </w:r>
      <w:r w:rsidR="0065768B">
        <w:tab/>
      </w:r>
      <w:r w:rsidR="0065768B">
        <w:fldChar w:fldCharType="begin"/>
      </w:r>
      <w:r w:rsidR="0065768B">
        <w:instrText xml:space="preserve"> PAGEREF _Toc81405794 \h </w:instrText>
      </w:r>
      <w:r w:rsidR="0065768B">
        <w:fldChar w:fldCharType="separate"/>
      </w:r>
      <w:r w:rsidR="0065768B">
        <w:t>2</w:t>
      </w:r>
      <w:r w:rsidR="0065768B">
        <w:fldChar w:fldCharType="end"/>
      </w:r>
    </w:p>
    <w:p w14:paraId="6BB28F97" w14:textId="2C1DC007" w:rsidR="0065768B" w:rsidRDefault="006576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E2674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E2674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_Toc81405795 \h </w:instrText>
      </w:r>
      <w:r>
        <w:fldChar w:fldCharType="separate"/>
      </w:r>
      <w:r>
        <w:t>3</w:t>
      </w:r>
      <w:r>
        <w:fldChar w:fldCharType="end"/>
      </w:r>
    </w:p>
    <w:p w14:paraId="3C3B9016" w14:textId="20520C31" w:rsidR="0065768B" w:rsidRDefault="0065768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E267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_Toc81405796 \h </w:instrText>
      </w:r>
      <w:r>
        <w:fldChar w:fldCharType="separate"/>
      </w:r>
      <w:r>
        <w:t>3</w:t>
      </w:r>
      <w:r>
        <w:fldChar w:fldCharType="end"/>
      </w:r>
    </w:p>
    <w:p w14:paraId="54137C20" w14:textId="4ED20D73" w:rsidR="0065768B" w:rsidRDefault="006576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E2674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E2674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_Toc81405797 \h </w:instrText>
      </w:r>
      <w:r>
        <w:fldChar w:fldCharType="separate"/>
      </w:r>
      <w:r>
        <w:t>3</w:t>
      </w:r>
      <w:r>
        <w:fldChar w:fldCharType="end"/>
      </w:r>
    </w:p>
    <w:p w14:paraId="0A8DB331" w14:textId="19CD4A06" w:rsidR="0065768B" w:rsidRDefault="006576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E267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E267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_Toc81405798 \h </w:instrText>
      </w:r>
      <w:r>
        <w:fldChar w:fldCharType="separate"/>
      </w:r>
      <w:r>
        <w:t>3</w:t>
      </w:r>
      <w:r>
        <w:fldChar w:fldCharType="end"/>
      </w:r>
    </w:p>
    <w:p w14:paraId="792010ED" w14:textId="298EA84A" w:rsidR="0065768B" w:rsidRDefault="006576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E267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E267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_Toc81405799 \h </w:instrText>
      </w:r>
      <w:r>
        <w:fldChar w:fldCharType="separate"/>
      </w:r>
      <w:r>
        <w:t>3</w:t>
      </w:r>
      <w:r>
        <w:fldChar w:fldCharType="end"/>
      </w:r>
    </w:p>
    <w:p w14:paraId="5E3641CB" w14:textId="055BC5E9" w:rsidR="0065768B" w:rsidRDefault="0065768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E267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E2674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_Toc81405800 \h </w:instrText>
      </w:r>
      <w:r>
        <w:fldChar w:fldCharType="separate"/>
      </w:r>
      <w:r>
        <w:t>3</w:t>
      </w:r>
      <w:r>
        <w:fldChar w:fldCharType="end"/>
      </w:r>
    </w:p>
    <w:p w14:paraId="6286DF96" w14:textId="54B5E013" w:rsidR="0065768B" w:rsidRDefault="006576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E267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E267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_Toc81405801 \h </w:instrText>
      </w:r>
      <w:r>
        <w:fldChar w:fldCharType="separate"/>
      </w:r>
      <w:r>
        <w:t>3</w:t>
      </w:r>
      <w:r>
        <w:fldChar w:fldCharType="end"/>
      </w:r>
    </w:p>
    <w:p w14:paraId="0348A46A" w14:textId="6B3C6B56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5795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2E5BCA5A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5768B">
        <w:rPr>
          <w:noProof/>
        </w:rPr>
        <w:t>7.1.2.3.6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5796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392F1988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5768B">
        <w:rPr>
          <w:noProof/>
        </w:rPr>
        <w:t>7.1.2.3.6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5797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5798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358A2E46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7C37B9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5799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5800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3903BF6B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5768B">
        <w:rPr>
          <w:rFonts w:ascii="Arial" w:eastAsia="SimSun" w:hAnsi="Arial"/>
        </w:rPr>
        <w:t>7_1_2_3_6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7AA62D7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5768B">
        <w:rPr>
          <w:rFonts w:ascii="Arial" w:eastAsia="SimSun" w:hAnsi="Arial"/>
        </w:rPr>
        <w:t>7_1_2_3_6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5801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34ED02F3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65768B">
              <w:rPr>
                <w:b/>
                <w:noProof/>
              </w:rPr>
              <w:t>211098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768B">
              <w:rPr>
                <w:noProof/>
              </w:rPr>
              <w:t>7.1.2.3.6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00DC19" w14:textId="77777777" w:rsidR="00075B39" w:rsidRDefault="00075B39">
      <w:r>
        <w:separator/>
      </w:r>
    </w:p>
  </w:endnote>
  <w:endnote w:type="continuationSeparator" w:id="0">
    <w:p w14:paraId="4521E969" w14:textId="77777777" w:rsidR="00075B39" w:rsidRDefault="00075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9D6BB" w14:textId="77777777" w:rsidR="00075B39" w:rsidRDefault="00075B39">
      <w:r>
        <w:separator/>
      </w:r>
    </w:p>
  </w:footnote>
  <w:footnote w:type="continuationSeparator" w:id="0">
    <w:p w14:paraId="1234B65E" w14:textId="77777777" w:rsidR="00075B39" w:rsidRDefault="00075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75B39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2881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C37B9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211097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211097</dc:title>
  <dc:subject>7.1.2.3.6</dc:subject>
  <dc:creator>Michael Sanders, John M Meredith</dc:creator>
  <cp:keywords>1964</cp:keywords>
  <dc:description>7_1_2_3_6</dc:description>
  <cp:lastModifiedBy>Mohit Kanchan</cp:lastModifiedBy>
  <cp:revision>4</cp:revision>
  <cp:lastPrinted>1900-01-01T00:00:00Z</cp:lastPrinted>
  <dcterms:created xsi:type="dcterms:W3CDTF">2021-09-01T15:22:00Z</dcterms:created>
  <dcterms:modified xsi:type="dcterms:W3CDTF">2021-09-09T12:43:00Z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