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54CAF0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2110</w:t>
      </w:r>
      <w:r w:rsidR="00BA589E">
        <w:rPr>
          <w:b/>
          <w:i/>
          <w:noProof/>
          <w:sz w:val="28"/>
        </w:rPr>
        <w:t>8</w:t>
      </w:r>
      <w:r w:rsidR="00E45D34">
        <w:rPr>
          <w:b/>
          <w:i/>
          <w:noProof/>
          <w:sz w:val="28"/>
        </w:rPr>
        <w:t>9</w:t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F2D35FB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E45D34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5AC794E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62BAAA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3A28A6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C30E9C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3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7E39D6D" w14:textId="339C2918" w:rsidR="00E45D3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5D34" w:rsidRPr="005A024C">
        <w:rPr>
          <w:rFonts w:ascii="Arial" w:hAnsi="Arial" w:cs="Arial"/>
          <w:iCs/>
        </w:rPr>
        <w:t>Table of Contents</w:t>
      </w:r>
      <w:r w:rsidR="00E45D34">
        <w:tab/>
      </w:r>
      <w:r w:rsidR="00E45D34">
        <w:fldChar w:fldCharType="begin"/>
      </w:r>
      <w:r w:rsidR="00E45D34">
        <w:instrText xml:space="preserve"> PAGEREF _Toc81403929 \h </w:instrText>
      </w:r>
      <w:r w:rsidR="00E45D34">
        <w:fldChar w:fldCharType="separate"/>
      </w:r>
      <w:r w:rsidR="00E45D34">
        <w:t>2</w:t>
      </w:r>
      <w:r w:rsidR="00E45D34">
        <w:fldChar w:fldCharType="end"/>
      </w:r>
    </w:p>
    <w:p w14:paraId="121B301F" w14:textId="72D547EC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_Toc81403930 \h </w:instrText>
      </w:r>
      <w:r>
        <w:fldChar w:fldCharType="separate"/>
      </w:r>
      <w:r>
        <w:t>3</w:t>
      </w:r>
      <w:r>
        <w:fldChar w:fldCharType="end"/>
      </w:r>
    </w:p>
    <w:p w14:paraId="3811E0B7" w14:textId="28991FFC" w:rsidR="00E45D34" w:rsidRDefault="00E45D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024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_Toc81403931 \h </w:instrText>
      </w:r>
      <w:r>
        <w:fldChar w:fldCharType="separate"/>
      </w:r>
      <w:r>
        <w:t>3</w:t>
      </w:r>
      <w:r>
        <w:fldChar w:fldCharType="end"/>
      </w:r>
    </w:p>
    <w:p w14:paraId="20E6A2F3" w14:textId="62F5EEB6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_Toc81403932 \h </w:instrText>
      </w:r>
      <w:r>
        <w:fldChar w:fldCharType="separate"/>
      </w:r>
      <w:r>
        <w:t>3</w:t>
      </w:r>
      <w:r>
        <w:fldChar w:fldCharType="end"/>
      </w:r>
    </w:p>
    <w:p w14:paraId="4B060F48" w14:textId="6C4367BC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_Toc81403933 \h </w:instrText>
      </w:r>
      <w:r>
        <w:fldChar w:fldCharType="separate"/>
      </w:r>
      <w:r>
        <w:t>3</w:t>
      </w:r>
      <w:r>
        <w:fldChar w:fldCharType="end"/>
      </w:r>
    </w:p>
    <w:p w14:paraId="4285102D" w14:textId="14AC11E8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_Toc81403934 \h </w:instrText>
      </w:r>
      <w:r>
        <w:fldChar w:fldCharType="separate"/>
      </w:r>
      <w:r>
        <w:t>3</w:t>
      </w:r>
      <w:r>
        <w:fldChar w:fldCharType="end"/>
      </w:r>
    </w:p>
    <w:p w14:paraId="05CA7215" w14:textId="44B8D53D" w:rsidR="00E45D34" w:rsidRDefault="00E45D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024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A024C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_Toc81403935 \h </w:instrText>
      </w:r>
      <w:r>
        <w:fldChar w:fldCharType="separate"/>
      </w:r>
      <w:r>
        <w:t>3</w:t>
      </w:r>
      <w:r>
        <w:fldChar w:fldCharType="end"/>
      </w:r>
    </w:p>
    <w:p w14:paraId="42873A0A" w14:textId="3CF24912" w:rsidR="00E45D34" w:rsidRDefault="00E45D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024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024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_Toc81403936 \h </w:instrText>
      </w:r>
      <w:r>
        <w:fldChar w:fldCharType="separate"/>
      </w:r>
      <w:r>
        <w:t>3</w:t>
      </w:r>
      <w:r>
        <w:fldChar w:fldCharType="end"/>
      </w:r>
    </w:p>
    <w:p w14:paraId="0348A46A" w14:textId="58CA642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3930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F86AD7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45D34">
        <w:rPr>
          <w:noProof/>
        </w:rPr>
        <w:t>7.1.2.2.5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3931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EEEA66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45D34">
        <w:rPr>
          <w:noProof/>
        </w:rPr>
        <w:t>7.1.2.2.5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3932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3933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0F61300E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6D22BC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393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393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AB175B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45D34">
        <w:rPr>
          <w:rFonts w:ascii="Arial" w:eastAsia="SimSun" w:hAnsi="Arial"/>
        </w:rPr>
        <w:t>7_1_2_2_5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55B87FB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45D34">
        <w:rPr>
          <w:rFonts w:ascii="Arial" w:eastAsia="SimSun" w:hAnsi="Arial"/>
        </w:rPr>
        <w:t>7_1_2_2_5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3936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AB1722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E45D34">
              <w:rPr>
                <w:b/>
                <w:noProof/>
              </w:rPr>
              <w:t>211090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45D34">
              <w:rPr>
                <w:noProof/>
              </w:rPr>
              <w:t>7.1.2.2.5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BA8A7" w14:textId="77777777" w:rsidR="009968B8" w:rsidRDefault="009968B8">
      <w:r>
        <w:separator/>
      </w:r>
    </w:p>
  </w:endnote>
  <w:endnote w:type="continuationSeparator" w:id="0">
    <w:p w14:paraId="0EDEA47A" w14:textId="77777777" w:rsidR="009968B8" w:rsidRDefault="0099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8712E" w14:textId="77777777" w:rsidR="009968B8" w:rsidRDefault="009968B8">
      <w:r>
        <w:separator/>
      </w:r>
    </w:p>
  </w:footnote>
  <w:footnote w:type="continuationSeparator" w:id="0">
    <w:p w14:paraId="22A7694E" w14:textId="77777777" w:rsidR="009968B8" w:rsidRDefault="00996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027AE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22BC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968B8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4A2F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45D34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7.1.2.2.5</dc:subject>
  <dc:creator>Michael Sanders, John M Meredith</dc:creator>
  <cp:keywords/>
  <dc:description>7_1_2_2_5</dc:description>
  <cp:lastModifiedBy>Mohit Kanchan</cp:lastModifiedBy>
  <cp:revision>4</cp:revision>
  <cp:lastPrinted>1900-01-01T00:00:00Z</cp:lastPrinted>
  <dcterms:created xsi:type="dcterms:W3CDTF">2021-09-01T14:51:00Z</dcterms:created>
  <dcterms:modified xsi:type="dcterms:W3CDTF">2021-09-09T12:41:00Z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