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1D1A0C67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R5s2110</w:t>
      </w:r>
      <w:r w:rsidR="00BA589E">
        <w:rPr>
          <w:b/>
          <w:i/>
          <w:noProof/>
          <w:sz w:val="28"/>
        </w:rPr>
        <w:t>81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74C937FB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7D19A7">
              <w:rPr>
                <w:b/>
                <w:noProof/>
                <w:sz w:val="28"/>
              </w:rPr>
              <w:t>5</w:t>
            </w:r>
            <w:r w:rsidR="00BA589E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5557CF0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41CC476B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2CAF">
              <w:rPr>
                <w:noProof/>
              </w:rPr>
              <w:t>7.1.2.2.1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54DCA65E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52DC57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2CAF">
              <w:rPr>
                <w:noProof/>
              </w:rPr>
              <w:t>7.1.2.2.1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4A8FE81F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2CAF">
              <w:rPr>
                <w:noProof/>
              </w:rPr>
              <w:t>7.1.2.2.1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6C204FE1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242CAF">
              <w:rPr>
                <w:noProof/>
              </w:rPr>
              <w:t>7.1.2.2.1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329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AEB0CCC" w14:textId="32EF526E" w:rsidR="00242CAF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2CAF" w:rsidRPr="00FE1FBB">
        <w:rPr>
          <w:rFonts w:ascii="Arial" w:hAnsi="Arial" w:cs="Arial"/>
          <w:iCs/>
        </w:rPr>
        <w:t>Table of Contents</w:t>
      </w:r>
      <w:r w:rsidR="00242CAF">
        <w:tab/>
      </w:r>
      <w:r w:rsidR="00242CAF">
        <w:fldChar w:fldCharType="begin"/>
      </w:r>
      <w:r w:rsidR="00242CAF">
        <w:instrText xml:space="preserve"> PAGEREF _Toc81403292 \h </w:instrText>
      </w:r>
      <w:r w:rsidR="00242CAF">
        <w:fldChar w:fldCharType="separate"/>
      </w:r>
      <w:r w:rsidR="00242CAF">
        <w:t>2</w:t>
      </w:r>
      <w:r w:rsidR="00242CAF">
        <w:fldChar w:fldCharType="end"/>
      </w:r>
    </w:p>
    <w:p w14:paraId="7656A687" w14:textId="28A500BD" w:rsidR="00242CAF" w:rsidRDefault="00242C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E1FBB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E1FBB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_Toc81403293 \h </w:instrText>
      </w:r>
      <w:r>
        <w:fldChar w:fldCharType="separate"/>
      </w:r>
      <w:r>
        <w:t>3</w:t>
      </w:r>
      <w:r>
        <w:fldChar w:fldCharType="end"/>
      </w:r>
    </w:p>
    <w:p w14:paraId="753F80A0" w14:textId="3ADA8EDB" w:rsidR="00242CAF" w:rsidRDefault="00242C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E1FB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_Toc81403294 \h </w:instrText>
      </w:r>
      <w:r>
        <w:fldChar w:fldCharType="separate"/>
      </w:r>
      <w:r>
        <w:t>3</w:t>
      </w:r>
      <w:r>
        <w:fldChar w:fldCharType="end"/>
      </w:r>
    </w:p>
    <w:p w14:paraId="2036766F" w14:textId="5453B67A" w:rsidR="00242CAF" w:rsidRDefault="00242C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E1FBB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E1FBB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_Toc81403295 \h </w:instrText>
      </w:r>
      <w:r>
        <w:fldChar w:fldCharType="separate"/>
      </w:r>
      <w:r>
        <w:t>3</w:t>
      </w:r>
      <w:r>
        <w:fldChar w:fldCharType="end"/>
      </w:r>
    </w:p>
    <w:p w14:paraId="646A40FC" w14:textId="120B2090" w:rsidR="00242CAF" w:rsidRDefault="00242C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E1FB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E1FB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_Toc81403296 \h </w:instrText>
      </w:r>
      <w:r>
        <w:fldChar w:fldCharType="separate"/>
      </w:r>
      <w:r>
        <w:t>3</w:t>
      </w:r>
      <w:r>
        <w:fldChar w:fldCharType="end"/>
      </w:r>
    </w:p>
    <w:p w14:paraId="5B4BFA62" w14:textId="1311A7D9" w:rsidR="00242CAF" w:rsidRDefault="00242C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E1FB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E1FB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_Toc81403297 \h </w:instrText>
      </w:r>
      <w:r>
        <w:fldChar w:fldCharType="separate"/>
      </w:r>
      <w:r>
        <w:t>3</w:t>
      </w:r>
      <w:r>
        <w:fldChar w:fldCharType="end"/>
      </w:r>
    </w:p>
    <w:p w14:paraId="0CD15E97" w14:textId="41A7B4BE" w:rsidR="00242CAF" w:rsidRDefault="00242CA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E1FB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E1FBB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_Toc81403298 \h </w:instrText>
      </w:r>
      <w:r>
        <w:fldChar w:fldCharType="separate"/>
      </w:r>
      <w:r>
        <w:t>3</w:t>
      </w:r>
      <w:r>
        <w:fldChar w:fldCharType="end"/>
      </w:r>
    </w:p>
    <w:p w14:paraId="57268A4A" w14:textId="3B179F7D" w:rsidR="00242CAF" w:rsidRDefault="00242CA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E1FB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E1FB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_Toc81403299 \h </w:instrText>
      </w:r>
      <w:r>
        <w:fldChar w:fldCharType="separate"/>
      </w:r>
      <w:r>
        <w:t>3</w:t>
      </w:r>
      <w:r>
        <w:fldChar w:fldCharType="end"/>
      </w:r>
    </w:p>
    <w:p w14:paraId="0348A46A" w14:textId="7C942500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3293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1DE6F20D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42CAF">
        <w:rPr>
          <w:noProof/>
        </w:rPr>
        <w:t>7.1.2.2.1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3294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28AEFC2C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242CAF">
        <w:rPr>
          <w:noProof/>
        </w:rPr>
        <w:t>7.1.2.2.1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3295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3296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3BDBCA3D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082109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3297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3298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7422B67E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42CAF">
        <w:rPr>
          <w:rFonts w:ascii="Arial" w:eastAsia="SimSun" w:hAnsi="Arial"/>
        </w:rPr>
        <w:t>7_1_2_2_1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9A3D8D0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242CAF">
        <w:rPr>
          <w:rFonts w:ascii="Arial" w:eastAsia="SimSun" w:hAnsi="Arial"/>
        </w:rPr>
        <w:t>7_1_2_2_1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3299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A7A2B92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A65CA2">
              <w:rPr>
                <w:b/>
              </w:rPr>
              <w:t>082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242CAF">
              <w:rPr>
                <w:noProof/>
              </w:rPr>
              <w:t>7.1.2.2.1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BCE9D" w14:textId="77777777" w:rsidR="00802ACF" w:rsidRDefault="00802ACF">
      <w:r>
        <w:separator/>
      </w:r>
    </w:p>
  </w:endnote>
  <w:endnote w:type="continuationSeparator" w:id="0">
    <w:p w14:paraId="326731AD" w14:textId="77777777" w:rsidR="00802ACF" w:rsidRDefault="00802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FB720" w14:textId="77777777" w:rsidR="00802ACF" w:rsidRDefault="00802ACF">
      <w:r>
        <w:separator/>
      </w:r>
    </w:p>
  </w:footnote>
  <w:footnote w:type="continuationSeparator" w:id="0">
    <w:p w14:paraId="780BB0DD" w14:textId="77777777" w:rsidR="00802ACF" w:rsidRDefault="00802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2109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4259"/>
    <w:rsid w:val="00235BC2"/>
    <w:rsid w:val="002367B5"/>
    <w:rsid w:val="002401B2"/>
    <w:rsid w:val="00242CAF"/>
    <w:rsid w:val="0024527A"/>
    <w:rsid w:val="00256302"/>
    <w:rsid w:val="0026004D"/>
    <w:rsid w:val="002640DD"/>
    <w:rsid w:val="00264B36"/>
    <w:rsid w:val="00267486"/>
    <w:rsid w:val="00272062"/>
    <w:rsid w:val="002754C9"/>
    <w:rsid w:val="002756D2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19A7"/>
    <w:rsid w:val="007D6A07"/>
    <w:rsid w:val="007E6207"/>
    <w:rsid w:val="007E7B05"/>
    <w:rsid w:val="007F7259"/>
    <w:rsid w:val="00802ACF"/>
    <w:rsid w:val="00802E7F"/>
    <w:rsid w:val="008040A8"/>
    <w:rsid w:val="00804E18"/>
    <w:rsid w:val="00804E46"/>
    <w:rsid w:val="00820934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65CA2"/>
    <w:rsid w:val="00A703BE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4195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589E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9FC"/>
    <w:rsid w:val="00D31B9E"/>
    <w:rsid w:val="00D3390C"/>
    <w:rsid w:val="00D50255"/>
    <w:rsid w:val="00D6446C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7.1.2.2.1</dc:subject>
  <dc:creator>Michael Sanders, John M Meredith</dc:creator>
  <cp:keywords/>
  <dc:description>7_1_2_2_1</dc:description>
  <cp:lastModifiedBy>Mohit Kanchan</cp:lastModifiedBy>
  <cp:revision>6</cp:revision>
  <cp:lastPrinted>1900-01-01T00:00:00Z</cp:lastPrinted>
  <dcterms:created xsi:type="dcterms:W3CDTF">2021-09-01T14:36:00Z</dcterms:created>
  <dcterms:modified xsi:type="dcterms:W3CDTF">2021-09-09T12:39:00Z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