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C34468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R5s21106</w:t>
      </w:r>
      <w:r w:rsidR="00E2627B">
        <w:rPr>
          <w:b/>
          <w:i/>
          <w:noProof/>
          <w:sz w:val="28"/>
        </w:rPr>
        <w:t>7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0AE0F3D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386CD2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3E8EA0B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534E924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D5271C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D256A2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1C5C82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682C30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162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F5D4439" w14:textId="59DE2F58" w:rsidR="00E2627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627B" w:rsidRPr="00AE5325">
        <w:rPr>
          <w:rFonts w:ascii="Arial" w:hAnsi="Arial" w:cs="Arial"/>
          <w:iCs/>
        </w:rPr>
        <w:t>Table of Contents</w:t>
      </w:r>
      <w:r w:rsidR="00E2627B">
        <w:tab/>
      </w:r>
      <w:r w:rsidR="00E2627B">
        <w:fldChar w:fldCharType="begin"/>
      </w:r>
      <w:r w:rsidR="00E2627B">
        <w:instrText xml:space="preserve"> PAGEREF _Toc81401625 \h </w:instrText>
      </w:r>
      <w:r w:rsidR="00E2627B">
        <w:fldChar w:fldCharType="separate"/>
      </w:r>
      <w:r w:rsidR="00E2627B">
        <w:t>2</w:t>
      </w:r>
      <w:r w:rsidR="00E2627B">
        <w:fldChar w:fldCharType="end"/>
      </w:r>
    </w:p>
    <w:p w14:paraId="780F115A" w14:textId="6B1FD478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_Toc81401626 \h </w:instrText>
      </w:r>
      <w:r>
        <w:fldChar w:fldCharType="separate"/>
      </w:r>
      <w:r>
        <w:t>3</w:t>
      </w:r>
      <w:r>
        <w:fldChar w:fldCharType="end"/>
      </w:r>
    </w:p>
    <w:p w14:paraId="751990F2" w14:textId="550BCB0F" w:rsidR="00E2627B" w:rsidRDefault="00E262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532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_Toc81401627 \h </w:instrText>
      </w:r>
      <w:r>
        <w:fldChar w:fldCharType="separate"/>
      </w:r>
      <w:r>
        <w:t>3</w:t>
      </w:r>
      <w:r>
        <w:fldChar w:fldCharType="end"/>
      </w:r>
    </w:p>
    <w:p w14:paraId="70DA7970" w14:textId="6897DBBA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_Toc81401628 \h </w:instrText>
      </w:r>
      <w:r>
        <w:fldChar w:fldCharType="separate"/>
      </w:r>
      <w:r>
        <w:t>3</w:t>
      </w:r>
      <w:r>
        <w:fldChar w:fldCharType="end"/>
      </w:r>
    </w:p>
    <w:p w14:paraId="0871C2B0" w14:textId="68781505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_Toc81401629 \h </w:instrText>
      </w:r>
      <w:r>
        <w:fldChar w:fldCharType="separate"/>
      </w:r>
      <w:r>
        <w:t>3</w:t>
      </w:r>
      <w:r>
        <w:fldChar w:fldCharType="end"/>
      </w:r>
    </w:p>
    <w:p w14:paraId="0F469D4D" w14:textId="024F5143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_Toc81401630 \h </w:instrText>
      </w:r>
      <w:r>
        <w:fldChar w:fldCharType="separate"/>
      </w:r>
      <w:r>
        <w:t>3</w:t>
      </w:r>
      <w:r>
        <w:fldChar w:fldCharType="end"/>
      </w:r>
    </w:p>
    <w:p w14:paraId="230D51C4" w14:textId="079F4A48" w:rsidR="00E2627B" w:rsidRDefault="00E262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532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E532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_Toc81401631 \h </w:instrText>
      </w:r>
      <w:r>
        <w:fldChar w:fldCharType="separate"/>
      </w:r>
      <w:r>
        <w:t>3</w:t>
      </w:r>
      <w:r>
        <w:fldChar w:fldCharType="end"/>
      </w:r>
    </w:p>
    <w:p w14:paraId="510687EC" w14:textId="4B3EF3BE" w:rsidR="00E2627B" w:rsidRDefault="00E262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532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532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_Toc81401632 \h </w:instrText>
      </w:r>
      <w:r>
        <w:fldChar w:fldCharType="separate"/>
      </w:r>
      <w:r>
        <w:t>3</w:t>
      </w:r>
      <w:r>
        <w:fldChar w:fldCharType="end"/>
      </w:r>
    </w:p>
    <w:p w14:paraId="0348A46A" w14:textId="029939A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162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62257B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92F7B">
        <w:rPr>
          <w:noProof/>
        </w:rPr>
        <w:t>7.1.1.3.1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162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63A17A0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92F7B">
        <w:rPr>
          <w:noProof/>
        </w:rPr>
        <w:t>7.1.1.3.1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162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162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163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163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F1F428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92F7B">
        <w:rPr>
          <w:rFonts w:ascii="Arial" w:eastAsia="SimSun" w:hAnsi="Arial"/>
        </w:rPr>
        <w:t>7_1_1_3_1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6B955A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92F7B">
        <w:rPr>
          <w:rFonts w:ascii="Arial" w:eastAsia="SimSun" w:hAnsi="Arial"/>
        </w:rPr>
        <w:t>7_1_1_3_1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163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0CA1AB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302D7D">
              <w:rPr>
                <w:b/>
              </w:rPr>
              <w:t>068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92F7B">
              <w:rPr>
                <w:noProof/>
              </w:rPr>
              <w:t>7.1.1.3.1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73583" w14:textId="77777777" w:rsidR="000B0D50" w:rsidRDefault="000B0D50">
      <w:r>
        <w:separator/>
      </w:r>
    </w:p>
  </w:endnote>
  <w:endnote w:type="continuationSeparator" w:id="0">
    <w:p w14:paraId="78E0BDD7" w14:textId="77777777" w:rsidR="000B0D50" w:rsidRDefault="000B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5E03F" w14:textId="77777777" w:rsidR="000B0D50" w:rsidRDefault="000B0D50">
      <w:r>
        <w:separator/>
      </w:r>
    </w:p>
  </w:footnote>
  <w:footnote w:type="continuationSeparator" w:id="0">
    <w:p w14:paraId="2669E650" w14:textId="77777777" w:rsidR="000B0D50" w:rsidRDefault="000B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5E3A"/>
    <w:rsid w:val="00092F7B"/>
    <w:rsid w:val="000A1B8F"/>
    <w:rsid w:val="000A1C38"/>
    <w:rsid w:val="000A23BB"/>
    <w:rsid w:val="000A6394"/>
    <w:rsid w:val="000B0A16"/>
    <w:rsid w:val="000B0D50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2D7D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86CD2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7.1.1.3.1</dc:subject>
  <dc:creator>Michael Sanders, John M Meredith</dc:creator>
  <cp:keywords/>
  <dc:description>7_1_1_3_1</dc:description>
  <cp:lastModifiedBy>Mohit Kanchan</cp:lastModifiedBy>
  <cp:revision>6</cp:revision>
  <cp:lastPrinted>1900-01-01T00:00:00Z</cp:lastPrinted>
  <dcterms:created xsi:type="dcterms:W3CDTF">2021-09-01T14:12:00Z</dcterms:created>
  <dcterms:modified xsi:type="dcterms:W3CDTF">2021-09-01T15:17:00Z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