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6740CC96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R5s21106</w:t>
      </w:r>
      <w:r w:rsidR="00685ACA">
        <w:rPr>
          <w:b/>
          <w:i/>
          <w:noProof/>
          <w:sz w:val="28"/>
        </w:rPr>
        <w:t>5</w:t>
      </w:r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758C08E4" w:rsidR="00AA27AC" w:rsidRPr="00410371" w:rsidRDefault="00A703BE" w:rsidP="00761781">
            <w:pPr>
              <w:pStyle w:val="CRCoverPage"/>
              <w:spacing w:after="0"/>
              <w:rPr>
                <w:noProof/>
              </w:rPr>
            </w:pPr>
            <w:r w:rsidRPr="00A703BE">
              <w:rPr>
                <w:b/>
                <w:noProof/>
                <w:sz w:val="28"/>
              </w:rPr>
              <w:t>19</w:t>
            </w:r>
            <w:r w:rsidR="007018E9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73E8EA0B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55B1B2B5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85ACA">
              <w:rPr>
                <w:noProof/>
              </w:rPr>
              <w:t>7.1.1.2.4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4D5271CB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547DA03D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85ACA">
              <w:rPr>
                <w:noProof/>
              </w:rPr>
              <w:t>7.1.1.2.4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630E11F3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85ACA">
              <w:rPr>
                <w:noProof/>
              </w:rPr>
              <w:t>7.1.1.2.4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4F83442B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685ACA">
              <w:rPr>
                <w:noProof/>
              </w:rPr>
              <w:t>7.1.1.2.4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1401364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4DE3D360" w14:textId="469412C1" w:rsidR="00685ACA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85ACA" w:rsidRPr="001A7139">
        <w:rPr>
          <w:rFonts w:ascii="Arial" w:hAnsi="Arial" w:cs="Arial"/>
          <w:iCs/>
        </w:rPr>
        <w:t>Table of Contents</w:t>
      </w:r>
      <w:r w:rsidR="00685ACA">
        <w:tab/>
      </w:r>
      <w:r w:rsidR="00685ACA">
        <w:fldChar w:fldCharType="begin"/>
      </w:r>
      <w:r w:rsidR="00685ACA">
        <w:instrText xml:space="preserve"> PAGEREF _Toc81401364 \h </w:instrText>
      </w:r>
      <w:r w:rsidR="00685ACA">
        <w:fldChar w:fldCharType="separate"/>
      </w:r>
      <w:r w:rsidR="00685ACA">
        <w:t>2</w:t>
      </w:r>
      <w:r w:rsidR="00685ACA">
        <w:fldChar w:fldCharType="end"/>
      </w:r>
    </w:p>
    <w:p w14:paraId="3830EE34" w14:textId="5E752279" w:rsidR="00685ACA" w:rsidRDefault="00685AC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A7139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A7139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_Toc81401365 \h </w:instrText>
      </w:r>
      <w:r>
        <w:fldChar w:fldCharType="separate"/>
      </w:r>
      <w:r>
        <w:t>3</w:t>
      </w:r>
      <w:r>
        <w:fldChar w:fldCharType="end"/>
      </w:r>
    </w:p>
    <w:p w14:paraId="482F230C" w14:textId="7C0EF813" w:rsidR="00685ACA" w:rsidRDefault="00685AC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A7139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_Toc81401366 \h </w:instrText>
      </w:r>
      <w:r>
        <w:fldChar w:fldCharType="separate"/>
      </w:r>
      <w:r>
        <w:t>3</w:t>
      </w:r>
      <w:r>
        <w:fldChar w:fldCharType="end"/>
      </w:r>
    </w:p>
    <w:p w14:paraId="53605B40" w14:textId="50E3A6EC" w:rsidR="00685ACA" w:rsidRDefault="00685AC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A7139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A7139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_Toc81401367 \h </w:instrText>
      </w:r>
      <w:r>
        <w:fldChar w:fldCharType="separate"/>
      </w:r>
      <w:r>
        <w:t>3</w:t>
      </w:r>
      <w:r>
        <w:fldChar w:fldCharType="end"/>
      </w:r>
    </w:p>
    <w:p w14:paraId="32998290" w14:textId="4412B0D2" w:rsidR="00685ACA" w:rsidRDefault="00685AC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A7139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A7139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_Toc81401368 \h </w:instrText>
      </w:r>
      <w:r>
        <w:fldChar w:fldCharType="separate"/>
      </w:r>
      <w:r>
        <w:t>3</w:t>
      </w:r>
      <w:r>
        <w:fldChar w:fldCharType="end"/>
      </w:r>
    </w:p>
    <w:p w14:paraId="46329FC2" w14:textId="16AC2F65" w:rsidR="00685ACA" w:rsidRDefault="00685AC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A7139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A713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_Toc81401369 \h </w:instrText>
      </w:r>
      <w:r>
        <w:fldChar w:fldCharType="separate"/>
      </w:r>
      <w:r>
        <w:t>3</w:t>
      </w:r>
      <w:r>
        <w:fldChar w:fldCharType="end"/>
      </w:r>
    </w:p>
    <w:p w14:paraId="1F27C054" w14:textId="34C6C9A5" w:rsidR="00685ACA" w:rsidRDefault="00685AC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A7139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A7139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_Toc81401370 \h </w:instrText>
      </w:r>
      <w:r>
        <w:fldChar w:fldCharType="separate"/>
      </w:r>
      <w:r>
        <w:t>3</w:t>
      </w:r>
      <w:r>
        <w:fldChar w:fldCharType="end"/>
      </w:r>
    </w:p>
    <w:p w14:paraId="530A0ABD" w14:textId="385593DA" w:rsidR="00685ACA" w:rsidRDefault="00685AC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A7139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A7139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_Toc81401371 \h </w:instrText>
      </w:r>
      <w:r>
        <w:fldChar w:fldCharType="separate"/>
      </w:r>
      <w:r>
        <w:t>3</w:t>
      </w:r>
      <w:r>
        <w:fldChar w:fldCharType="end"/>
      </w:r>
    </w:p>
    <w:p w14:paraId="0348A46A" w14:textId="434AE5A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81401365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41FF69A" w14:textId="25DAC439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685ACA">
        <w:rPr>
          <w:noProof/>
        </w:rPr>
        <w:t>7.1.1.2.4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81401366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26FC6913" w14:textId="15D548EE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685ACA">
        <w:rPr>
          <w:noProof/>
        </w:rPr>
        <w:t>7.1.1.2.4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C40F1B" w:rsidRPr="00C40F1B">
        <w:rPr>
          <w:lang w:eastAsia="ja-JP"/>
        </w:rPr>
        <w:t>Keysight S8704A Protocol Conformance Toolset</w:t>
      </w:r>
    </w:p>
    <w:bookmarkEnd w:id="4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81401367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8" w:name="_Toc122434493"/>
      <w:bookmarkStart w:id="9" w:name="_Toc295288970"/>
      <w:bookmarkStart w:id="10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54888065"/>
      <w:bookmarkStart w:id="12" w:name="_Toc81401368"/>
      <w:bookmarkStart w:id="13" w:name="_Toc122434494"/>
      <w:bookmarkStart w:id="14" w:name="_Toc295288971"/>
      <w:bookmarkStart w:id="15" w:name="_Toc325725666"/>
      <w:bookmarkEnd w:id="8"/>
      <w:bookmarkEnd w:id="9"/>
      <w:bookmarkEnd w:id="10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81401369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7" w:name="_Toc81401370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7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7FDCEF70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685ACA">
        <w:rPr>
          <w:rFonts w:ascii="Arial" w:eastAsia="SimSun" w:hAnsi="Arial"/>
        </w:rPr>
        <w:t>7_1_1_2_4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31311BDF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685ACA">
        <w:rPr>
          <w:rFonts w:ascii="Arial" w:eastAsia="SimSun" w:hAnsi="Arial"/>
        </w:rPr>
        <w:t>7_1_1_2_4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81401371"/>
      <w:r w:rsidRPr="00E24250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5C54244C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 w:rsidR="00615EC0" w:rsidRPr="00615EC0">
              <w:rPr>
                <w:b/>
              </w:rPr>
              <w:t>1</w:t>
            </w:r>
            <w:r w:rsidR="00C40F1B">
              <w:rPr>
                <w:b/>
              </w:rPr>
              <w:t>1</w:t>
            </w:r>
            <w:r w:rsidR="00A30C3E">
              <w:rPr>
                <w:b/>
              </w:rPr>
              <w:t>066</w:t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85ACA">
              <w:rPr>
                <w:noProof/>
              </w:rPr>
              <w:t>7.1.1.2.4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055CA5" w14:textId="77777777" w:rsidR="00366852" w:rsidRDefault="00366852">
      <w:r>
        <w:separator/>
      </w:r>
    </w:p>
  </w:endnote>
  <w:endnote w:type="continuationSeparator" w:id="0">
    <w:p w14:paraId="1C11DE54" w14:textId="77777777" w:rsidR="00366852" w:rsidRDefault="00366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BB2EE4" w14:textId="77777777" w:rsidR="00366852" w:rsidRDefault="00366852">
      <w:r>
        <w:separator/>
      </w:r>
    </w:p>
  </w:footnote>
  <w:footnote w:type="continuationSeparator" w:id="0">
    <w:p w14:paraId="389D02D1" w14:textId="77777777" w:rsidR="00366852" w:rsidRDefault="00366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05E3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66852"/>
    <w:rsid w:val="00374DD4"/>
    <w:rsid w:val="003A0660"/>
    <w:rsid w:val="003A4A35"/>
    <w:rsid w:val="003B396D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C6231"/>
    <w:rsid w:val="005E2C44"/>
    <w:rsid w:val="005F202F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18E9"/>
    <w:rsid w:val="00705E16"/>
    <w:rsid w:val="00710028"/>
    <w:rsid w:val="00717AD6"/>
    <w:rsid w:val="00724479"/>
    <w:rsid w:val="00730028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0C3E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B036C9"/>
    <w:rsid w:val="00B136F6"/>
    <w:rsid w:val="00B17E98"/>
    <w:rsid w:val="00B2119C"/>
    <w:rsid w:val="00B258BB"/>
    <w:rsid w:val="00B30378"/>
    <w:rsid w:val="00B40169"/>
    <w:rsid w:val="00B475C4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34898"/>
    <w:rsid w:val="00E35E64"/>
    <w:rsid w:val="00E3693E"/>
    <w:rsid w:val="00E37029"/>
    <w:rsid w:val="00E40D3E"/>
    <w:rsid w:val="00E519F0"/>
    <w:rsid w:val="00E614E4"/>
    <w:rsid w:val="00E64669"/>
    <w:rsid w:val="00E70995"/>
    <w:rsid w:val="00E75B90"/>
    <w:rsid w:val="00E94479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80452"/>
    <w:rsid w:val="00F829B4"/>
    <w:rsid w:val="00F91785"/>
    <w:rsid w:val="00FA5FD1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560</Words>
  <Characters>3261</Characters>
  <Application>Microsoft Office Word</Application>
  <DocSecurity>0</DocSecurity>
  <Lines>217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>7.1.1.2.4</dc:subject>
  <dc:creator>Michael Sanders, John M Meredith</dc:creator>
  <cp:keywords/>
  <dc:description>7_1_1_2_4</dc:description>
  <cp:lastModifiedBy>Mohit Kanchan</cp:lastModifiedBy>
  <cp:revision>5</cp:revision>
  <cp:lastPrinted>1900-01-01T00:00:00Z</cp:lastPrinted>
  <dcterms:created xsi:type="dcterms:W3CDTF">2021-09-01T14:07:00Z</dcterms:created>
  <dcterms:modified xsi:type="dcterms:W3CDTF">2021-09-01T15:17:00Z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