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F1C41" w14:textId="08EBAEDE" w:rsidR="00771CCD" w:rsidRPr="00072D0C" w:rsidRDefault="00771CCD" w:rsidP="00771CCD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072D0C">
        <w:rPr>
          <w:rFonts w:ascii="Arial" w:hAnsi="Arial" w:cs="Arial"/>
          <w:b/>
          <w:noProof/>
          <w:sz w:val="24"/>
        </w:rPr>
        <w:t>3GPP TSG-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TSG/WGRef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RAN5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 Meeting #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MtgSeq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2021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MtgTitle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-TTCN email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i/>
          <w:noProof/>
          <w:sz w:val="28"/>
        </w:rPr>
        <w:tab/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Tdoc#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i/>
          <w:noProof/>
          <w:sz w:val="28"/>
        </w:rPr>
        <w:t>R5s210</w:t>
      </w:r>
      <w:r w:rsidR="00861049">
        <w:rPr>
          <w:rFonts w:ascii="Arial" w:hAnsi="Arial" w:cs="Arial"/>
          <w:b/>
          <w:i/>
          <w:noProof/>
          <w:sz w:val="28"/>
        </w:rPr>
        <w:t>957</w:t>
      </w:r>
      <w:r w:rsidRPr="00072D0C">
        <w:rPr>
          <w:rFonts w:ascii="Arial" w:hAnsi="Arial" w:cs="Arial"/>
          <w:b/>
          <w:i/>
          <w:noProof/>
          <w:sz w:val="28"/>
        </w:rPr>
        <w:fldChar w:fldCharType="end"/>
      </w:r>
    </w:p>
    <w:p w14:paraId="760BD79B" w14:textId="77777777" w:rsidR="00771CCD" w:rsidRPr="00072D0C" w:rsidRDefault="00771CCD" w:rsidP="00771CCD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Location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Online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,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Country  \* MERGEFORMAT </w:instrText>
      </w:r>
      <w:r w:rsidR="00861049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,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StartDate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7th Dec 2020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  <w:r w:rsidRPr="00072D0C">
        <w:rPr>
          <w:rFonts w:ascii="Arial" w:hAnsi="Arial" w:cs="Arial"/>
          <w:b/>
          <w:noProof/>
          <w:sz w:val="24"/>
        </w:rPr>
        <w:t xml:space="preserve"> - </w:t>
      </w:r>
      <w:r w:rsidRPr="00072D0C">
        <w:rPr>
          <w:rFonts w:ascii="Arial" w:hAnsi="Arial" w:cs="Arial"/>
        </w:rPr>
        <w:fldChar w:fldCharType="begin"/>
      </w:r>
      <w:r w:rsidRPr="00072D0C">
        <w:rPr>
          <w:rFonts w:ascii="Arial" w:hAnsi="Arial" w:cs="Arial"/>
        </w:rPr>
        <w:instrText xml:space="preserve"> DOCPROPERTY  EndDate  \* MERGEFORMAT </w:instrText>
      </w:r>
      <w:r w:rsidRPr="00072D0C">
        <w:rPr>
          <w:rFonts w:ascii="Arial" w:hAnsi="Arial" w:cs="Arial"/>
        </w:rPr>
        <w:fldChar w:fldCharType="separate"/>
      </w:r>
      <w:r w:rsidRPr="00072D0C">
        <w:rPr>
          <w:rFonts w:ascii="Arial" w:hAnsi="Arial" w:cs="Arial"/>
          <w:b/>
          <w:noProof/>
          <w:sz w:val="24"/>
        </w:rPr>
        <w:t>31st Dec 2021</w:t>
      </w:r>
      <w:r w:rsidRPr="00072D0C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CCD" w:rsidRPr="00072D0C" w14:paraId="2BE6EB9E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B4806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072D0C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771CCD" w:rsidRPr="00072D0C" w14:paraId="295B448E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D348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771CCD" w:rsidRPr="00072D0C" w14:paraId="187A1F7F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1B56F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225790A2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2016F925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60C826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Spec#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EB2D21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EFDDE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Cr#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4622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CDEDF1" w14:textId="77777777" w:rsidR="00771CCD" w:rsidRPr="00072D0C" w:rsidRDefault="00771CCD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DE42F" w14:textId="1DB20ED8" w:rsidR="00771CCD" w:rsidRPr="00072D0C" w:rsidRDefault="00861049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14:paraId="4797AA4D" w14:textId="77777777" w:rsidR="00771CCD" w:rsidRPr="00072D0C" w:rsidRDefault="00771CCD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D33E7" w14:textId="67386709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Version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16.</w:t>
            </w:r>
            <w:r w:rsidR="00861049">
              <w:rPr>
                <w:rFonts w:ascii="Arial" w:hAnsi="Arial" w:cs="Arial"/>
                <w:b/>
                <w:noProof/>
                <w:sz w:val="28"/>
              </w:rPr>
              <w:t>9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t>.0</w:t>
            </w:r>
            <w:r w:rsidRPr="00072D0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6CD5EC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71CCD" w:rsidRPr="00072D0C" w14:paraId="03C506E3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45EC9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71CCD" w:rsidRPr="00072D0C" w14:paraId="4D81D698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A5D8FB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72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72D0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072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72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72D0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72D0C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072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71CCD" w:rsidRPr="00072D0C" w14:paraId="241FCE3B" w14:textId="77777777" w:rsidTr="000443BE">
        <w:tc>
          <w:tcPr>
            <w:tcW w:w="9641" w:type="dxa"/>
            <w:gridSpan w:val="9"/>
          </w:tcPr>
          <w:p w14:paraId="09127504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337749D" w14:textId="77777777" w:rsidR="00771CCD" w:rsidRPr="00072D0C" w:rsidRDefault="00771CCD" w:rsidP="00771CCD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CCD" w:rsidRPr="00072D0C" w14:paraId="26CC8BD1" w14:textId="77777777" w:rsidTr="000443BE">
        <w:tc>
          <w:tcPr>
            <w:tcW w:w="2835" w:type="dxa"/>
          </w:tcPr>
          <w:p w14:paraId="31819A4E" w14:textId="77777777" w:rsidR="00771CCD" w:rsidRPr="00072D0C" w:rsidRDefault="00771CCD" w:rsidP="000443BE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097222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C6D5A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BD7DC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72D0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4D550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F80EFD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72D0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63F134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923F2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BC67" w14:textId="77777777" w:rsidR="00771CCD" w:rsidRPr="00072D0C" w:rsidRDefault="00771CCD" w:rsidP="000443B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101CA6F2" w14:textId="77777777" w:rsidR="00771CCD" w:rsidRPr="00072D0C" w:rsidRDefault="00771CCD" w:rsidP="00771CCD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CCD" w:rsidRPr="00072D0C" w14:paraId="6A9E3C57" w14:textId="77777777" w:rsidTr="000443BE">
        <w:tc>
          <w:tcPr>
            <w:tcW w:w="9640" w:type="dxa"/>
            <w:gridSpan w:val="11"/>
          </w:tcPr>
          <w:p w14:paraId="363D5979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3E26A83B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DB716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Title:</w:t>
            </w:r>
            <w:r w:rsidRPr="00072D0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5ACE6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CrTitle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</w:rPr>
              <w:t>Correction to LTE testcase 7.2.2.8</w:t>
            </w:r>
            <w:r w:rsidRPr="00072D0C">
              <w:rPr>
                <w:rFonts w:ascii="Arial" w:hAnsi="Arial" w:cs="Arial"/>
              </w:rPr>
              <w:fldChar w:fldCharType="end"/>
            </w:r>
          </w:p>
        </w:tc>
      </w:tr>
      <w:tr w:rsidR="00771CCD" w:rsidRPr="00072D0C" w14:paraId="7FC9C212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6C10AD82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D3868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01102AC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273A00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90FCE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SourceIfWg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ROHDE &amp; SCHWARZ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14:paraId="71A08702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6445DF12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B9A04" w14:textId="77777777" w:rsidR="00771CCD" w:rsidRPr="00072D0C" w:rsidRDefault="002C3C9F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="00771CCD" w:rsidRPr="00072D0C">
              <w:rPr>
                <w:rFonts w:ascii="Arial" w:hAnsi="Arial" w:cs="Arial"/>
              </w:rPr>
              <w:fldChar w:fldCharType="begin"/>
            </w:r>
            <w:r w:rsidR="00771CCD" w:rsidRPr="00072D0C">
              <w:rPr>
                <w:rFonts w:ascii="Arial" w:hAnsi="Arial" w:cs="Arial"/>
              </w:rPr>
              <w:instrText xml:space="preserve"> DOCPROPERTY  SourceIfTsg  \* MERGEFORMAT </w:instrText>
            </w:r>
            <w:r w:rsidR="00861049">
              <w:rPr>
                <w:rFonts w:ascii="Arial" w:hAnsi="Arial" w:cs="Arial"/>
              </w:rPr>
              <w:fldChar w:fldCharType="separate"/>
            </w:r>
            <w:r w:rsidR="00771CCD" w:rsidRPr="00072D0C">
              <w:rPr>
                <w:rFonts w:ascii="Arial" w:hAnsi="Arial" w:cs="Arial"/>
              </w:rPr>
              <w:fldChar w:fldCharType="end"/>
            </w:r>
          </w:p>
        </w:tc>
      </w:tr>
      <w:tr w:rsidR="00771CCD" w:rsidRPr="00072D0C" w14:paraId="2A67C950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366845B9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7968F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75228C7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6AA2C1F9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86B57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RelatedWis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TEI8_Test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AA213" w14:textId="77777777" w:rsidR="00771CCD" w:rsidRPr="00072D0C" w:rsidRDefault="00771CCD" w:rsidP="000443BE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6898F5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C0BD14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ResDate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2021-06-24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14:paraId="1B1E4233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4972C5A2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4B7FC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31A1C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6D7CAA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44D16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71CCD" w:rsidRPr="00072D0C" w14:paraId="48BB4743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DE6615" w14:textId="77777777" w:rsidR="00771CCD" w:rsidRPr="00072D0C" w:rsidRDefault="00771CCD" w:rsidP="000443BE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FF1F60" w14:textId="77777777" w:rsidR="00771CCD" w:rsidRPr="00072D0C" w:rsidRDefault="00771CCD" w:rsidP="000443BE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Cat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b/>
                <w:noProof/>
              </w:rPr>
              <w:t>F</w:t>
            </w:r>
            <w:r w:rsidRPr="00072D0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638782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253B3" w14:textId="77777777" w:rsidR="00771CCD" w:rsidRPr="00072D0C" w:rsidRDefault="00771CCD" w:rsidP="000443BE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1F331" w14:textId="77777777" w:rsidR="00771CCD" w:rsidRPr="00072D0C" w:rsidRDefault="00771CCD" w:rsidP="000443B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</w:rPr>
              <w:fldChar w:fldCharType="begin"/>
            </w:r>
            <w:r w:rsidRPr="00072D0C">
              <w:rPr>
                <w:rFonts w:ascii="Arial" w:hAnsi="Arial" w:cs="Arial"/>
              </w:rPr>
              <w:instrText xml:space="preserve"> DOCPROPERTY  Release  \* MERGEFORMAT </w:instrText>
            </w:r>
            <w:r w:rsidRPr="00072D0C">
              <w:rPr>
                <w:rFonts w:ascii="Arial" w:hAnsi="Arial" w:cs="Arial"/>
              </w:rPr>
              <w:fldChar w:fldCharType="separate"/>
            </w:r>
            <w:r w:rsidRPr="00072D0C">
              <w:rPr>
                <w:rFonts w:ascii="Arial" w:hAnsi="Arial" w:cs="Arial"/>
                <w:noProof/>
              </w:rPr>
              <w:t>Rel-16</w:t>
            </w:r>
            <w:r w:rsidRPr="00072D0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71CCD" w:rsidRPr="00072D0C" w14:paraId="1CF9006C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A9B27A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0D214" w14:textId="77777777" w:rsidR="00771CCD" w:rsidRPr="00072D0C" w:rsidRDefault="00771CCD" w:rsidP="000443BE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72D0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72D0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5BF82859" w14:textId="77777777" w:rsidR="00771CCD" w:rsidRPr="00072D0C" w:rsidRDefault="00771CCD" w:rsidP="000443BE">
            <w:pPr>
              <w:pStyle w:val="CRCoverPage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072D0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2D0C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072D0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30CB6D" w14:textId="77777777" w:rsidR="00771CCD" w:rsidRPr="00072D0C" w:rsidRDefault="00771CCD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72D0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072D0C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71CCD" w:rsidRPr="00072D0C" w14:paraId="3F2C9474" w14:textId="77777777" w:rsidTr="000443BE">
        <w:tc>
          <w:tcPr>
            <w:tcW w:w="1843" w:type="dxa"/>
          </w:tcPr>
          <w:p w14:paraId="1791F153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E3B892" w14:textId="77777777" w:rsidR="00771CCD" w:rsidRPr="00072D0C" w:rsidRDefault="00771CCD" w:rsidP="000443B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45817641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7F0B2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9AC3D" w14:textId="77777777" w:rsidR="00072D0C" w:rsidRPr="00184DB8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</w:rPr>
              <w:t>T1 should be calculated when UE finds out that RLC PDU is missing. In step3 the SS transmits RLC PDU#3 containing RLC SDU#2.  UE starts t-Reordering at this time. Note T1 should start to calculate in step3 not in step1.</w:t>
            </w:r>
          </w:p>
        </w:tc>
      </w:tr>
      <w:tr w:rsidR="00072D0C" w:rsidRPr="00072D0C" w14:paraId="421CF376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26A24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EA856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5FC3C96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4D865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E956D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</w:rPr>
            </w:pPr>
            <w:r w:rsidRPr="00184DB8">
              <w:rPr>
                <w:rFonts w:ascii="Arial" w:hAnsi="Arial" w:cs="Arial"/>
              </w:rPr>
              <w:t>Calculate T1 in step 3 instead of step 1. A Prose CR will be raised for this.</w:t>
            </w:r>
          </w:p>
          <w:p w14:paraId="5D173E74" w14:textId="77777777" w:rsidR="00072D0C" w:rsidRPr="00184DB8" w:rsidRDefault="00072D0C" w:rsidP="00072D0C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10F0219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21F0D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E1D1F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77FA390C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44F325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0BE1D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072D0C" w:rsidRPr="00072D0C" w14:paraId="3EED072C" w14:textId="77777777" w:rsidTr="000443BE">
        <w:tc>
          <w:tcPr>
            <w:tcW w:w="2694" w:type="dxa"/>
            <w:gridSpan w:val="2"/>
          </w:tcPr>
          <w:p w14:paraId="556B6B62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036958" w14:textId="77777777" w:rsidR="00072D0C" w:rsidRPr="00184DB8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554C2261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8F149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D503D" w14:textId="77777777" w:rsidR="00072D0C" w:rsidRPr="00184DB8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84DB8">
              <w:rPr>
                <w:rFonts w:ascii="Arial" w:hAnsi="Arial" w:cs="Arial"/>
                <w:color w:val="000000"/>
              </w:rPr>
              <w:t>7.2.2.8</w:t>
            </w:r>
          </w:p>
        </w:tc>
      </w:tr>
      <w:tr w:rsidR="00072D0C" w:rsidRPr="00072D0C" w14:paraId="64F522A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FC491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4ED02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487751C9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EE145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4D8ED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72D0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2D32B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72D0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BCEA6" w14:textId="77777777" w:rsidR="00072D0C" w:rsidRPr="00072D0C" w:rsidRDefault="00072D0C" w:rsidP="00072D0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3685B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6CE2BD4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966FC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098A7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D26F8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CCBF0" w14:textId="77777777" w:rsidR="00072D0C" w:rsidRPr="00072D0C" w:rsidRDefault="00072D0C" w:rsidP="00072D0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Other core specifications</w:t>
            </w:r>
            <w:r w:rsidRPr="00072D0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899D7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4F7BA3E8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3FD0C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F8E4C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2EAC0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04AC3A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01D2A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36.523-1</w:t>
            </w:r>
          </w:p>
        </w:tc>
      </w:tr>
      <w:tr w:rsidR="00072D0C" w:rsidRPr="00072D0C" w14:paraId="6855238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D857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7725F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B8E82" w14:textId="77777777" w:rsidR="00072D0C" w:rsidRPr="00072D0C" w:rsidRDefault="00072D0C" w:rsidP="00072D0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715EC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72D0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0F2F2" w14:textId="77777777" w:rsidR="00072D0C" w:rsidRPr="00072D0C" w:rsidRDefault="00072D0C" w:rsidP="00072D0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621D396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1B8F5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15596" w14:textId="77777777" w:rsidR="00072D0C" w:rsidRPr="00072D0C" w:rsidRDefault="00072D0C" w:rsidP="00072D0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35919936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F0892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883B6" w14:textId="77777777"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072D0C" w:rsidRPr="00072D0C" w14:paraId="638BD5E3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F7A05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E8DDA5" w14:textId="77777777"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72D0C" w:rsidRPr="00072D0C" w14:paraId="35CFF8DA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9423B" w14:textId="77777777" w:rsidR="00072D0C" w:rsidRPr="00072D0C" w:rsidRDefault="00072D0C" w:rsidP="00072D0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72D0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E7FF7" w14:textId="77777777" w:rsidR="00072D0C" w:rsidRPr="00072D0C" w:rsidRDefault="00072D0C" w:rsidP="00072D0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68AA009" w14:textId="77777777" w:rsidR="003854BF" w:rsidRDefault="003854BF" w:rsidP="003854BF">
      <w:pPr>
        <w:rPr>
          <w:noProof/>
        </w:rPr>
      </w:pPr>
    </w:p>
    <w:p w14:paraId="1FE8DCE4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EC8CE" w14:textId="77777777" w:rsidR="00BB18FC" w:rsidRDefault="00BB18FC" w:rsidP="00BB18FC">
      <w:pPr>
        <w:rPr>
          <w:noProof/>
        </w:rPr>
      </w:pPr>
    </w:p>
    <w:p w14:paraId="0C1A6699" w14:textId="77777777" w:rsidR="001D7A98" w:rsidRPr="00D83A7A" w:rsidRDefault="001D7A98" w:rsidP="007D24FF">
      <w:pPr>
        <w:pStyle w:val="Heading1"/>
        <w:rPr>
          <w:rStyle w:val="Emphasis"/>
          <w:rFonts w:cs="Tahoma"/>
          <w:i w:val="0"/>
          <w:lang w:eastAsia="en-GB"/>
        </w:rPr>
      </w:pPr>
      <w:bookmarkStart w:id="0" w:name="_Toc75460491"/>
      <w:r w:rsidRPr="00D83A7A">
        <w:rPr>
          <w:rStyle w:val="Emphasis"/>
          <w:rFonts w:cs="Tahoma"/>
          <w:i w:val="0"/>
        </w:rPr>
        <w:t>Table of Contents</w:t>
      </w:r>
      <w:bookmarkEnd w:id="0"/>
    </w:p>
    <w:p w14:paraId="6BDEB44D" w14:textId="77777777" w:rsidR="00072D0C" w:rsidRPr="00072D0C" w:rsidRDefault="001D7A98">
      <w:pPr>
        <w:pStyle w:val="TOC1"/>
        <w:rPr>
          <w:rFonts w:asciiTheme="minorHAnsi" w:eastAsiaTheme="minorEastAsia" w:hAnsiTheme="minorHAnsi" w:cstheme="minorBidi"/>
          <w:b/>
          <w:szCs w:val="22"/>
          <w:lang w:eastAsia="en-GB"/>
        </w:rPr>
      </w:pPr>
      <w:r w:rsidRPr="00072D0C">
        <w:rPr>
          <w:rFonts w:cs="Tahoma"/>
          <w:b/>
        </w:rPr>
        <w:fldChar w:fldCharType="begin"/>
      </w:r>
      <w:r w:rsidRPr="00072D0C">
        <w:rPr>
          <w:rFonts w:cs="Tahoma"/>
          <w:b/>
        </w:rPr>
        <w:instrText xml:space="preserve"> TOC \o "1-3" </w:instrText>
      </w:r>
      <w:r w:rsidRPr="00072D0C">
        <w:rPr>
          <w:rFonts w:cs="Tahoma"/>
          <w:b/>
        </w:rPr>
        <w:fldChar w:fldCharType="separate"/>
      </w:r>
      <w:r w:rsidR="00072D0C" w:rsidRPr="00072D0C">
        <w:rPr>
          <w:rFonts w:cs="Tahoma"/>
          <w:b/>
          <w:iCs/>
        </w:rPr>
        <w:t>Table of Contents</w:t>
      </w:r>
      <w:r w:rsidR="00072D0C" w:rsidRPr="00072D0C">
        <w:rPr>
          <w:b/>
        </w:rPr>
        <w:tab/>
      </w:r>
      <w:r w:rsidR="00072D0C" w:rsidRPr="00072D0C">
        <w:rPr>
          <w:b/>
        </w:rPr>
        <w:fldChar w:fldCharType="begin"/>
      </w:r>
      <w:r w:rsidR="00072D0C" w:rsidRPr="00072D0C">
        <w:rPr>
          <w:b/>
        </w:rPr>
        <w:instrText xml:space="preserve"> PAGEREF _Toc75460491 \h </w:instrText>
      </w:r>
      <w:r w:rsidR="00072D0C" w:rsidRPr="00072D0C">
        <w:rPr>
          <w:b/>
        </w:rPr>
      </w:r>
      <w:r w:rsidR="00072D0C" w:rsidRPr="00072D0C">
        <w:rPr>
          <w:b/>
        </w:rPr>
        <w:fldChar w:fldCharType="separate"/>
      </w:r>
      <w:r w:rsidR="00072D0C" w:rsidRPr="00072D0C">
        <w:rPr>
          <w:b/>
        </w:rPr>
        <w:t>2</w:t>
      </w:r>
      <w:r w:rsidR="00072D0C" w:rsidRPr="00072D0C">
        <w:rPr>
          <w:b/>
        </w:rPr>
        <w:fldChar w:fldCharType="end"/>
      </w:r>
    </w:p>
    <w:p w14:paraId="59B7DB11" w14:textId="77777777" w:rsidR="00072D0C" w:rsidRPr="00072D0C" w:rsidRDefault="00072D0C">
      <w:pPr>
        <w:pStyle w:val="TOC1"/>
        <w:rPr>
          <w:rFonts w:asciiTheme="minorHAnsi" w:eastAsiaTheme="minorEastAsia" w:hAnsiTheme="minorHAnsi" w:cstheme="minorBidi"/>
          <w:b/>
          <w:szCs w:val="22"/>
          <w:lang w:eastAsia="en-GB"/>
        </w:rPr>
      </w:pPr>
      <w:r w:rsidRPr="00072D0C">
        <w:rPr>
          <w:b/>
        </w:rPr>
        <w:t xml:space="preserve">Corrections to calculate T1 in test cases </w:t>
      </w:r>
      <w:r w:rsidRPr="00072D0C">
        <w:rPr>
          <w:b/>
          <w:color w:val="000000"/>
        </w:rPr>
        <w:t>7.2.2.8</w:t>
      </w:r>
      <w:r w:rsidRPr="00072D0C">
        <w:rPr>
          <w:b/>
        </w:rPr>
        <w:tab/>
      </w:r>
      <w:r w:rsidRPr="00072D0C">
        <w:rPr>
          <w:b/>
        </w:rPr>
        <w:fldChar w:fldCharType="begin"/>
      </w:r>
      <w:r w:rsidRPr="00072D0C">
        <w:rPr>
          <w:b/>
        </w:rPr>
        <w:instrText xml:space="preserve"> PAGEREF _Toc75460492 \h </w:instrText>
      </w:r>
      <w:r w:rsidRPr="00072D0C">
        <w:rPr>
          <w:b/>
        </w:rPr>
      </w:r>
      <w:r w:rsidRPr="00072D0C">
        <w:rPr>
          <w:b/>
        </w:rPr>
        <w:fldChar w:fldCharType="separate"/>
      </w:r>
      <w:r w:rsidRPr="00072D0C">
        <w:rPr>
          <w:b/>
        </w:rPr>
        <w:t>3</w:t>
      </w:r>
      <w:r w:rsidRPr="00072D0C">
        <w:rPr>
          <w:b/>
        </w:rPr>
        <w:fldChar w:fldCharType="end"/>
      </w:r>
    </w:p>
    <w:p w14:paraId="7D5C06FF" w14:textId="77777777" w:rsidR="00072D0C" w:rsidRPr="00072D0C" w:rsidRDefault="00072D0C">
      <w:pPr>
        <w:pStyle w:val="TOC2"/>
        <w:rPr>
          <w:rFonts w:asciiTheme="minorHAnsi" w:eastAsiaTheme="minorEastAsia" w:hAnsiTheme="minorHAnsi" w:cstheme="minorBidi"/>
          <w:b/>
          <w:sz w:val="22"/>
          <w:szCs w:val="22"/>
          <w:lang w:eastAsia="en-GB"/>
        </w:rPr>
      </w:pPr>
      <w:r w:rsidRPr="00072D0C">
        <w:rPr>
          <w:b/>
        </w:rPr>
        <w:t>1. Correction to ' fl_TC_7_2_2_8_TestBody ()'</w:t>
      </w:r>
      <w:r w:rsidRPr="00072D0C">
        <w:rPr>
          <w:b/>
        </w:rPr>
        <w:tab/>
      </w:r>
      <w:r w:rsidRPr="00072D0C">
        <w:rPr>
          <w:b/>
        </w:rPr>
        <w:fldChar w:fldCharType="begin"/>
      </w:r>
      <w:r w:rsidRPr="00072D0C">
        <w:rPr>
          <w:b/>
        </w:rPr>
        <w:instrText xml:space="preserve"> PAGEREF _Toc75460493 \h </w:instrText>
      </w:r>
      <w:r w:rsidRPr="00072D0C">
        <w:rPr>
          <w:b/>
        </w:rPr>
      </w:r>
      <w:r w:rsidRPr="00072D0C">
        <w:rPr>
          <w:b/>
        </w:rPr>
        <w:fldChar w:fldCharType="separate"/>
      </w:r>
      <w:r w:rsidRPr="00072D0C">
        <w:rPr>
          <w:b/>
        </w:rPr>
        <w:t>3</w:t>
      </w:r>
      <w:r w:rsidRPr="00072D0C">
        <w:rPr>
          <w:b/>
        </w:rPr>
        <w:fldChar w:fldCharType="end"/>
      </w:r>
    </w:p>
    <w:p w14:paraId="4E854D16" w14:textId="77777777" w:rsidR="001D7A98" w:rsidRPr="00072D0C" w:rsidRDefault="001D7A98" w:rsidP="001D7A98">
      <w:pPr>
        <w:rPr>
          <w:b/>
          <w:sz w:val="24"/>
          <w:lang w:eastAsia="ja-JP"/>
        </w:rPr>
      </w:pPr>
      <w:r w:rsidRPr="00072D0C">
        <w:rPr>
          <w:rFonts w:cs="Tahoma"/>
          <w:b/>
          <w:noProof/>
        </w:rPr>
        <w:fldChar w:fldCharType="end"/>
      </w:r>
      <w:r w:rsidRPr="00072D0C">
        <w:rPr>
          <w:b/>
          <w:lang w:val="pt-BR"/>
        </w:rPr>
        <w:br w:type="page"/>
      </w:r>
    </w:p>
    <w:p w14:paraId="6AEB26EC" w14:textId="77777777" w:rsidR="001D7A98" w:rsidRPr="00A15357" w:rsidRDefault="00627289" w:rsidP="00A15357">
      <w:pPr>
        <w:pStyle w:val="Heading1"/>
      </w:pPr>
      <w:bookmarkStart w:id="1" w:name="_Toc75460492"/>
      <w:r>
        <w:lastRenderedPageBreak/>
        <w:t xml:space="preserve">Corrections to </w:t>
      </w:r>
      <w:r w:rsidR="00AE1B39">
        <w:t xml:space="preserve">calculate T1 in </w:t>
      </w:r>
      <w:r>
        <w:t>test case</w:t>
      </w:r>
      <w:r w:rsidR="008A54E2">
        <w:t xml:space="preserve">s </w:t>
      </w:r>
      <w:r w:rsidR="00AE1B39">
        <w:rPr>
          <w:color w:val="000000"/>
        </w:rPr>
        <w:t>7</w:t>
      </w:r>
      <w:r w:rsidR="009821A4">
        <w:rPr>
          <w:color w:val="000000"/>
        </w:rPr>
        <w:t>.2.</w:t>
      </w:r>
      <w:r w:rsidR="00AE1B39">
        <w:rPr>
          <w:color w:val="000000"/>
        </w:rPr>
        <w:t>2</w:t>
      </w:r>
      <w:r w:rsidR="009821A4">
        <w:rPr>
          <w:color w:val="000000"/>
        </w:rPr>
        <w:t>.</w:t>
      </w:r>
      <w:r w:rsidR="00AE1B39">
        <w:rPr>
          <w:color w:val="000000"/>
        </w:rPr>
        <w:t>8</w:t>
      </w:r>
      <w:bookmarkEnd w:id="1"/>
    </w:p>
    <w:p w14:paraId="5A411515" w14:textId="77777777" w:rsidR="0029133A" w:rsidRPr="00907505" w:rsidRDefault="00A15357" w:rsidP="00A15357">
      <w:pPr>
        <w:pStyle w:val="Heading2"/>
      </w:pPr>
      <w:bookmarkStart w:id="2" w:name="_Toc75460493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>
        <w:t xml:space="preserve">1. Correction to </w:t>
      </w:r>
      <w:r w:rsidR="00B829CF">
        <w:t>'</w:t>
      </w:r>
      <w:r w:rsidR="00FB74A8" w:rsidRPr="00FB74A8">
        <w:t xml:space="preserve"> </w:t>
      </w:r>
      <w:r w:rsidR="00AE1B39" w:rsidRPr="00AE1B39">
        <w:t>fl_TC_7_2_2_8_TestBody</w:t>
      </w:r>
      <w:r w:rsidR="00AE1B39" w:rsidRPr="00FB74A8">
        <w:t xml:space="preserve"> </w:t>
      </w:r>
      <w:r w:rsidR="00FB74A8" w:rsidRPr="00FB74A8">
        <w:t>()</w:t>
      </w:r>
      <w:r w:rsidR="00B829CF">
        <w:t>'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14:paraId="6937DD39" w14:textId="77777777" w:rsidTr="00FC3CCF">
        <w:tc>
          <w:tcPr>
            <w:tcW w:w="1985" w:type="dxa"/>
          </w:tcPr>
          <w:p w14:paraId="0DD2AF75" w14:textId="77777777" w:rsidR="00DE6E67" w:rsidRPr="00AF2960" w:rsidRDefault="007933FD" w:rsidP="007933FD">
            <w:pPr>
              <w:spacing w:before="40" w:after="4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Function</w:t>
            </w:r>
            <w:r w:rsidR="00DE6E67" w:rsidRPr="00AF2960"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6A1D366" w14:textId="77777777" w:rsidR="00DE6E67" w:rsidRPr="00DE046D" w:rsidRDefault="00AE1B39" w:rsidP="00907505">
            <w:pPr>
              <w:pStyle w:val="CRCoverPage"/>
              <w:spacing w:after="0"/>
              <w:rPr>
                <w:rFonts w:cs="Tahoma"/>
                <w:color w:val="000000"/>
                <w:lang w:val="en-US" w:eastAsia="zh-CN"/>
              </w:rPr>
            </w:pPr>
            <w:r w:rsidRPr="00AE1B39">
              <w:t>fl_TC_7_2_2_8_TestBody</w:t>
            </w:r>
            <w:r>
              <w:t>()</w:t>
            </w:r>
          </w:p>
        </w:tc>
      </w:tr>
      <w:tr w:rsidR="00DE6E67" w:rsidRPr="00AF2960" w14:paraId="70A6E962" w14:textId="77777777" w:rsidTr="00FC3CCF">
        <w:trPr>
          <w:trHeight w:val="350"/>
        </w:trPr>
        <w:tc>
          <w:tcPr>
            <w:tcW w:w="1985" w:type="dxa"/>
          </w:tcPr>
          <w:p w14:paraId="1F2EC680" w14:textId="77777777" w:rsidR="00DE6E67" w:rsidRPr="00AF2960" w:rsidRDefault="00DE6E67" w:rsidP="00FC3CCF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Reason for change</w:t>
            </w:r>
          </w:p>
        </w:tc>
        <w:tc>
          <w:tcPr>
            <w:tcW w:w="7513" w:type="dxa"/>
          </w:tcPr>
          <w:p w14:paraId="6081DA77" w14:textId="77777777" w:rsidR="0065456B" w:rsidRPr="00DA0A41" w:rsidRDefault="00AE1B39" w:rsidP="009E1FDC">
            <w:pPr>
              <w:rPr>
                <w:rFonts w:ascii="Tahoma" w:hAnsi="Tahoma" w:cs="Tahoma"/>
                <w:noProof/>
              </w:rPr>
            </w:pPr>
            <w:r w:rsidRPr="00E949A6">
              <w:rPr>
                <w:sz w:val="24"/>
                <w:szCs w:val="24"/>
              </w:rPr>
              <w:t xml:space="preserve">T1 should be </w:t>
            </w:r>
            <w:r w:rsidRPr="00924673">
              <w:rPr>
                <w:sz w:val="24"/>
                <w:szCs w:val="24"/>
              </w:rPr>
              <w:t>calculat</w:t>
            </w:r>
            <w:r>
              <w:rPr>
                <w:sz w:val="24"/>
                <w:szCs w:val="24"/>
              </w:rPr>
              <w:t>ed</w:t>
            </w:r>
            <w:r w:rsidRPr="00924673">
              <w:rPr>
                <w:sz w:val="24"/>
                <w:szCs w:val="24"/>
              </w:rPr>
              <w:t> </w:t>
            </w:r>
            <w:r w:rsidRPr="00E949A6">
              <w:rPr>
                <w:sz w:val="24"/>
                <w:szCs w:val="24"/>
              </w:rPr>
              <w:t>when UE finds out that RLC PDU is missing</w:t>
            </w:r>
            <w:r>
              <w:rPr>
                <w:sz w:val="24"/>
                <w:szCs w:val="24"/>
              </w:rPr>
              <w:t xml:space="preserve">. In step3 </w:t>
            </w:r>
            <w:r>
              <w:rPr>
                <w:sz w:val="24"/>
                <w:szCs w:val="24"/>
                <w:lang w:val="en-US" w:eastAsia="zh-CN"/>
              </w:rPr>
              <w:t>t</w:t>
            </w:r>
            <w:r w:rsidRPr="00924673">
              <w:rPr>
                <w:sz w:val="24"/>
                <w:szCs w:val="24"/>
                <w:lang w:val="en-US" w:eastAsia="zh-CN"/>
              </w:rPr>
              <w:t>he SS transmits RLC PDU#3 containing RLC</w:t>
            </w:r>
            <w:r>
              <w:rPr>
                <w:sz w:val="24"/>
                <w:szCs w:val="24"/>
                <w:lang w:val="en-US" w:eastAsia="zh-CN"/>
              </w:rPr>
              <w:t xml:space="preserve"> </w:t>
            </w:r>
            <w:r w:rsidRPr="00924673">
              <w:rPr>
                <w:sz w:val="24"/>
                <w:szCs w:val="24"/>
                <w:lang w:val="en-US" w:eastAsia="zh-CN"/>
              </w:rPr>
              <w:t>SDU#2.</w:t>
            </w:r>
            <w:r>
              <w:t xml:space="preserve"> </w:t>
            </w:r>
            <w:r w:rsidRPr="00E949A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UE starts </w:t>
            </w:r>
            <w:r w:rsidRPr="00924673">
              <w:rPr>
                <w:sz w:val="24"/>
                <w:szCs w:val="24"/>
              </w:rPr>
              <w:t>t-Reordering</w:t>
            </w:r>
            <w:r>
              <w:rPr>
                <w:sz w:val="24"/>
                <w:szCs w:val="24"/>
              </w:rPr>
              <w:t xml:space="preserve"> at this time. 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Note T1 should start </w:t>
            </w:r>
            <w:r>
              <w:rPr>
                <w:sz w:val="24"/>
                <w:szCs w:val="24"/>
                <w:lang w:val="en-US" w:eastAsia="zh-CN"/>
              </w:rPr>
              <w:t>to calculate in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 step3 not </w:t>
            </w:r>
            <w:r>
              <w:rPr>
                <w:sz w:val="24"/>
                <w:szCs w:val="24"/>
                <w:lang w:val="en-US" w:eastAsia="zh-CN"/>
              </w:rPr>
              <w:t>in</w:t>
            </w:r>
            <w:r w:rsidRPr="00E949A6">
              <w:rPr>
                <w:sz w:val="24"/>
                <w:szCs w:val="24"/>
                <w:lang w:val="en-US" w:eastAsia="zh-CN"/>
              </w:rPr>
              <w:t xml:space="preserve"> step1</w:t>
            </w:r>
            <w:r>
              <w:rPr>
                <w:sz w:val="24"/>
                <w:szCs w:val="24"/>
                <w:lang w:val="en-US" w:eastAsia="zh-CN"/>
              </w:rPr>
              <w:t>.</w:t>
            </w:r>
          </w:p>
        </w:tc>
      </w:tr>
      <w:tr w:rsidR="00EE2307" w:rsidRPr="00AF2960" w14:paraId="31355755" w14:textId="77777777" w:rsidTr="00FC3CCF">
        <w:tc>
          <w:tcPr>
            <w:tcW w:w="1985" w:type="dxa"/>
          </w:tcPr>
          <w:p w14:paraId="4E5452DB" w14:textId="77777777"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Summary of change</w:t>
            </w:r>
          </w:p>
        </w:tc>
        <w:tc>
          <w:tcPr>
            <w:tcW w:w="7513" w:type="dxa"/>
          </w:tcPr>
          <w:p w14:paraId="13FB77F3" w14:textId="77777777" w:rsidR="00B829CF" w:rsidRPr="00DD41A1" w:rsidRDefault="00AE1B39" w:rsidP="00DD41A1">
            <w:pPr>
              <w:pStyle w:val="CRCoverPage"/>
              <w:spacing w:after="0"/>
              <w:rPr>
                <w:noProof/>
              </w:rPr>
            </w:pPr>
            <w:r>
              <w:t>Calculate</w:t>
            </w:r>
            <w:r w:rsidRPr="007F79A8">
              <w:t xml:space="preserve"> T1 </w:t>
            </w:r>
            <w:r>
              <w:t xml:space="preserve">in </w:t>
            </w:r>
            <w:r w:rsidRPr="007F79A8">
              <w:t>step</w:t>
            </w:r>
            <w:r>
              <w:t xml:space="preserve"> </w:t>
            </w:r>
            <w:r w:rsidRPr="007F79A8">
              <w:t>3</w:t>
            </w:r>
            <w:r>
              <w:t xml:space="preserve"> instead of step 1.</w:t>
            </w:r>
          </w:p>
        </w:tc>
      </w:tr>
      <w:tr w:rsidR="00EE2307" w:rsidRPr="00AF2960" w14:paraId="6DF7CB84" w14:textId="77777777" w:rsidTr="00FC3CCF">
        <w:tc>
          <w:tcPr>
            <w:tcW w:w="1985" w:type="dxa"/>
          </w:tcPr>
          <w:p w14:paraId="6664183E" w14:textId="77777777"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</w:rPr>
            </w:pPr>
            <w:r w:rsidRPr="00AF2960">
              <w:rPr>
                <w:rFonts w:ascii="Tahoma" w:hAnsi="Tahoma"/>
                <w:b/>
              </w:rPr>
              <w:t>TTCN module</w:t>
            </w:r>
          </w:p>
        </w:tc>
        <w:tc>
          <w:tcPr>
            <w:tcW w:w="7513" w:type="dxa"/>
          </w:tcPr>
          <w:p w14:paraId="2902DD7D" w14:textId="77777777" w:rsidR="00EE2307" w:rsidRPr="00AF2960" w:rsidRDefault="000C3D98" w:rsidP="00627289">
            <w:pPr>
              <w:spacing w:after="0"/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ATS_LTE</w:t>
            </w:r>
            <w:r w:rsidR="00A15357">
              <w:rPr>
                <w:rFonts w:ascii="Tahoma" w:hAnsi="Tahoma" w:cs="Tahoma"/>
                <w:noProof/>
              </w:rPr>
              <w:t>\</w:t>
            </w:r>
            <w:r>
              <w:t xml:space="preserve"> </w:t>
            </w:r>
            <w:r w:rsidR="00AE1B39">
              <w:rPr>
                <w:rFonts w:ascii="Tahoma" w:hAnsi="Tahoma" w:cs="Tahoma"/>
                <w:noProof/>
              </w:rPr>
              <w:t>7_2</w:t>
            </w:r>
            <w:r w:rsidRPr="000C3D98">
              <w:rPr>
                <w:rFonts w:ascii="Tahoma" w:hAnsi="Tahoma" w:cs="Tahoma"/>
                <w:noProof/>
              </w:rPr>
              <w:t>\</w:t>
            </w:r>
            <w:r w:rsidR="00AE1B39">
              <w:rPr>
                <w:rFonts w:ascii="Tahoma" w:hAnsi="Tahoma" w:cs="Tahoma"/>
                <w:noProof/>
              </w:rPr>
              <w:t>RLC_UM_Testcases</w:t>
            </w:r>
            <w:r w:rsidRPr="000C3D98">
              <w:rPr>
                <w:rFonts w:ascii="Tahoma" w:hAnsi="Tahoma" w:cs="Tahoma"/>
                <w:noProof/>
              </w:rPr>
              <w:t>.ttcn</w:t>
            </w:r>
          </w:p>
        </w:tc>
      </w:tr>
      <w:tr w:rsidR="00EE2307" w:rsidRPr="00AF2960" w14:paraId="17E04029" w14:textId="77777777" w:rsidTr="00FC3CCF">
        <w:tc>
          <w:tcPr>
            <w:tcW w:w="1985" w:type="dxa"/>
          </w:tcPr>
          <w:p w14:paraId="56476F41" w14:textId="77777777" w:rsidR="00EE2307" w:rsidRPr="00AF2960" w:rsidRDefault="00EE2307" w:rsidP="00EE2307">
            <w:pPr>
              <w:spacing w:before="40" w:after="40"/>
              <w:rPr>
                <w:rFonts w:ascii="Tahoma" w:hAnsi="Tahoma"/>
                <w:b/>
                <w:highlight w:val="cyan"/>
              </w:rPr>
            </w:pPr>
            <w:r w:rsidRPr="00335C64">
              <w:rPr>
                <w:rFonts w:ascii="Tahoma" w:hAnsi="Tahoma"/>
                <w:b/>
              </w:rPr>
              <w:t>MCC160 Comment</w:t>
            </w:r>
          </w:p>
        </w:tc>
        <w:tc>
          <w:tcPr>
            <w:tcW w:w="7513" w:type="dxa"/>
          </w:tcPr>
          <w:p w14:paraId="0D83E476" w14:textId="77777777" w:rsidR="00EE2307" w:rsidRPr="00AF2960" w:rsidRDefault="00EE2307" w:rsidP="00EE2307">
            <w:pPr>
              <w:rPr>
                <w:rFonts w:ascii="Tahoma" w:hAnsi="Tahoma"/>
                <w:highlight w:val="cyan"/>
                <w:lang w:eastAsia="zh-CN"/>
              </w:rPr>
            </w:pPr>
          </w:p>
        </w:tc>
      </w:tr>
      <w:bookmarkEnd w:id="3"/>
      <w:bookmarkEnd w:id="4"/>
    </w:tbl>
    <w:p w14:paraId="110A2EB4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5"/>
    <w:bookmarkEnd w:id="6"/>
    <w:p w14:paraId="4EAE5FA5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14:paraId="377CAE00" w14:textId="77777777" w:rsidTr="002C636C">
        <w:tc>
          <w:tcPr>
            <w:tcW w:w="9855" w:type="dxa"/>
          </w:tcPr>
          <w:p w14:paraId="129815E2" w14:textId="77777777" w:rsidR="00AE1B39" w:rsidRPr="000A5032" w:rsidRDefault="000A5032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6F8C49E1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>//@siclog "Step 1" siclog@</w:t>
            </w:r>
          </w:p>
          <w:p w14:paraId="73FB213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PDU#1 containing first segment of RLC SDU#1.</w:t>
            </w:r>
          </w:p>
          <w:p w14:paraId="04362B2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v_Timing := f_EUTRA_GetNextSendOccasion(eutra_Cell1); // @sic R5s170822 sic@</w:t>
            </w:r>
          </w:p>
          <w:p w14:paraId="2D222780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Note T1</w:t>
            </w:r>
          </w:p>
          <w:p w14:paraId="1252130C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v_SubFrameTimingT1.HSFN.Number := v_Timing.HSFN.Number;</w:t>
            </w:r>
          </w:p>
          <w:p w14:paraId="71B17A04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v_SubFrameTimingT1.SFN.Number := v_Timing.SFN.Number;</w:t>
            </w:r>
          </w:p>
          <w:p w14:paraId="40A2D04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v_SubFrameTimingT1.Subframe.Number := v_SubframeOffset;</w:t>
            </w:r>
          </w:p>
          <w:p w14:paraId="411E2D0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f_TxUMD_PDUpartofSDU (p_RLC_Rec,</w:t>
            </w:r>
          </w:p>
          <w:p w14:paraId="3DB3616E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cs_TimingInfo_SubFrameOffset(v_Timing.SFN.Number, v_SubframeOffset, v_Timing.HSFN.Number),</w:t>
            </w:r>
          </w:p>
          <w:p w14:paraId="25AD8FA8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tsc_RLC_SDU1, 0, 75, tsc_FI_StartOfSDU);</w:t>
            </w:r>
          </w:p>
          <w:p w14:paraId="0E6CD994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0E3C96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3DB3191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does not transmit RLC PDU#2 containing last segment of RLC SDU#1.</w:t>
            </w:r>
          </w:p>
          <w:p w14:paraId="1AD64D91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nothing sent in next subframe</w:t>
            </w:r>
          </w:p>
          <w:p w14:paraId="2A6A7A2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1DE33FE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547D65B9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PDU#3 containing RLC SDU#2.</w:t>
            </w:r>
          </w:p>
          <w:p w14:paraId="69B44AD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p_RLC_Rec.UM_VTUS  := 2;</w:t>
            </w:r>
          </w:p>
          <w:p w14:paraId="44A8E64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v_Timing := f_SubFrameTiming_IncrSFN(v_Timing); // @sic R5s170822, R5s190187, R5s190398 sic@</w:t>
            </w:r>
          </w:p>
          <w:p w14:paraId="1E967A59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f_TxUMD_oneSDU( p_RLC_Rec,</w:t>
            </w:r>
          </w:p>
          <w:p w14:paraId="0DE0724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cs_TimingInfo_SubFrameOffset(v_Timing.SFN.Number, v_SubframeOffset, v_Timing.HSFN.Number),</w:t>
            </w:r>
          </w:p>
          <w:p w14:paraId="768D3F12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tsc_RLC_SDU2 );</w:t>
            </w:r>
          </w:p>
          <w:p w14:paraId="23B98C9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053BB8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3A" siclog@</w:t>
            </w:r>
          </w:p>
          <w:p w14:paraId="474ECE4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Tahoma" w:hAnsi="Tahoma"/>
                <w:b/>
                <w:lang w:eastAsia="en-GB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  <w:r w:rsidR="00AE1B39" w:rsidRPr="000A5032">
              <w:rPr>
                <w:rFonts w:ascii="DengXian Light" w:hAnsi="DengXian Light" w:cs="DengXian Light"/>
                <w:b/>
                <w:color w:val="000000"/>
                <w:sz w:val="16"/>
                <w:szCs w:val="16"/>
                <w:lang w:val="en-US" w:eastAsia="zh-CN"/>
              </w:rPr>
              <w:t xml:space="preserve">  </w:t>
            </w:r>
          </w:p>
          <w:p w14:paraId="354BC977" w14:textId="77777777" w:rsidR="005D7BFE" w:rsidRPr="001842A2" w:rsidRDefault="005D7BFE" w:rsidP="00302854">
            <w:pPr>
              <w:autoSpaceDE w:val="0"/>
              <w:autoSpaceDN w:val="0"/>
              <w:adjustRightInd w:val="0"/>
              <w:spacing w:after="0"/>
              <w:rPr>
                <w:rFonts w:ascii="Tahoma" w:hAnsi="Tahoma"/>
                <w:lang w:eastAsia="en-GB"/>
              </w:rPr>
            </w:pPr>
          </w:p>
        </w:tc>
      </w:tr>
    </w:tbl>
    <w:p w14:paraId="452C12B0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46D5B7DD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9" w:name="OLE_LINK4"/>
      <w:bookmarkStart w:id="10" w:name="OLE_LINK5"/>
    </w:p>
    <w:p w14:paraId="0FFB6F88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14:paraId="21A3D42A" w14:textId="77777777" w:rsidTr="000A5092">
        <w:tc>
          <w:tcPr>
            <w:tcW w:w="9855" w:type="dxa"/>
          </w:tcPr>
          <w:p w14:paraId="3BF26A81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5DECB63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>//@siclog "Step 1" siclog@</w:t>
            </w:r>
          </w:p>
          <w:p w14:paraId="5D18717E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PDU#1 containing first segment of RLC SDU#1.</w:t>
            </w:r>
          </w:p>
          <w:p w14:paraId="0DC6CA1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v_Timing := f_EUTRA_GetNextSendOccasion(eutra_Cell1); // @sic R5s170822 sic@</w:t>
            </w:r>
          </w:p>
          <w:p w14:paraId="1E447E1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Note T1</w:t>
            </w:r>
          </w:p>
          <w:p w14:paraId="44A73EF5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>/*COMMENTED OUT v_SubFrameTimingT1.HSFN.Number := v_Timing.HSFN.Number;</w:t>
            </w:r>
          </w:p>
          <w:p w14:paraId="5F2712B8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t xml:space="preserve">    v_SubFrameTimingT1.SFN.Number := v_Timing.SFN.Number;</w:t>
            </w:r>
          </w:p>
          <w:p w14:paraId="79061540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highlight w:val="green"/>
                <w:lang w:val="en-US" w:eastAsia="zh-CN"/>
              </w:rPr>
              <w:lastRenderedPageBreak/>
              <w:t xml:space="preserve">    v_SubFrameTimingT1.Subframe.Number := v_SubframeOffset;*/</w:t>
            </w:r>
          </w:p>
          <w:p w14:paraId="796A347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f_TxUMD_PDUpartofSDU (p_RLC_Rec,</w:t>
            </w:r>
          </w:p>
          <w:p w14:paraId="7A6C32D0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cs_TimingInfo_SubFrameOffset(v_Timing.SFN.Number, v_SubframeOffset, v_Timing.HSFN.Number),</w:t>
            </w:r>
          </w:p>
          <w:p w14:paraId="23E65791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      tsc_RLC_SDU1, 0, 75, tsc_FI_StartOfSDU);</w:t>
            </w:r>
          </w:p>
          <w:p w14:paraId="56BA0ED8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AD86503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AA7F730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does not transmit RLC PDU#2 containing last segment of RLC SDU#1.</w:t>
            </w:r>
          </w:p>
          <w:p w14:paraId="38C2B0C6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nothing sent in next subframe</w:t>
            </w:r>
          </w:p>
          <w:p w14:paraId="20046895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2CEEF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2AD9A8C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 The SS transmits RLC PDU#3 containing RLC SDU#2.</w:t>
            </w:r>
          </w:p>
          <w:p w14:paraId="7B2D4CC2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p_RLC_Rec.UM_VTUS  := 2;</w:t>
            </w:r>
          </w:p>
          <w:p w14:paraId="13E6A697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v_Timing := f_SubFrameTiming_IncrSFN(v_Timing); // @sic R5s170822, R5s190187, R5s190398 sic@</w:t>
            </w:r>
          </w:p>
          <w:p w14:paraId="1291A8EE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>v_SubFrameTimingT1.HSFN.Number := v_Timing.HSFN.Number;</w:t>
            </w:r>
          </w:p>
          <w:p w14:paraId="790A5D2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   v_SubFrameTimingT1.SFN.Number := v_Timing.SFN.Number;</w:t>
            </w:r>
          </w:p>
          <w:p w14:paraId="1DA528FE" w14:textId="77777777" w:rsid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highlight w:val="yellow"/>
                <w:lang w:val="en-US" w:eastAsia="zh-CN"/>
              </w:rPr>
              <w:t xml:space="preserve">    v_SubFrameTimingT1.Subframe.Number := v_SubframeOffset;</w:t>
            </w:r>
            <w:r w:rsidRPr="000A503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22612D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A5032">
              <w:rPr>
                <w:rFonts w:ascii="Arial" w:hAnsi="Arial" w:cs="Arial"/>
                <w:lang w:val="en-US" w:eastAsia="zh-CN"/>
              </w:rPr>
              <w:t>f_TxUMD_oneSDU( p_RLC_Rec,</w:t>
            </w:r>
          </w:p>
          <w:p w14:paraId="15F6F170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cs_TimingInfo_SubFrameOffset(v_Timing.SFN.Number, v_SubframeOffset, </w:t>
            </w:r>
            <w:r>
              <w:rPr>
                <w:rFonts w:ascii="Arial" w:hAnsi="Arial" w:cs="Arial"/>
                <w:lang w:val="en-US" w:eastAsia="zh-CN"/>
              </w:rPr>
              <w:t xml:space="preserve">   </w:t>
            </w:r>
            <w:r w:rsidRPr="000A5032">
              <w:rPr>
                <w:rFonts w:ascii="Arial" w:hAnsi="Arial" w:cs="Arial"/>
                <w:lang w:val="en-US" w:eastAsia="zh-CN"/>
              </w:rPr>
              <w:t>v_Timing.HSFN.Number),</w:t>
            </w:r>
          </w:p>
          <w:p w14:paraId="3D99135B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                tsc_RLC_SDU2 );</w:t>
            </w:r>
          </w:p>
          <w:p w14:paraId="34885058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C7F01FA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A5032">
              <w:rPr>
                <w:rFonts w:ascii="Arial" w:hAnsi="Arial" w:cs="Arial"/>
                <w:lang w:val="en-US" w:eastAsia="zh-CN"/>
              </w:rPr>
              <w:t xml:space="preserve">    //@siclog "Step 3A" siclog@</w:t>
            </w:r>
          </w:p>
          <w:p w14:paraId="5F7BD4FF" w14:textId="77777777" w:rsidR="000A5032" w:rsidRPr="000A5032" w:rsidRDefault="000A5032" w:rsidP="000A50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0A5032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2CA71A2C" w14:textId="77777777" w:rsidR="005D7BFE" w:rsidRPr="00AE1B39" w:rsidRDefault="005D7BFE" w:rsidP="00627289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14:paraId="250F225B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A161" w14:textId="77777777" w:rsidR="00CF655C" w:rsidRDefault="00CF655C">
      <w:r>
        <w:separator/>
      </w:r>
    </w:p>
  </w:endnote>
  <w:endnote w:type="continuationSeparator" w:id="0">
    <w:p w14:paraId="444AD2D1" w14:textId="77777777" w:rsidR="00CF655C" w:rsidRDefault="00CF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B74CF" w14:textId="77777777" w:rsidR="00CF655C" w:rsidRDefault="00CF655C">
      <w:r>
        <w:separator/>
      </w:r>
    </w:p>
  </w:footnote>
  <w:footnote w:type="continuationSeparator" w:id="0">
    <w:p w14:paraId="3BCD1998" w14:textId="77777777" w:rsidR="00CF655C" w:rsidRDefault="00CF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10991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0C59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233E7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4616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2D0C"/>
    <w:rsid w:val="000757B5"/>
    <w:rsid w:val="00077D70"/>
    <w:rsid w:val="00083F09"/>
    <w:rsid w:val="00086C46"/>
    <w:rsid w:val="00090427"/>
    <w:rsid w:val="00091822"/>
    <w:rsid w:val="000919C0"/>
    <w:rsid w:val="000926A0"/>
    <w:rsid w:val="000939CE"/>
    <w:rsid w:val="000A4617"/>
    <w:rsid w:val="000A5032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4DB8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3C9F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E6D9F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CCD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049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6B02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7901"/>
    <w:rsid w:val="00AC3A0C"/>
    <w:rsid w:val="00AC410B"/>
    <w:rsid w:val="00AD1CD8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655C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83BAB2"/>
  <w15:chartTrackingRefBased/>
  <w15:docId w15:val="{0ADB4002-5F02-4729-9C8D-AF2028BF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032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DD5BB-EC15-48FE-8939-FE6D7797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584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2021-06-24T19:55:00Z</dcterms:created>
  <dcterms:modified xsi:type="dcterms:W3CDTF">2021-08-30T16:48:00Z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