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3E67257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311E7" w:rsidRPr="003311E7">
        <w:rPr>
          <w:rFonts w:cs="Arial"/>
          <w:b/>
          <w:bCs/>
          <w:i/>
          <w:iCs/>
          <w:sz w:val="26"/>
          <w:szCs w:val="26"/>
        </w:rPr>
        <w:t>R5s210</w:t>
      </w:r>
      <w:r w:rsidR="00B12920">
        <w:rPr>
          <w:rFonts w:cs="Arial"/>
          <w:b/>
          <w:bCs/>
          <w:i/>
          <w:iCs/>
          <w:sz w:val="26"/>
          <w:szCs w:val="26"/>
        </w:rPr>
        <w:t>942</w:t>
      </w:r>
    </w:p>
    <w:p w14:paraId="5D6FC58C" w14:textId="307A0302" w:rsidR="001A09A3" w:rsidRDefault="00B12920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40A34FB" w:rsidR="001E41F3" w:rsidRPr="00410371" w:rsidRDefault="00B129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5F2B" w:rsidRPr="00410371">
              <w:rPr>
                <w:b/>
                <w:noProof/>
                <w:sz w:val="28"/>
              </w:rPr>
              <w:t>3</w:t>
            </w:r>
            <w:r w:rsidR="00F2511A">
              <w:rPr>
                <w:b/>
                <w:noProof/>
                <w:sz w:val="28"/>
              </w:rPr>
              <w:t>4</w:t>
            </w:r>
            <w:r w:rsidR="00DA5F2B" w:rsidRPr="00410371">
              <w:rPr>
                <w:b/>
                <w:noProof/>
                <w:sz w:val="28"/>
              </w:rPr>
              <w:t>.</w:t>
            </w:r>
            <w:r w:rsidR="00F2511A">
              <w:rPr>
                <w:b/>
                <w:noProof/>
                <w:sz w:val="28"/>
              </w:rPr>
              <w:t>2</w:t>
            </w:r>
            <w:r w:rsidR="00DA5F2B" w:rsidRPr="00410371">
              <w:rPr>
                <w:b/>
                <w:noProof/>
                <w:sz w:val="28"/>
              </w:rPr>
              <w:t>2</w:t>
            </w:r>
            <w:r w:rsidR="00F2511A">
              <w:rPr>
                <w:b/>
                <w:noProof/>
                <w:sz w:val="28"/>
              </w:rPr>
              <w:t>9</w:t>
            </w:r>
            <w:r w:rsidR="00DA5F2B" w:rsidRPr="00410371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7F8DFA5" w:rsidR="001E41F3" w:rsidRPr="00DA5F2B" w:rsidRDefault="003311E7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311E7">
              <w:rPr>
                <w:b/>
                <w:bCs/>
                <w:noProof/>
                <w:sz w:val="28"/>
                <w:szCs w:val="28"/>
              </w:rPr>
              <w:t>0717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42C42C7D" w:rsidR="001E41F3" w:rsidRPr="00A1055C" w:rsidRDefault="00B12920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966DEFA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</w:t>
            </w:r>
            <w:r w:rsidR="00B12920">
              <w:rPr>
                <w:b/>
                <w:bCs/>
                <w:sz w:val="28"/>
                <w:szCs w:val="28"/>
              </w:rPr>
              <w:t>2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162967D" w:rsidR="001E41F3" w:rsidRDefault="006B48BC">
            <w:pPr>
              <w:pStyle w:val="CRCoverPage"/>
              <w:spacing w:after="0"/>
              <w:ind w:left="100"/>
              <w:rPr>
                <w:noProof/>
              </w:rPr>
            </w:pPr>
            <w:r w:rsidRPr="006B48BC">
              <w:rPr>
                <w:noProof/>
                <w:lang w:eastAsia="zh-CN"/>
              </w:rPr>
              <w:t xml:space="preserve">Addition of IMS 5GS call control test case </w:t>
            </w:r>
            <w:r w:rsidR="003311E7">
              <w:rPr>
                <w:noProof/>
                <w:lang w:eastAsia="zh-CN"/>
              </w:rPr>
              <w:t>7.30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139DCE89" w:rsidR="00235975" w:rsidRDefault="003311E7" w:rsidP="00235975">
            <w:pPr>
              <w:pStyle w:val="CRCoverPage"/>
              <w:spacing w:after="0"/>
              <w:ind w:left="100"/>
              <w:rPr>
                <w:noProof/>
              </w:rPr>
            </w:pPr>
            <w:r w:rsidRPr="003311E7">
              <w:rPr>
                <w:lang w:eastAsia="zh-CN"/>
              </w:rPr>
              <w:t>ANRITSU LTD, ROHDE &amp; SCHWARZ, Keysight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B12920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F42A4AF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3311E7">
              <w:t>6</w:t>
            </w:r>
            <w:r>
              <w:t>-</w:t>
            </w:r>
            <w:r w:rsidR="00800565">
              <w:t>2</w:t>
            </w:r>
            <w:r w:rsidR="003311E7">
              <w:t>5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B12920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08447E6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 xml:space="preserve">NR TC </w:t>
            </w:r>
            <w:r w:rsidR="003311E7">
              <w:rPr>
                <w:rFonts w:cs="Arial"/>
                <w:szCs w:val="18"/>
              </w:rPr>
              <w:t>7.30</w:t>
            </w:r>
            <w:r w:rsidR="00F966B7">
              <w:rPr>
                <w:lang w:val="en-US" w:eastAsia="en-GB"/>
              </w:rPr>
              <w:t xml:space="preserve"> </w:t>
            </w:r>
            <w:r w:rsidR="008640C3" w:rsidRPr="008640C3">
              <w:rPr>
                <w:lang w:val="en-US" w:eastAsia="en-GB"/>
              </w:rPr>
              <w:t>Session Timer / MO Call / Remote end supports but does not use Session Timer / 5GS</w:t>
            </w:r>
          </w:p>
        </w:tc>
      </w:tr>
      <w:tr w:rsidR="00C068A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1D38385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5GS IMS test case </w:t>
            </w:r>
            <w:r w:rsidR="003311E7">
              <w:rPr>
                <w:rFonts w:cs="Arial"/>
                <w:noProof/>
              </w:rPr>
              <w:t>7.30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6EA5969" w:rsidR="00EA45BE" w:rsidRDefault="003311E7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7.30</w:t>
            </w:r>
            <w:r w:rsidR="006B48BC">
              <w:rPr>
                <w:noProof/>
              </w:rPr>
              <w:t>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B11E016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7CE805D" w:rsidR="00EA45BE" w:rsidRDefault="006E352D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553618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DE593AA" w14:textId="6BFDF796" w:rsidR="0032507B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2507B" w:rsidRPr="00F55C9E">
        <w:rPr>
          <w:rFonts w:cs="Arial"/>
          <w:iCs/>
        </w:rPr>
        <w:t>Table of Contents</w:t>
      </w:r>
      <w:r w:rsidR="0032507B">
        <w:tab/>
      </w:r>
      <w:r w:rsidR="0032507B">
        <w:fldChar w:fldCharType="begin"/>
      </w:r>
      <w:r w:rsidR="0032507B">
        <w:instrText xml:space="preserve"> PAGEREF _Toc75536187 \h </w:instrText>
      </w:r>
      <w:r w:rsidR="0032507B">
        <w:fldChar w:fldCharType="separate"/>
      </w:r>
      <w:r w:rsidR="0032507B">
        <w:t>2</w:t>
      </w:r>
      <w:r w:rsidR="0032507B">
        <w:fldChar w:fldCharType="end"/>
      </w:r>
    </w:p>
    <w:p w14:paraId="4B5EBB92" w14:textId="20AB6DA4" w:rsidR="0032507B" w:rsidRDefault="0032507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55C9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55C9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_Toc75536188 \h </w:instrText>
      </w:r>
      <w:r>
        <w:fldChar w:fldCharType="separate"/>
      </w:r>
      <w:r>
        <w:t>3</w:t>
      </w:r>
      <w:r>
        <w:fldChar w:fldCharType="end"/>
      </w:r>
    </w:p>
    <w:p w14:paraId="0C4EAF93" w14:textId="18AE8EEB" w:rsidR="0032507B" w:rsidRDefault="0032507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55C9E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55C9E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_Toc75536189 \h </w:instrText>
      </w:r>
      <w:r>
        <w:fldChar w:fldCharType="separate"/>
      </w:r>
      <w:r>
        <w:t>3</w:t>
      </w:r>
      <w:r>
        <w:fldChar w:fldCharType="end"/>
      </w:r>
    </w:p>
    <w:p w14:paraId="41B26495" w14:textId="1D047472" w:rsidR="0032507B" w:rsidRDefault="0032507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55C9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55C9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_Toc75536190 \h </w:instrText>
      </w:r>
      <w:r>
        <w:fldChar w:fldCharType="separate"/>
      </w:r>
      <w:r>
        <w:t>3</w:t>
      </w:r>
      <w:r>
        <w:fldChar w:fldCharType="end"/>
      </w:r>
    </w:p>
    <w:p w14:paraId="73C97B39" w14:textId="62211B38" w:rsidR="0032507B" w:rsidRDefault="0032507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2.1 Change 1</w:t>
      </w:r>
      <w:r>
        <w:tab/>
      </w:r>
      <w:r>
        <w:fldChar w:fldCharType="begin"/>
      </w:r>
      <w:r>
        <w:instrText xml:space="preserve"> PAGEREF _Toc75536191 \h </w:instrText>
      </w:r>
      <w:r>
        <w:fldChar w:fldCharType="separate"/>
      </w:r>
      <w:r>
        <w:t>3</w:t>
      </w:r>
      <w:r>
        <w:fldChar w:fldCharType="end"/>
      </w:r>
    </w:p>
    <w:p w14:paraId="13892468" w14:textId="1B087929" w:rsidR="0032507B" w:rsidRDefault="0032507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55C9E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55C9E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_Toc75536192 \h </w:instrText>
      </w:r>
      <w:r>
        <w:fldChar w:fldCharType="separate"/>
      </w:r>
      <w:r>
        <w:t>4</w:t>
      </w:r>
      <w:r>
        <w:fldChar w:fldCharType="end"/>
      </w:r>
    </w:p>
    <w:p w14:paraId="0F467670" w14:textId="3B86674C" w:rsidR="0032507B" w:rsidRDefault="0032507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55C9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55C9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_Toc75536193 \h </w:instrText>
      </w:r>
      <w:r>
        <w:fldChar w:fldCharType="separate"/>
      </w:r>
      <w:r>
        <w:t>4</w:t>
      </w:r>
      <w:r>
        <w:fldChar w:fldCharType="end"/>
      </w:r>
    </w:p>
    <w:p w14:paraId="1D3A5333" w14:textId="269B50B8" w:rsidR="0032507B" w:rsidRDefault="0032507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55C9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55C9E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_Toc75536194 \h </w:instrText>
      </w:r>
      <w:r>
        <w:fldChar w:fldCharType="separate"/>
      </w:r>
      <w:r>
        <w:t>4</w:t>
      </w:r>
      <w:r>
        <w:fldChar w:fldCharType="end"/>
      </w:r>
    </w:p>
    <w:p w14:paraId="61967AF5" w14:textId="538FAD86" w:rsidR="0032507B" w:rsidRDefault="0032507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55C9E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55C9E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_Toc75536195 \h </w:instrText>
      </w:r>
      <w:r>
        <w:fldChar w:fldCharType="separate"/>
      </w:r>
      <w:r>
        <w:t>5</w:t>
      </w:r>
      <w:r>
        <w:fldChar w:fldCharType="end"/>
      </w:r>
    </w:p>
    <w:p w14:paraId="2E4D4796" w14:textId="64F7E204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75536188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4C55F032" w14:textId="607BB4A4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essencial changes needed to correct problems in the TTCN implementation of test case </w:t>
      </w:r>
      <w:r w:rsidR="003311E7">
        <w:rPr>
          <w:rFonts w:cs="Arial"/>
        </w:rPr>
        <w:t>7.30</w:t>
      </w:r>
      <w:r w:rsidRPr="00444BD2">
        <w:rPr>
          <w:rFonts w:cs="Arial"/>
        </w:rPr>
        <w:t xml:space="preserve"> which is part of the IMS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6A46C7B8" w14:textId="70D7FE33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1FFF155B" w14:textId="77777777" w:rsidR="001375B5" w:rsidRDefault="001375B5" w:rsidP="001375B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  <w:bookmarkStart w:id="5" w:name="_Hlk70081424"/>
      <w:r>
        <w:rPr>
          <w:rFonts w:cs="Arial"/>
          <w:lang w:eastAsia="ja-JP"/>
        </w:rPr>
        <w:tab/>
      </w:r>
      <w:r w:rsidRPr="00BA0B5D">
        <w:rPr>
          <w:rFonts w:cs="Arial"/>
          <w:lang w:eastAsia="ja-JP"/>
        </w:rPr>
        <w:t>Hans Rohnert</w:t>
      </w:r>
    </w:p>
    <w:p w14:paraId="17E30087" w14:textId="77777777" w:rsidR="001375B5" w:rsidRDefault="001375B5" w:rsidP="001375B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lang w:val="en-US"/>
        </w:rPr>
      </w:pPr>
      <w:r>
        <w:rPr>
          <w:lang w:val="en-US"/>
        </w:rPr>
        <w:tab/>
      </w:r>
      <w:hyperlink r:id="rId14" w:history="1">
        <w:r w:rsidRPr="002E426E">
          <w:rPr>
            <w:rStyle w:val="Hyperlink"/>
            <w:lang w:val="en-US"/>
          </w:rPr>
          <w:t>Hans.Rohnert@rohde-schwarz.com</w:t>
        </w:r>
      </w:hyperlink>
    </w:p>
    <w:p w14:paraId="7A9804EB" w14:textId="77777777" w:rsidR="001375B5" w:rsidRDefault="001375B5" w:rsidP="001375B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lang w:val="en-US"/>
        </w:rPr>
      </w:pPr>
    </w:p>
    <w:p w14:paraId="3501AF52" w14:textId="77777777" w:rsidR="001375B5" w:rsidRDefault="001375B5" w:rsidP="001375B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lang w:val="en-US"/>
        </w:rPr>
      </w:pPr>
      <w:r>
        <w:rPr>
          <w:lang w:val="en-US"/>
        </w:rPr>
        <w:tab/>
        <w:t>Mohit Kanchan</w:t>
      </w:r>
    </w:p>
    <w:p w14:paraId="1CAFB1AF" w14:textId="77777777" w:rsidR="001375B5" w:rsidRDefault="001375B5" w:rsidP="001375B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hyperlink r:id="rId15" w:history="1">
        <w:r w:rsidRPr="002E426E">
          <w:rPr>
            <w:rStyle w:val="Hyperlink"/>
            <w:rFonts w:cs="Arial"/>
            <w:lang w:eastAsia="ja-JP"/>
          </w:rPr>
          <w:t>mohit.kanchan@keysight.com</w:t>
        </w:r>
      </w:hyperlink>
    </w:p>
    <w:bookmarkEnd w:id="5"/>
    <w:p w14:paraId="14DA9126" w14:textId="77777777" w:rsidR="001375B5" w:rsidRPr="002843CD" w:rsidRDefault="001375B5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6" w:name="_Toc51622099"/>
      <w:bookmarkStart w:id="7" w:name="_Toc55479332"/>
      <w:bookmarkStart w:id="8" w:name="_Toc60751530"/>
      <w:bookmarkStart w:id="9" w:name="_Toc60757075"/>
      <w:bookmarkStart w:id="10" w:name="_Toc75536189"/>
      <w:r w:rsidRPr="0071797A">
        <w:rPr>
          <w:bCs/>
        </w:rPr>
        <w:t>Verification Test Summary</w:t>
      </w:r>
      <w:bookmarkEnd w:id="6"/>
      <w:bookmarkEnd w:id="7"/>
      <w:bookmarkEnd w:id="8"/>
      <w:bookmarkEnd w:id="9"/>
      <w:bookmarkEnd w:id="10"/>
      <w:r w:rsidRPr="0071797A">
        <w:rPr>
          <w:bCs/>
        </w:rPr>
        <w:t xml:space="preserve"> </w:t>
      </w:r>
    </w:p>
    <w:p w14:paraId="28EA91BE" w14:textId="6954AB9B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3311E7">
        <w:rPr>
          <w:lang w:eastAsia="ja-JP"/>
        </w:rPr>
        <w:t>7.30</w:t>
      </w:r>
    </w:p>
    <w:p w14:paraId="49E5E7E3" w14:textId="56B6E8FC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</w:t>
      </w:r>
      <w:r w:rsidR="00C5019A">
        <w:rPr>
          <w:rFonts w:eastAsia="SimSun"/>
        </w:rPr>
        <w:t>1</w:t>
      </w:r>
      <w:r w:rsidRPr="000C44E5">
        <w:rPr>
          <w:rFonts w:eastAsia="SimSun"/>
        </w:rPr>
        <w:t>wk</w:t>
      </w:r>
      <w:r w:rsidR="00C5019A">
        <w:rPr>
          <w:rFonts w:eastAsia="SimSun"/>
        </w:rPr>
        <w:t>12</w:t>
      </w:r>
    </w:p>
    <w:p w14:paraId="13FDBC58" w14:textId="626C7201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1" w:name="_Hlk37919671"/>
      <w:r w:rsidRPr="000C44E5">
        <w:rPr>
          <w:lang w:eastAsia="ja-JP"/>
        </w:rPr>
        <w:t>Anritsu Protocol Conformance Test System ME7834NR</w:t>
      </w:r>
    </w:p>
    <w:p w14:paraId="755E89F8" w14:textId="03A75EF4" w:rsidR="00A92ADA" w:rsidRPr="00A92ADA" w:rsidRDefault="00A92ADA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bookmarkStart w:id="12" w:name="_Hlk70081411"/>
      <w:r>
        <w:rPr>
          <w:lang w:eastAsia="ja-JP"/>
        </w:rPr>
        <w:tab/>
      </w:r>
      <w:r w:rsidRPr="00A92ADA">
        <w:t>Keysight 5G Protocol Conformance Toolset</w:t>
      </w:r>
    </w:p>
    <w:p w14:paraId="46F26313" w14:textId="0A364737" w:rsidR="00A92ADA" w:rsidRPr="00A92ADA" w:rsidRDefault="00A92ADA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A92ADA">
        <w:tab/>
      </w:r>
      <w:r w:rsidRPr="00A92ADA">
        <w:rPr>
          <w:lang w:val="en-US"/>
        </w:rPr>
        <w:t>Rohde &amp; Schwarz 5G Protocol Conformance Test platform</w:t>
      </w:r>
    </w:p>
    <w:bookmarkEnd w:id="11"/>
    <w:bookmarkEnd w:id="12"/>
    <w:p w14:paraId="082F3D63" w14:textId="15B309B9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A92ADA" w:rsidRPr="002135F6">
        <w:rPr>
          <w:b/>
          <w:lang w:eastAsia="ja-JP"/>
        </w:rPr>
        <w:t>Qualcomm SM8350 + SDX60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2C2B1629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3" w:name="_Toc122434488"/>
      <w:bookmarkStart w:id="14" w:name="_Toc295288959"/>
      <w:bookmarkStart w:id="15" w:name="_Toc75536190"/>
      <w:r w:rsidRPr="00854C55">
        <w:rPr>
          <w:b/>
        </w:rPr>
        <w:t>Corrections required</w:t>
      </w:r>
      <w:bookmarkEnd w:id="13"/>
      <w:bookmarkEnd w:id="14"/>
      <w:bookmarkEnd w:id="15"/>
    </w:p>
    <w:p w14:paraId="3898E7F3" w14:textId="77777777" w:rsidR="008640C3" w:rsidRDefault="008640C3" w:rsidP="008640C3">
      <w:pPr>
        <w:pStyle w:val="Heading2"/>
      </w:pPr>
      <w:bookmarkStart w:id="16" w:name="_Toc68863612"/>
      <w:bookmarkStart w:id="17" w:name="_Toc75536191"/>
      <w:r>
        <w:t>2.1 Change 1</w:t>
      </w:r>
      <w:bookmarkEnd w:id="16"/>
      <w:bookmarkEnd w:id="17"/>
    </w:p>
    <w:p w14:paraId="5D072C58" w14:textId="77777777" w:rsidR="008640C3" w:rsidRDefault="008640C3" w:rsidP="008640C3">
      <w:pPr>
        <w:spacing w:after="0"/>
        <w:rPr>
          <w:rFonts w:cs="Arial"/>
          <w:b/>
          <w:sz w:val="28"/>
          <w:szCs w:val="28"/>
        </w:rPr>
      </w:pPr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8640C3" w14:paraId="07D2FFB0" w14:textId="77777777" w:rsidTr="008640C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085A" w14:textId="77777777" w:rsidR="008640C3" w:rsidRDefault="008640C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6378" w14:textId="77777777" w:rsidR="008640C3" w:rsidRDefault="008640C3">
            <w:pPr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TC_7_30_NR5GC</w:t>
            </w:r>
          </w:p>
        </w:tc>
      </w:tr>
      <w:tr w:rsidR="008640C3" w14:paraId="1EABA65A" w14:textId="77777777" w:rsidTr="008640C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7B79D" w14:textId="77777777" w:rsidR="008640C3" w:rsidRDefault="008640C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D01C" w14:textId="5C8B300B" w:rsidR="008640C3" w:rsidRDefault="008640C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Guard timer for this test is too short</w:t>
            </w:r>
            <w:r w:rsidR="001A7C41">
              <w:rPr>
                <w:rFonts w:cs="Arial"/>
                <w:color w:val="000000"/>
                <w:lang w:eastAsia="zh-CN"/>
              </w:rPr>
              <w:t xml:space="preserve"> as prose requires 1860seconds at step 20</w:t>
            </w:r>
            <w:r>
              <w:rPr>
                <w:rFonts w:cs="Arial"/>
                <w:color w:val="000000"/>
                <w:lang w:eastAsia="zh-CN"/>
              </w:rPr>
              <w:t xml:space="preserve">. Therefore we propose to increase guard timer to 2500s. </w:t>
            </w:r>
          </w:p>
        </w:tc>
      </w:tr>
      <w:tr w:rsidR="008640C3" w14:paraId="16144B46" w14:textId="77777777" w:rsidTr="008640C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9EFE" w14:textId="77777777" w:rsidR="008640C3" w:rsidRDefault="008640C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3704" w14:textId="77777777" w:rsidR="008640C3" w:rsidRDefault="008640C3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714C4587" w14:textId="77777777" w:rsidR="008640C3" w:rsidRDefault="008640C3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Changed guard timer to 2500s</w:t>
            </w:r>
          </w:p>
        </w:tc>
      </w:tr>
      <w:tr w:rsidR="008640C3" w14:paraId="1DBDB1FA" w14:textId="77777777" w:rsidTr="008640C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8064" w14:textId="77777777" w:rsidR="008640C3" w:rsidRDefault="008640C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4C81" w14:textId="77777777" w:rsidR="008640C3" w:rsidRDefault="008640C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IMS_Testsuite_NR5GC.ttcn</w:t>
            </w:r>
          </w:p>
        </w:tc>
      </w:tr>
      <w:tr w:rsidR="008640C3" w14:paraId="733B6E33" w14:textId="77777777" w:rsidTr="008640C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97BE" w14:textId="77777777" w:rsidR="008640C3" w:rsidRDefault="008640C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1848" w14:textId="77777777" w:rsidR="008640C3" w:rsidRDefault="008640C3">
            <w:pPr>
              <w:rPr>
                <w:rFonts w:ascii="Arial" w:hAnsi="Arial"/>
                <w:lang w:eastAsia="zh-CN"/>
              </w:rPr>
            </w:pPr>
          </w:p>
        </w:tc>
      </w:tr>
    </w:tbl>
    <w:p w14:paraId="49FF97E2" w14:textId="77777777" w:rsidR="008640C3" w:rsidRDefault="008640C3" w:rsidP="008640C3">
      <w:pPr>
        <w:spacing w:after="0"/>
        <w:rPr>
          <w:rFonts w:ascii="Arial" w:hAnsi="Arial"/>
          <w:b/>
          <w:lang w:eastAsia="en-GB"/>
        </w:rPr>
      </w:pPr>
    </w:p>
    <w:p w14:paraId="6D728E98" w14:textId="77777777" w:rsidR="008640C3" w:rsidRDefault="008640C3" w:rsidP="008640C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640C3" w14:paraId="781490EF" w14:textId="77777777" w:rsidTr="008640C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40B9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testcase TC_7_30_NR5GC() runs on MTC_IMS system SYSTEM_IMS {</w:t>
            </w:r>
          </w:p>
          <w:p w14:paraId="3620DB70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 @purpose</w:t>
            </w:r>
          </w:p>
          <w:p w14:paraId="258F368C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   Session Timer / MO Call / Remote end supports but does not use Session Timer / 5GS</w:t>
            </w:r>
          </w:p>
          <w:p w14:paraId="022C710E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var IMS_PTC          v_IMS1       := null;</w:t>
            </w:r>
          </w:p>
          <w:p w14:paraId="7DF9D18A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var IMS_PTC          v_IMS2       := null;</w:t>
            </w:r>
          </w:p>
          <w:p w14:paraId="73E8A8D2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3FA183A4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timer t_GuardTimer := </w:t>
            </w:r>
            <w:r>
              <w:rPr>
                <w:rFonts w:ascii="Arial" w:hAnsi="Arial" w:cs="Arial"/>
                <w:highlight w:val="yellow"/>
                <w:lang w:eastAsia="de-DE"/>
              </w:rPr>
              <w:t>int2float(300);</w:t>
            </w:r>
          </w:p>
          <w:p w14:paraId="3243EE17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7311B514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v_IMS1 := IMS_PTC.create("IMS1") alive;</w:t>
            </w:r>
          </w:p>
          <w:p w14:paraId="095CC079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lastRenderedPageBreak/>
              <w:t xml:space="preserve">  </w:t>
            </w:r>
          </w:p>
          <w:p w14:paraId="46508D57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f_MTC_IMS_CreateMapAndConnectPTCs_NR5GC(system, v_IMS1, v_IMS2);</w:t>
            </w:r>
          </w:p>
          <w:p w14:paraId="1B4B22F7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2C8927D6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v_IMS1.start(f_TC_7_30_NR5GC_IMS1());</w:t>
            </w:r>
          </w:p>
          <w:p w14:paraId="24CA08DF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75C31B77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t_GuardTimer.start;</w:t>
            </w:r>
          </w:p>
          <w:p w14:paraId="590196DF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2D05BF8E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f_MTC_MainLoop_IMS(t_GuardTimer);</w:t>
            </w:r>
          </w:p>
          <w:p w14:paraId="50927C8F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}  </w:t>
            </w:r>
          </w:p>
          <w:p w14:paraId="1EC148DA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48091470" w14:textId="77777777" w:rsidR="008640C3" w:rsidRDefault="008640C3" w:rsidP="008640C3">
      <w:pPr>
        <w:spacing w:after="0"/>
        <w:rPr>
          <w:rFonts w:ascii="Arial" w:hAnsi="Arial"/>
          <w:b/>
          <w:lang w:eastAsia="en-GB"/>
        </w:rPr>
      </w:pPr>
      <w:bookmarkStart w:id="18" w:name="OLE_LINK5"/>
      <w:bookmarkStart w:id="19" w:name="OLE_LINK4"/>
    </w:p>
    <w:p w14:paraId="1F61F105" w14:textId="77777777" w:rsidR="008640C3" w:rsidRDefault="008640C3" w:rsidP="008640C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640C3" w14:paraId="5292C803" w14:textId="77777777" w:rsidTr="008640C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8"/>
          <w:bookmarkEnd w:id="19"/>
          <w:p w14:paraId="0B68089D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</w:t>
            </w:r>
          </w:p>
          <w:p w14:paraId="311F2090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testcase TC_7_30_NR5GC() runs on MTC_IMS system SYSTEM_IMS {</w:t>
            </w:r>
          </w:p>
          <w:p w14:paraId="123110A1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 @purpose</w:t>
            </w:r>
          </w:p>
          <w:p w14:paraId="7F579B92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   Session Timer / MO Call / Remote end supports but does not use Session Timer / 5GS</w:t>
            </w:r>
          </w:p>
          <w:p w14:paraId="5EF81AE3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var IMS_PTC          v_IMS1       := null;</w:t>
            </w:r>
          </w:p>
          <w:p w14:paraId="6F2C5133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var IMS_PTC          v_IMS2       := null;</w:t>
            </w:r>
          </w:p>
          <w:p w14:paraId="12341076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726826F3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timer t_GuardTimer := </w:t>
            </w:r>
            <w:r>
              <w:rPr>
                <w:rFonts w:ascii="Arial" w:hAnsi="Arial" w:cs="Arial"/>
                <w:highlight w:val="yellow"/>
                <w:lang w:eastAsia="de-DE"/>
              </w:rPr>
              <w:t>int2float(2500);</w:t>
            </w:r>
          </w:p>
          <w:p w14:paraId="20AB3F4D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64A82CBC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v_IMS1 := IMS_PTC.create("IMS1") alive;</w:t>
            </w:r>
          </w:p>
          <w:p w14:paraId="22C9183E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17B3C43D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f_MTC_IMS_CreateMapAndConnectPTCs_NR5GC(system, v_IMS1, v_IMS2);</w:t>
            </w:r>
          </w:p>
          <w:p w14:paraId="667C1719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418F0A1A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v_IMS1.start(f_TC_7_30_NR5GC_IMS1());</w:t>
            </w:r>
          </w:p>
          <w:p w14:paraId="27835021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73A5BCCE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t_GuardTimer.start;</w:t>
            </w:r>
          </w:p>
          <w:p w14:paraId="38491B3B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67A66B97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f_MTC_MainLoop_IMS(t_GuardTimer);</w:t>
            </w:r>
          </w:p>
          <w:p w14:paraId="767A72CB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>
              <w:rPr>
                <w:rFonts w:ascii="Arial" w:hAnsi="Arial" w:cs="Arial"/>
                <w:lang w:eastAsia="de-DE"/>
              </w:rPr>
              <w:t xml:space="preserve">  }</w:t>
            </w:r>
            <w:r>
              <w:rPr>
                <w:rFonts w:ascii="Arial" w:hAnsi="Arial" w:cs="Arial"/>
                <w:bCs/>
                <w:lang w:eastAsia="en-GB"/>
              </w:rPr>
              <w:t xml:space="preserve">      </w:t>
            </w:r>
          </w:p>
        </w:tc>
      </w:tr>
    </w:tbl>
    <w:p w14:paraId="6786D658" w14:textId="77777777" w:rsidR="00323186" w:rsidRDefault="00323186" w:rsidP="00BB3A4E">
      <w:pPr>
        <w:rPr>
          <w:rFonts w:ascii="Arial" w:hAnsi="Arial" w:cs="Arial"/>
          <w:noProof/>
        </w:rPr>
      </w:pPr>
    </w:p>
    <w:p w14:paraId="19A15192" w14:textId="77777777" w:rsidR="00323186" w:rsidRPr="00A96923" w:rsidRDefault="00323186" w:rsidP="00BB3A4E">
      <w:pPr>
        <w:rPr>
          <w:rFonts w:ascii="Arial" w:hAnsi="Arial" w:cs="Arial"/>
          <w:noProof/>
        </w:rPr>
      </w:pPr>
    </w:p>
    <w:p w14:paraId="080C1B47" w14:textId="77777777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0" w:name="_Toc58491298"/>
      <w:bookmarkStart w:id="21" w:name="_Toc60751532"/>
      <w:bookmarkStart w:id="22" w:name="_Toc60757078"/>
      <w:bookmarkStart w:id="23" w:name="_Toc75536192"/>
      <w:r w:rsidRPr="00DE7BF5">
        <w:rPr>
          <w:b/>
        </w:rPr>
        <w:t>Branches Executed</w:t>
      </w:r>
      <w:bookmarkEnd w:id="20"/>
      <w:bookmarkEnd w:id="21"/>
      <w:bookmarkEnd w:id="22"/>
      <w:bookmarkEnd w:id="23"/>
    </w:p>
    <w:p w14:paraId="441C1DD0" w14:textId="0DC8A8AC" w:rsidR="000A26C1" w:rsidRPr="000A26C1" w:rsidRDefault="000A26C1" w:rsidP="000A26C1">
      <w:pPr>
        <w:pStyle w:val="ListParagraph"/>
        <w:ind w:left="432"/>
        <w:rPr>
          <w:rFonts w:cs="Arial"/>
          <w:b/>
        </w:rPr>
      </w:pPr>
      <w:r w:rsidRPr="000A26C1">
        <w:rPr>
          <w:rFonts w:cs="Arial"/>
        </w:rPr>
        <w:t>The test case was executed on NR band n</w:t>
      </w:r>
      <w:r w:rsidR="005E023C">
        <w:rPr>
          <w:rFonts w:cs="Arial"/>
        </w:rPr>
        <w:t>41</w:t>
      </w:r>
      <w:r w:rsidRPr="000A26C1">
        <w:rPr>
          <w:rFonts w:cs="Arial"/>
        </w:rPr>
        <w:t xml:space="preserve"> on Anritsu, n41 on Keysight and n1 on RnS.</w:t>
      </w:r>
    </w:p>
    <w:p w14:paraId="35538520" w14:textId="0295120B" w:rsidR="001E41F3" w:rsidRDefault="001E41F3">
      <w:pPr>
        <w:rPr>
          <w:noProof/>
        </w:rPr>
      </w:pP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4" w:name="_Toc122434494"/>
      <w:bookmarkStart w:id="25" w:name="_Toc295288971"/>
      <w:bookmarkStart w:id="26" w:name="_Toc325725666"/>
      <w:bookmarkStart w:id="27" w:name="_Toc51622108"/>
      <w:bookmarkStart w:id="28" w:name="_Toc56072723"/>
      <w:bookmarkStart w:id="29" w:name="_Toc75536193"/>
      <w:r w:rsidRPr="00854C55">
        <w:rPr>
          <w:rFonts w:cs="Arial"/>
          <w:b/>
        </w:rPr>
        <w:t>Execution Log Files</w:t>
      </w:r>
      <w:bookmarkEnd w:id="24"/>
      <w:bookmarkEnd w:id="25"/>
      <w:bookmarkEnd w:id="26"/>
      <w:bookmarkEnd w:id="27"/>
      <w:bookmarkEnd w:id="28"/>
      <w:bookmarkEnd w:id="29"/>
      <w:r>
        <w:rPr>
          <w:rFonts w:cs="Arial"/>
          <w:b/>
        </w:rPr>
        <w:t xml:space="preserve"> </w:t>
      </w:r>
    </w:p>
    <w:p w14:paraId="727C52A1" w14:textId="77777777" w:rsidR="00170442" w:rsidRPr="00AB3F52" w:rsidRDefault="00170442" w:rsidP="0017044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30" w:name="_Toc75536194"/>
      <w:r w:rsidRPr="002135F6">
        <w:rPr>
          <w:rFonts w:cs="Arial"/>
          <w:b/>
        </w:rPr>
        <w:t>Qualcomm SM8350 + SDX60</w:t>
      </w:r>
      <w:bookmarkEnd w:id="30"/>
    </w:p>
    <w:p w14:paraId="267ACFCB" w14:textId="77777777" w:rsidR="00170442" w:rsidRPr="002135F6" w:rsidRDefault="00170442" w:rsidP="0017044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t>Qualcomm SM8350+SDX60</w:t>
      </w:r>
      <w:r>
        <w:rPr>
          <w:rFonts w:cs="Arial"/>
        </w:rPr>
        <w:t xml:space="preserve"> IMS 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0826866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135F6">
        <w:rPr>
          <w:rFonts w:cs="Arial"/>
          <w:b/>
        </w:rPr>
        <w:t>Test case execution log file:</w:t>
      </w:r>
    </w:p>
    <w:p w14:paraId="35EC0019" w14:textId="430C524F" w:rsidR="00170442" w:rsidRPr="002135F6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Anritsu/TC_</w:t>
      </w:r>
      <w:r w:rsidR="00E904EC">
        <w:rPr>
          <w:rFonts w:cs="Arial"/>
        </w:rPr>
        <w:t>7_30</w:t>
      </w:r>
      <w:r w:rsidRPr="002135F6">
        <w:rPr>
          <w:rFonts w:cs="Arial"/>
        </w:rPr>
        <w:t>_LOG.xml</w:t>
      </w:r>
    </w:p>
    <w:p w14:paraId="39CCA044" w14:textId="45EADA35" w:rsidR="00170442" w:rsidRPr="002135F6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Keysight/TC_</w:t>
      </w:r>
      <w:r w:rsidR="00E904EC">
        <w:rPr>
          <w:rFonts w:cs="Arial"/>
        </w:rPr>
        <w:t>7_30</w:t>
      </w:r>
      <w:r w:rsidRPr="002135F6">
        <w:rPr>
          <w:rFonts w:cs="Arial"/>
        </w:rPr>
        <w:t>_LOG_Part1.html, Keysight/TC_</w:t>
      </w:r>
      <w:r w:rsidR="00E904EC">
        <w:rPr>
          <w:rFonts w:cs="Arial"/>
        </w:rPr>
        <w:t>7_30</w:t>
      </w:r>
      <w:r w:rsidRPr="002135F6">
        <w:rPr>
          <w:rFonts w:cs="Arial"/>
        </w:rPr>
        <w:t>_LOG_Part2.html, Keysight/TC_</w:t>
      </w:r>
      <w:r w:rsidR="00E904EC">
        <w:rPr>
          <w:rFonts w:cs="Arial"/>
        </w:rPr>
        <w:t>7_30</w:t>
      </w:r>
      <w:r w:rsidRPr="002135F6">
        <w:rPr>
          <w:rFonts w:cs="Arial"/>
        </w:rPr>
        <w:t>_LOG_Part</w:t>
      </w:r>
      <w:r w:rsidR="0057194A">
        <w:rPr>
          <w:rFonts w:cs="Arial"/>
        </w:rPr>
        <w:t>3</w:t>
      </w:r>
      <w:r w:rsidRPr="002135F6">
        <w:rPr>
          <w:rFonts w:cs="Arial"/>
        </w:rPr>
        <w:t>.html</w:t>
      </w:r>
      <w:r w:rsidR="0057194A">
        <w:rPr>
          <w:rFonts w:cs="Arial"/>
        </w:rPr>
        <w:t>,</w:t>
      </w:r>
      <w:r w:rsidR="0057194A" w:rsidRPr="0057194A">
        <w:rPr>
          <w:rFonts w:cs="Arial"/>
        </w:rPr>
        <w:t xml:space="preserve"> </w:t>
      </w:r>
      <w:r w:rsidR="0057194A" w:rsidRPr="002135F6">
        <w:rPr>
          <w:rFonts w:cs="Arial"/>
        </w:rPr>
        <w:t>Keysight/TC_</w:t>
      </w:r>
      <w:r w:rsidR="0057194A">
        <w:rPr>
          <w:rFonts w:cs="Arial"/>
        </w:rPr>
        <w:t>7_30</w:t>
      </w:r>
      <w:r w:rsidR="0057194A" w:rsidRPr="002135F6">
        <w:rPr>
          <w:rFonts w:cs="Arial"/>
        </w:rPr>
        <w:t>_LOG_Part</w:t>
      </w:r>
      <w:r w:rsidR="0057194A">
        <w:rPr>
          <w:rFonts w:cs="Arial"/>
        </w:rPr>
        <w:t>4</w:t>
      </w:r>
      <w:r w:rsidR="0057194A" w:rsidRPr="002135F6">
        <w:rPr>
          <w:rFonts w:cs="Arial"/>
        </w:rPr>
        <w:t>.html</w:t>
      </w:r>
    </w:p>
    <w:p w14:paraId="7A2D1ABB" w14:textId="1365E8BA" w:rsidR="00170442" w:rsidRPr="002135F6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R</w:t>
      </w:r>
      <w:r w:rsidR="00377075">
        <w:rPr>
          <w:rFonts w:cs="Arial"/>
        </w:rPr>
        <w:t>n</w:t>
      </w:r>
      <w:r w:rsidRPr="002135F6">
        <w:rPr>
          <w:rFonts w:cs="Arial"/>
        </w:rPr>
        <w:t>S/ TC_</w:t>
      </w:r>
      <w:r w:rsidR="00E904EC">
        <w:rPr>
          <w:rFonts w:cs="Arial"/>
        </w:rPr>
        <w:t>7_30</w:t>
      </w:r>
      <w:r w:rsidRPr="002135F6">
        <w:rPr>
          <w:rFonts w:cs="Arial"/>
        </w:rPr>
        <w:t>_LOG.log</w:t>
      </w:r>
    </w:p>
    <w:p w14:paraId="2F676375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135F6">
        <w:rPr>
          <w:rFonts w:cs="Arial"/>
          <w:b/>
        </w:rPr>
        <w:t>PICS/PIXIT parameter file:</w:t>
      </w:r>
    </w:p>
    <w:p w14:paraId="2C5F4C28" w14:textId="465E8BBF" w:rsidR="00170442" w:rsidRPr="002135F6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lastRenderedPageBreak/>
        <w:t>Anritsu/ TC_</w:t>
      </w:r>
      <w:r w:rsidR="00E904EC">
        <w:rPr>
          <w:rFonts w:cs="Arial"/>
        </w:rPr>
        <w:t>7_30</w:t>
      </w:r>
      <w:r w:rsidRPr="002135F6">
        <w:rPr>
          <w:rFonts w:cs="Arial"/>
        </w:rPr>
        <w:t>_</w:t>
      </w:r>
      <w:r w:rsidR="0057194A">
        <w:rPr>
          <w:rFonts w:cs="Arial"/>
        </w:rPr>
        <w:t>PICS_</w:t>
      </w:r>
      <w:r w:rsidRPr="002135F6">
        <w:rPr>
          <w:rFonts w:cs="Arial"/>
        </w:rPr>
        <w:t>PIXIT.txt</w:t>
      </w:r>
      <w:r w:rsidRPr="002135F6">
        <w:rPr>
          <w:rFonts w:cs="Arial"/>
          <w:color w:val="FF0000"/>
        </w:rPr>
        <w:br/>
      </w:r>
      <w:r w:rsidRPr="002135F6">
        <w:rPr>
          <w:rFonts w:cs="Arial"/>
        </w:rPr>
        <w:t>Keysight/ TC_</w:t>
      </w:r>
      <w:r w:rsidR="00E904EC">
        <w:rPr>
          <w:rFonts w:cs="Arial"/>
        </w:rPr>
        <w:t>7_30</w:t>
      </w:r>
      <w:r w:rsidRPr="002135F6">
        <w:rPr>
          <w:rFonts w:cs="Arial"/>
        </w:rPr>
        <w:t>_</w:t>
      </w:r>
      <w:r w:rsidR="0057194A">
        <w:rPr>
          <w:rFonts w:cs="Arial"/>
        </w:rPr>
        <w:t>PICS_</w:t>
      </w:r>
      <w:r w:rsidRPr="002135F6">
        <w:rPr>
          <w:rFonts w:cs="Arial"/>
        </w:rPr>
        <w:t>PIXIT.xml</w:t>
      </w:r>
    </w:p>
    <w:p w14:paraId="5EF96D66" w14:textId="72A46107" w:rsidR="00170442" w:rsidRPr="00AB3F52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R</w:t>
      </w:r>
      <w:r w:rsidR="00377075">
        <w:rPr>
          <w:rFonts w:cs="Arial"/>
        </w:rPr>
        <w:t>n</w:t>
      </w:r>
      <w:r w:rsidRPr="002135F6">
        <w:rPr>
          <w:rFonts w:cs="Arial"/>
        </w:rPr>
        <w:t>S/ TC_</w:t>
      </w:r>
      <w:r w:rsidR="00E904EC">
        <w:rPr>
          <w:rFonts w:cs="Arial"/>
        </w:rPr>
        <w:t>7_30</w:t>
      </w:r>
      <w:r w:rsidRPr="002135F6">
        <w:rPr>
          <w:rFonts w:cs="Arial"/>
        </w:rPr>
        <w:t>_LOG.log</w:t>
      </w:r>
    </w:p>
    <w:p w14:paraId="193EE3C5" w14:textId="77777777" w:rsidR="00444BD2" w:rsidRPr="000A26C1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31" w:name="_Toc122434496"/>
      <w:bookmarkStart w:id="32" w:name="_Toc295288973"/>
      <w:bookmarkStart w:id="33" w:name="_Toc325725668"/>
      <w:bookmarkStart w:id="34" w:name="_Toc51622110"/>
      <w:bookmarkStart w:id="35" w:name="_Toc56072725"/>
      <w:bookmarkStart w:id="36" w:name="_Toc75536195"/>
      <w:r w:rsidRPr="000A26C1">
        <w:rPr>
          <w:rFonts w:cs="Arial"/>
        </w:rPr>
        <w:t>References</w:t>
      </w:r>
      <w:bookmarkEnd w:id="31"/>
      <w:bookmarkEnd w:id="32"/>
      <w:bookmarkEnd w:id="33"/>
      <w:bookmarkEnd w:id="34"/>
      <w:bookmarkEnd w:id="35"/>
      <w:bookmarkEnd w:id="36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8D0727">
        <w:tc>
          <w:tcPr>
            <w:tcW w:w="709" w:type="dxa"/>
            <w:hideMark/>
          </w:tcPr>
          <w:p w14:paraId="1CB4B19E" w14:textId="77777777" w:rsidR="00444BD2" w:rsidRPr="000A26C1" w:rsidRDefault="00444BD2" w:rsidP="008D072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0A26C1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5F0C969C" w:rsidR="00444BD2" w:rsidRPr="005959BD" w:rsidRDefault="00444BD2" w:rsidP="008D072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0A26C1">
              <w:rPr>
                <w:rFonts w:ascii="Arial" w:hAnsi="Arial"/>
                <w:b/>
              </w:rPr>
              <w:t>R5s2</w:t>
            </w:r>
            <w:r w:rsidR="00170442" w:rsidRPr="000A26C1">
              <w:rPr>
                <w:rFonts w:ascii="Arial" w:hAnsi="Arial"/>
                <w:b/>
              </w:rPr>
              <w:t>10</w:t>
            </w:r>
            <w:r w:rsidR="00377075">
              <w:rPr>
                <w:rFonts w:ascii="Arial" w:hAnsi="Arial"/>
                <w:b/>
              </w:rPr>
              <w:t>697</w:t>
            </w:r>
            <w:r>
              <w:rPr>
                <w:rFonts w:ascii="Arial" w:hAnsi="Arial"/>
              </w:rPr>
              <w:t xml:space="preserve">   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57BE8" w14:textId="77777777" w:rsidR="000501B2" w:rsidRDefault="000501B2">
      <w:r>
        <w:separator/>
      </w:r>
    </w:p>
  </w:endnote>
  <w:endnote w:type="continuationSeparator" w:id="0">
    <w:p w14:paraId="373C16D8" w14:textId="77777777" w:rsidR="000501B2" w:rsidRDefault="00050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3573C" w14:textId="77777777" w:rsidR="000501B2" w:rsidRDefault="000501B2">
      <w:r>
        <w:separator/>
      </w:r>
    </w:p>
  </w:footnote>
  <w:footnote w:type="continuationSeparator" w:id="0">
    <w:p w14:paraId="552434F8" w14:textId="77777777" w:rsidR="000501B2" w:rsidRDefault="000501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A9"/>
    <w:rsid w:val="00022E4A"/>
    <w:rsid w:val="00026028"/>
    <w:rsid w:val="00036C00"/>
    <w:rsid w:val="00042C19"/>
    <w:rsid w:val="000501B2"/>
    <w:rsid w:val="00054302"/>
    <w:rsid w:val="0006347E"/>
    <w:rsid w:val="00094B38"/>
    <w:rsid w:val="000A26C1"/>
    <w:rsid w:val="000A6394"/>
    <w:rsid w:val="000B7FED"/>
    <w:rsid w:val="000C038A"/>
    <w:rsid w:val="000C6598"/>
    <w:rsid w:val="000C774B"/>
    <w:rsid w:val="000D44B3"/>
    <w:rsid w:val="000D6C25"/>
    <w:rsid w:val="00111C37"/>
    <w:rsid w:val="001141C8"/>
    <w:rsid w:val="001301B9"/>
    <w:rsid w:val="0013177A"/>
    <w:rsid w:val="00134C93"/>
    <w:rsid w:val="001357DC"/>
    <w:rsid w:val="001375B5"/>
    <w:rsid w:val="00145D43"/>
    <w:rsid w:val="00156413"/>
    <w:rsid w:val="00170442"/>
    <w:rsid w:val="00192C46"/>
    <w:rsid w:val="001A08B3"/>
    <w:rsid w:val="001A09A3"/>
    <w:rsid w:val="001A433F"/>
    <w:rsid w:val="001A7B60"/>
    <w:rsid w:val="001A7C41"/>
    <w:rsid w:val="001B52F0"/>
    <w:rsid w:val="001B7A65"/>
    <w:rsid w:val="001C7E3E"/>
    <w:rsid w:val="001E41F3"/>
    <w:rsid w:val="001F6FCC"/>
    <w:rsid w:val="002118AB"/>
    <w:rsid w:val="00212350"/>
    <w:rsid w:val="002160BA"/>
    <w:rsid w:val="0022210B"/>
    <w:rsid w:val="00223F49"/>
    <w:rsid w:val="00235975"/>
    <w:rsid w:val="00253FEE"/>
    <w:rsid w:val="0025709B"/>
    <w:rsid w:val="0026004D"/>
    <w:rsid w:val="002640DD"/>
    <w:rsid w:val="002670A4"/>
    <w:rsid w:val="00275D12"/>
    <w:rsid w:val="00281600"/>
    <w:rsid w:val="002847A3"/>
    <w:rsid w:val="00284FEB"/>
    <w:rsid w:val="002860C4"/>
    <w:rsid w:val="002B1EDD"/>
    <w:rsid w:val="002B2F55"/>
    <w:rsid w:val="002B5741"/>
    <w:rsid w:val="002D362B"/>
    <w:rsid w:val="002E472E"/>
    <w:rsid w:val="00305409"/>
    <w:rsid w:val="00310218"/>
    <w:rsid w:val="0031524E"/>
    <w:rsid w:val="00317F09"/>
    <w:rsid w:val="00323186"/>
    <w:rsid w:val="0032507B"/>
    <w:rsid w:val="003311E7"/>
    <w:rsid w:val="00336908"/>
    <w:rsid w:val="00344BA6"/>
    <w:rsid w:val="00344D50"/>
    <w:rsid w:val="00355C21"/>
    <w:rsid w:val="003609EF"/>
    <w:rsid w:val="0036231A"/>
    <w:rsid w:val="00370379"/>
    <w:rsid w:val="00374DD4"/>
    <w:rsid w:val="00377075"/>
    <w:rsid w:val="00380ED5"/>
    <w:rsid w:val="00397826"/>
    <w:rsid w:val="003A22C0"/>
    <w:rsid w:val="003A3CA7"/>
    <w:rsid w:val="003B4E22"/>
    <w:rsid w:val="003C6CFC"/>
    <w:rsid w:val="003D0726"/>
    <w:rsid w:val="003E1A36"/>
    <w:rsid w:val="003E6E1E"/>
    <w:rsid w:val="003F3535"/>
    <w:rsid w:val="00410371"/>
    <w:rsid w:val="004128E6"/>
    <w:rsid w:val="004242F1"/>
    <w:rsid w:val="0042485C"/>
    <w:rsid w:val="0043131B"/>
    <w:rsid w:val="00440885"/>
    <w:rsid w:val="00444BD2"/>
    <w:rsid w:val="00456C7A"/>
    <w:rsid w:val="00463A50"/>
    <w:rsid w:val="0047094B"/>
    <w:rsid w:val="00477785"/>
    <w:rsid w:val="00480D25"/>
    <w:rsid w:val="0048432F"/>
    <w:rsid w:val="004A224E"/>
    <w:rsid w:val="004B75B7"/>
    <w:rsid w:val="004D511C"/>
    <w:rsid w:val="004D5AF7"/>
    <w:rsid w:val="004E3D5A"/>
    <w:rsid w:val="00512666"/>
    <w:rsid w:val="0051580D"/>
    <w:rsid w:val="00516F0C"/>
    <w:rsid w:val="00547111"/>
    <w:rsid w:val="00562F49"/>
    <w:rsid w:val="005705B8"/>
    <w:rsid w:val="0057194A"/>
    <w:rsid w:val="00573386"/>
    <w:rsid w:val="005746E7"/>
    <w:rsid w:val="00592D74"/>
    <w:rsid w:val="00593F28"/>
    <w:rsid w:val="005D5A8F"/>
    <w:rsid w:val="005E023C"/>
    <w:rsid w:val="005E2C44"/>
    <w:rsid w:val="005E4EC0"/>
    <w:rsid w:val="005E5CCE"/>
    <w:rsid w:val="005F4436"/>
    <w:rsid w:val="006175F5"/>
    <w:rsid w:val="00621188"/>
    <w:rsid w:val="006257ED"/>
    <w:rsid w:val="00631981"/>
    <w:rsid w:val="00646A71"/>
    <w:rsid w:val="00650001"/>
    <w:rsid w:val="0066499D"/>
    <w:rsid w:val="00665C47"/>
    <w:rsid w:val="00695808"/>
    <w:rsid w:val="00697AA1"/>
    <w:rsid w:val="006A7E95"/>
    <w:rsid w:val="006B0FCF"/>
    <w:rsid w:val="006B3C17"/>
    <w:rsid w:val="006B46FB"/>
    <w:rsid w:val="006B48BC"/>
    <w:rsid w:val="006D1D69"/>
    <w:rsid w:val="006D3308"/>
    <w:rsid w:val="006E21FB"/>
    <w:rsid w:val="006E352D"/>
    <w:rsid w:val="006E6C23"/>
    <w:rsid w:val="007032C7"/>
    <w:rsid w:val="007107DB"/>
    <w:rsid w:val="007255FD"/>
    <w:rsid w:val="00731679"/>
    <w:rsid w:val="00737739"/>
    <w:rsid w:val="00745BF0"/>
    <w:rsid w:val="00746CCD"/>
    <w:rsid w:val="00760916"/>
    <w:rsid w:val="007617D9"/>
    <w:rsid w:val="00792342"/>
    <w:rsid w:val="007977A8"/>
    <w:rsid w:val="007B512A"/>
    <w:rsid w:val="007B6F59"/>
    <w:rsid w:val="007C2097"/>
    <w:rsid w:val="007C3286"/>
    <w:rsid w:val="007D6A07"/>
    <w:rsid w:val="007F7259"/>
    <w:rsid w:val="00800565"/>
    <w:rsid w:val="008040A8"/>
    <w:rsid w:val="00806399"/>
    <w:rsid w:val="008279FA"/>
    <w:rsid w:val="00841DA2"/>
    <w:rsid w:val="00842BC6"/>
    <w:rsid w:val="00851EF6"/>
    <w:rsid w:val="008535B7"/>
    <w:rsid w:val="008626E7"/>
    <w:rsid w:val="008640C3"/>
    <w:rsid w:val="00870EE7"/>
    <w:rsid w:val="008863B9"/>
    <w:rsid w:val="008949CD"/>
    <w:rsid w:val="00895527"/>
    <w:rsid w:val="008A45A6"/>
    <w:rsid w:val="008B7086"/>
    <w:rsid w:val="008E58DC"/>
    <w:rsid w:val="008F3789"/>
    <w:rsid w:val="008F686C"/>
    <w:rsid w:val="009008B1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173C"/>
    <w:rsid w:val="009E3297"/>
    <w:rsid w:val="009E3609"/>
    <w:rsid w:val="009E4470"/>
    <w:rsid w:val="009E58D9"/>
    <w:rsid w:val="009E614F"/>
    <w:rsid w:val="009F734F"/>
    <w:rsid w:val="00A1055C"/>
    <w:rsid w:val="00A15C2C"/>
    <w:rsid w:val="00A227D3"/>
    <w:rsid w:val="00A246B6"/>
    <w:rsid w:val="00A27E1B"/>
    <w:rsid w:val="00A32F63"/>
    <w:rsid w:val="00A34937"/>
    <w:rsid w:val="00A47E70"/>
    <w:rsid w:val="00A50CF0"/>
    <w:rsid w:val="00A56C44"/>
    <w:rsid w:val="00A7671C"/>
    <w:rsid w:val="00A80A8A"/>
    <w:rsid w:val="00A92ADA"/>
    <w:rsid w:val="00A93437"/>
    <w:rsid w:val="00A974E5"/>
    <w:rsid w:val="00AA2CBC"/>
    <w:rsid w:val="00AB3A67"/>
    <w:rsid w:val="00AC5820"/>
    <w:rsid w:val="00AC699E"/>
    <w:rsid w:val="00AD1CD8"/>
    <w:rsid w:val="00AF38CD"/>
    <w:rsid w:val="00B12920"/>
    <w:rsid w:val="00B15AC8"/>
    <w:rsid w:val="00B258BB"/>
    <w:rsid w:val="00B51C00"/>
    <w:rsid w:val="00B67B97"/>
    <w:rsid w:val="00B81764"/>
    <w:rsid w:val="00B968C8"/>
    <w:rsid w:val="00B970BA"/>
    <w:rsid w:val="00BA32E8"/>
    <w:rsid w:val="00BA3EC5"/>
    <w:rsid w:val="00BA51D9"/>
    <w:rsid w:val="00BB3A4E"/>
    <w:rsid w:val="00BB5DFC"/>
    <w:rsid w:val="00BB6F9B"/>
    <w:rsid w:val="00BD279D"/>
    <w:rsid w:val="00BD6BB8"/>
    <w:rsid w:val="00C068AF"/>
    <w:rsid w:val="00C32A09"/>
    <w:rsid w:val="00C350C5"/>
    <w:rsid w:val="00C462F9"/>
    <w:rsid w:val="00C46B54"/>
    <w:rsid w:val="00C5019A"/>
    <w:rsid w:val="00C66BA2"/>
    <w:rsid w:val="00C95985"/>
    <w:rsid w:val="00CA3B19"/>
    <w:rsid w:val="00CB6EB9"/>
    <w:rsid w:val="00CC5026"/>
    <w:rsid w:val="00CC68D0"/>
    <w:rsid w:val="00CE547C"/>
    <w:rsid w:val="00CE7739"/>
    <w:rsid w:val="00CF18A2"/>
    <w:rsid w:val="00D03794"/>
    <w:rsid w:val="00D03F9A"/>
    <w:rsid w:val="00D06D51"/>
    <w:rsid w:val="00D163C2"/>
    <w:rsid w:val="00D2466A"/>
    <w:rsid w:val="00D24991"/>
    <w:rsid w:val="00D36668"/>
    <w:rsid w:val="00D50255"/>
    <w:rsid w:val="00D55B66"/>
    <w:rsid w:val="00D57640"/>
    <w:rsid w:val="00D652BA"/>
    <w:rsid w:val="00D66520"/>
    <w:rsid w:val="00D72BEA"/>
    <w:rsid w:val="00D96A7C"/>
    <w:rsid w:val="00D96B61"/>
    <w:rsid w:val="00DA5F2B"/>
    <w:rsid w:val="00DA78D3"/>
    <w:rsid w:val="00DE34CF"/>
    <w:rsid w:val="00DE7626"/>
    <w:rsid w:val="00DF0263"/>
    <w:rsid w:val="00DF72C2"/>
    <w:rsid w:val="00E057DF"/>
    <w:rsid w:val="00E13F3D"/>
    <w:rsid w:val="00E252E0"/>
    <w:rsid w:val="00E259B2"/>
    <w:rsid w:val="00E34898"/>
    <w:rsid w:val="00E35A66"/>
    <w:rsid w:val="00E47D64"/>
    <w:rsid w:val="00E57BE7"/>
    <w:rsid w:val="00E6157C"/>
    <w:rsid w:val="00E70032"/>
    <w:rsid w:val="00E8004F"/>
    <w:rsid w:val="00E8160D"/>
    <w:rsid w:val="00E904EC"/>
    <w:rsid w:val="00E92797"/>
    <w:rsid w:val="00E97965"/>
    <w:rsid w:val="00EA388B"/>
    <w:rsid w:val="00EA45BE"/>
    <w:rsid w:val="00EA77D6"/>
    <w:rsid w:val="00EB09B7"/>
    <w:rsid w:val="00EB295A"/>
    <w:rsid w:val="00EC201F"/>
    <w:rsid w:val="00EE7D7C"/>
    <w:rsid w:val="00F2511A"/>
    <w:rsid w:val="00F25263"/>
    <w:rsid w:val="00F25D98"/>
    <w:rsid w:val="00F300FB"/>
    <w:rsid w:val="00F41819"/>
    <w:rsid w:val="00F47884"/>
    <w:rsid w:val="00F71591"/>
    <w:rsid w:val="00F76AA1"/>
    <w:rsid w:val="00F82F38"/>
    <w:rsid w:val="00F966B7"/>
    <w:rsid w:val="00FB5E70"/>
    <w:rsid w:val="00FB6386"/>
    <w:rsid w:val="00FC79FD"/>
    <w:rsid w:val="00FD08D3"/>
    <w:rsid w:val="00FF1F7A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375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mohit.kanchan@keysight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Hans.Rohnert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460</TotalTime>
  <Pages>5</Pages>
  <Words>653</Words>
  <Characters>5196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94</cp:revision>
  <cp:lastPrinted>1900-01-01T00:00:00Z</cp:lastPrinted>
  <dcterms:created xsi:type="dcterms:W3CDTF">2020-12-17T19:51:00Z</dcterms:created>
  <dcterms:modified xsi:type="dcterms:W3CDTF">2021-08-23T11:01:00Z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