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D03D40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5268A0">
        <w:rPr>
          <w:b/>
          <w:i/>
          <w:noProof/>
          <w:sz w:val="28"/>
        </w:rPr>
        <w:t>939</w:t>
      </w:r>
    </w:p>
    <w:p w14:paraId="5D6FC58C" w14:textId="307A0302" w:rsidR="001A09A3" w:rsidRDefault="00AF685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12C1A5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DD3BF4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2684D4E" w:rsidR="001E41F3" w:rsidRPr="00A1055C" w:rsidRDefault="005268A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01FFC8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268A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CDAD488" w:rsidR="001E41F3" w:rsidRDefault="00DD3BF4" w:rsidP="00715499">
            <w:pPr>
              <w:pStyle w:val="CRCoverPage"/>
              <w:spacing w:after="0"/>
            </w:pPr>
            <w:bookmarkStart w:id="2" w:name="_Hlk75783177"/>
            <w:r>
              <w:t>Correction</w:t>
            </w:r>
            <w:r w:rsidRPr="00DD3BF4">
              <w:t xml:space="preserve"> for NR5GC IRAT test cases</w:t>
            </w:r>
            <w:bookmarkEnd w:id="2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09054A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C85DD5">
              <w:rPr>
                <w:noProof/>
              </w:rPr>
              <w:t>6</w:t>
            </w:r>
            <w:r w:rsidR="006061A3">
              <w:rPr>
                <w:noProof/>
              </w:rPr>
              <w:t>-</w:t>
            </w:r>
            <w:r w:rsidR="00F66272">
              <w:rPr>
                <w:noProof/>
              </w:rPr>
              <w:t>28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FA5217B" w:rsidR="00484797" w:rsidRDefault="004F03DD" w:rsidP="00C902C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Some issues in TTCN implementation of PDU session establishment / modification procedures after S1-&gt;N1 transition, following implementation of R5-213442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D4D9325" w:rsidR="00484797" w:rsidRPr="005C657A" w:rsidRDefault="004F03DD" w:rsidP="00C902C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 some issues in TTCN implementation of R5-213442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E471AA8" w:rsidR="00D44D27" w:rsidRDefault="00DD3BF4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IRAT test cases </w:t>
            </w:r>
            <w:r w:rsidR="00E708E6">
              <w:rPr>
                <w:noProof/>
              </w:rPr>
              <w:t>may</w:t>
            </w:r>
            <w:r>
              <w:rPr>
                <w:noProof/>
              </w:rPr>
              <w:t xml:space="preserve"> not excute correctly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8B4B22F" w:rsidR="00D44D27" w:rsidRDefault="00C85DD5" w:rsidP="00D44D27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DD3BF4">
              <w:t>2.3.1</w:t>
            </w:r>
            <w:r w:rsidR="00F66272">
              <w:t>.NR5GC</w:t>
            </w:r>
            <w:r w:rsidR="00DD3BF4">
              <w:t xml:space="preserve"> and other IRAT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D984CF3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B4CFE4" w:rsidR="00D44D27" w:rsidRDefault="00C85DD5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E3726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1620501"/>
      <w:r>
        <w:rPr>
          <w:b/>
          <w:lang w:eastAsia="ja-JP"/>
        </w:rPr>
        <w:lastRenderedPageBreak/>
        <w:t>Overview</w:t>
      </w:r>
      <w:bookmarkEnd w:id="4"/>
      <w:bookmarkEnd w:id="5"/>
    </w:p>
    <w:p w14:paraId="00A6870A" w14:textId="793AB42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F66272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1620502"/>
      <w:r w:rsidRPr="00B22104">
        <w:rPr>
          <w:b/>
        </w:rPr>
        <w:t>Corrections required</w:t>
      </w:r>
      <w:bookmarkEnd w:id="6"/>
      <w:bookmarkEnd w:id="7"/>
      <w:bookmarkEnd w:id="8"/>
    </w:p>
    <w:p w14:paraId="0176FBF6" w14:textId="77777777" w:rsidR="0072502F" w:rsidRDefault="0072502F" w:rsidP="0072502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502F" w14:paraId="47C8838B" w14:textId="77777777" w:rsidTr="00E708E6">
        <w:trPr>
          <w:trHeight w:val="447"/>
        </w:trPr>
        <w:tc>
          <w:tcPr>
            <w:tcW w:w="1985" w:type="dxa"/>
          </w:tcPr>
          <w:p w14:paraId="4CACC22A" w14:textId="77777777" w:rsidR="0072502F" w:rsidRDefault="0072502F" w:rsidP="00E708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A1AF23" w14:textId="1783DCB4" w:rsidR="0072502F" w:rsidRDefault="0072502F" w:rsidP="00E708E6">
            <w:pPr>
              <w:spacing w:after="0"/>
            </w:pPr>
            <w:r w:rsidRPr="00EC5858">
              <w:t>f_NR5GC_IRAT_S1ToN1_Steps14</w:t>
            </w:r>
            <w:r w:rsidR="00961D3A">
              <w:t>()</w:t>
            </w:r>
          </w:p>
        </w:tc>
      </w:tr>
      <w:tr w:rsidR="0072502F" w14:paraId="2345347D" w14:textId="77777777" w:rsidTr="00E708E6">
        <w:trPr>
          <w:trHeight w:val="452"/>
        </w:trPr>
        <w:tc>
          <w:tcPr>
            <w:tcW w:w="1985" w:type="dxa"/>
          </w:tcPr>
          <w:p w14:paraId="726B3D51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F05174" w14:textId="1006381D" w:rsidR="00874EF8" w:rsidRPr="00BB40C5" w:rsidRDefault="00874EF8" w:rsidP="00874EF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B40C5">
              <w:rPr>
                <w:rFonts w:ascii="Arial" w:hAnsi="Arial" w:cs="Arial"/>
              </w:rPr>
              <w:t xml:space="preserve">If PSU SESSION MODIFICATION REQUEST is received in this function, it is currently being removed from the message queue but not stored, so the function </w:t>
            </w:r>
            <w:r w:rsidR="0042024E" w:rsidRPr="00BB40C5">
              <w:rPr>
                <w:rFonts w:ascii="Arial" w:hAnsi="Arial" w:cs="Arial"/>
              </w:rPr>
              <w:t>f_NR5GC_IRAT_S1ToN1_SessionModification() will wait to receive this message again.</w:t>
            </w:r>
          </w:p>
          <w:p w14:paraId="681BA766" w14:textId="77777777" w:rsidR="0042024E" w:rsidRPr="00BB40C5" w:rsidRDefault="0042024E" w:rsidP="0042024E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eastAsia="DengXian"/>
                <w:lang w:val="en-US" w:eastAsia="zh-CN"/>
              </w:rPr>
            </w:pPr>
            <w:r w:rsidRPr="00BB40C5">
              <w:rPr>
                <w:lang w:val="en-SG"/>
              </w:rPr>
              <w:t xml:space="preserve">Currently if no PDU SESSION ESTABLISHMENT REQUEST is received (v_MsgRxd = false), the test case will </w:t>
            </w:r>
            <w:r w:rsidR="0072502F" w:rsidRPr="00BB40C5">
              <w:rPr>
                <w:lang w:val="en-SG"/>
              </w:rPr>
              <w:t xml:space="preserve">always </w:t>
            </w:r>
            <w:r w:rsidRPr="00BB40C5">
              <w:rPr>
                <w:lang w:val="en-SG"/>
              </w:rPr>
              <w:t>fail with</w:t>
            </w:r>
            <w:r w:rsidR="0072502F" w:rsidRPr="00BB40C5">
              <w:rPr>
                <w:lang w:val="en-SG"/>
              </w:rPr>
              <w:t xml:space="preserve"> error </w:t>
            </w:r>
            <w:r w:rsidR="0072502F" w:rsidRPr="00BB40C5">
              <w:rPr>
                <w:lang w:val="en-US"/>
              </w:rPr>
              <w:t>"Wrong NAS Message Received</w:t>
            </w:r>
            <w:r w:rsidRPr="00BB40C5">
              <w:rPr>
                <w:lang w:val="en-SG"/>
              </w:rPr>
              <w:t xml:space="preserve">” </w:t>
            </w:r>
          </w:p>
          <w:p w14:paraId="55228725" w14:textId="7EE2EE3A" w:rsidR="0042024E" w:rsidRPr="00BB40C5" w:rsidRDefault="0042024E" w:rsidP="0042024E">
            <w:pPr>
              <w:pStyle w:val="CRCoverPage"/>
              <w:spacing w:after="0"/>
              <w:ind w:left="720"/>
              <w:rPr>
                <w:rFonts w:eastAsia="DengXian"/>
                <w:lang w:val="en-US" w:eastAsia="zh-CN"/>
              </w:rPr>
            </w:pPr>
          </w:p>
          <w:p w14:paraId="4898A6D6" w14:textId="44A46B3A" w:rsidR="0042024E" w:rsidRPr="00BB40C5" w:rsidRDefault="0042024E" w:rsidP="0042024E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eastAsia="DengXian"/>
                <w:lang w:val="en-US" w:eastAsia="zh-CN"/>
              </w:rPr>
            </w:pPr>
            <w:r w:rsidRPr="00BB40C5">
              <w:rPr>
                <w:lang w:val="en-SG"/>
              </w:rPr>
              <w:t xml:space="preserve">Following a PDU session modification procedure, SRB2 will be established. This should be </w:t>
            </w:r>
            <w:r w:rsidR="00BB40C5">
              <w:rPr>
                <w:lang w:val="en-SG"/>
              </w:rPr>
              <w:t>used</w:t>
            </w:r>
            <w:r w:rsidRPr="00BB40C5">
              <w:rPr>
                <w:lang w:val="en-SG"/>
              </w:rPr>
              <w:t xml:space="preserve"> for subsequent procedures and returned from the function.</w:t>
            </w:r>
          </w:p>
        </w:tc>
      </w:tr>
      <w:tr w:rsidR="0072502F" w14:paraId="35B4D120" w14:textId="77777777" w:rsidTr="00E708E6">
        <w:tc>
          <w:tcPr>
            <w:tcW w:w="1985" w:type="dxa"/>
          </w:tcPr>
          <w:p w14:paraId="30FB6399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28A34C" w14:textId="2DB6CD60" w:rsidR="0072502F" w:rsidRPr="00BB40C5" w:rsidRDefault="0042024E" w:rsidP="0042024E">
            <w:pPr>
              <w:pStyle w:val="CRCoverPage"/>
              <w:numPr>
                <w:ilvl w:val="0"/>
                <w:numId w:val="46"/>
              </w:numPr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>Store the received message in the default handler mnessage store so it can be processed in</w:t>
            </w:r>
            <w:r w:rsidR="0072502F" w:rsidRPr="00BB40C5">
              <w:rPr>
                <w:lang w:val="en-SG"/>
              </w:rPr>
              <w:t xml:space="preserve">  f_NR5GC_IRAT_S1ToN1_SessionModification</w:t>
            </w:r>
            <w:r w:rsidRPr="00BB40C5">
              <w:rPr>
                <w:lang w:val="en-SG"/>
              </w:rPr>
              <w:t>()</w:t>
            </w:r>
          </w:p>
          <w:p w14:paraId="2D0D75B9" w14:textId="77777777" w:rsidR="0072502F" w:rsidRPr="00BB40C5" w:rsidRDefault="0072502F" w:rsidP="00E708E6">
            <w:pPr>
              <w:pStyle w:val="CRCoverPage"/>
              <w:spacing w:after="0"/>
              <w:rPr>
                <w:lang w:val="en-SG"/>
              </w:rPr>
            </w:pPr>
          </w:p>
          <w:p w14:paraId="5874724F" w14:textId="2DD8D52E" w:rsidR="0072502F" w:rsidRPr="00BB40C5" w:rsidRDefault="0042024E" w:rsidP="0042024E">
            <w:pPr>
              <w:pStyle w:val="CRCoverPage"/>
              <w:numPr>
                <w:ilvl w:val="0"/>
                <w:numId w:val="46"/>
              </w:numPr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>Split the check “if (v_MsgRxd and ischosen(v_ReceivedAsp.Signalling.Nas[0].Pdu.PiggybackedPduList[0].Msg.pdu_Session_Establishment_Request))” so that the “else” can be associated with the message type check only</w:t>
            </w:r>
          </w:p>
          <w:p w14:paraId="5AA6E812" w14:textId="77777777" w:rsidR="0042024E" w:rsidRPr="00BB40C5" w:rsidRDefault="0042024E" w:rsidP="0042024E">
            <w:pPr>
              <w:pStyle w:val="ListParagraph"/>
              <w:rPr>
                <w:lang w:val="en-SG"/>
              </w:rPr>
            </w:pPr>
          </w:p>
          <w:p w14:paraId="7277027A" w14:textId="590FC441" w:rsidR="0042024E" w:rsidRPr="00BB40C5" w:rsidRDefault="0042024E" w:rsidP="0042024E">
            <w:pPr>
              <w:pStyle w:val="CRCoverPage"/>
              <w:numPr>
                <w:ilvl w:val="0"/>
                <w:numId w:val="46"/>
              </w:numPr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>Update v_SRB to SRB2 following f_NR5GC_IRAT_S1ToN1_SessionModification()</w:t>
            </w:r>
          </w:p>
          <w:p w14:paraId="60C66245" w14:textId="60D7F8E6" w:rsidR="0042024E" w:rsidRPr="00BB40C5" w:rsidRDefault="0042024E" w:rsidP="0042024E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2502F" w14:paraId="503072F6" w14:textId="77777777" w:rsidTr="00E708E6">
        <w:tc>
          <w:tcPr>
            <w:tcW w:w="1985" w:type="dxa"/>
          </w:tcPr>
          <w:p w14:paraId="74C78D37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8179F5" w14:textId="77777777" w:rsidR="0072502F" w:rsidRDefault="0072502F" w:rsidP="00E708E6">
            <w:pPr>
              <w:spacing w:after="0"/>
              <w:rPr>
                <w:rFonts w:ascii="Arial" w:hAnsi="Arial" w:cs="Arial"/>
                <w:lang w:val="en-US"/>
              </w:rPr>
            </w:pPr>
            <w:r w:rsidRPr="00EC5858">
              <w:rPr>
                <w:rFonts w:ascii="Arial" w:hAnsi="Arial" w:cs="Arial"/>
                <w:lang w:val="en-US"/>
              </w:rPr>
              <w:t>NR5GC_IRAT_CommonFunctions</w:t>
            </w:r>
          </w:p>
        </w:tc>
      </w:tr>
      <w:tr w:rsidR="0072502F" w14:paraId="0199A5CD" w14:textId="77777777" w:rsidTr="00E708E6">
        <w:tc>
          <w:tcPr>
            <w:tcW w:w="1985" w:type="dxa"/>
          </w:tcPr>
          <w:p w14:paraId="6DB721BA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95DF06" w14:textId="77777777" w:rsidR="0072502F" w:rsidRDefault="0072502F" w:rsidP="00E708E6">
            <w:pPr>
              <w:rPr>
                <w:rFonts w:ascii="Arial" w:hAnsi="Arial"/>
                <w:highlight w:val="cyan"/>
              </w:rPr>
            </w:pPr>
          </w:p>
        </w:tc>
      </w:tr>
    </w:tbl>
    <w:p w14:paraId="7E7A5AEC" w14:textId="77777777" w:rsidR="0072502F" w:rsidRDefault="0072502F" w:rsidP="0072502F">
      <w:pPr>
        <w:rPr>
          <w:lang w:val="en-US"/>
        </w:rPr>
      </w:pPr>
    </w:p>
    <w:p w14:paraId="36FF0B71" w14:textId="77777777" w:rsidR="0072502F" w:rsidRDefault="0072502F" w:rsidP="0072502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2E4CD571" w14:textId="77777777" w:rsidTr="00E708E6">
        <w:tc>
          <w:tcPr>
            <w:tcW w:w="9855" w:type="dxa"/>
          </w:tcPr>
          <w:p w14:paraId="7166CF3B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>function f_NR5GC_IRAT_S1ToN1_Steps14(NR_CellId_Type p_NR_CellId,</w:t>
            </w:r>
          </w:p>
          <w:p w14:paraId="1028FAD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RRCConnectionReleaseRequired_Type p_ReleaseConnection := rrcConnectionRelease,</w:t>
            </w:r>
          </w:p>
          <w:p w14:paraId="0F2B5C2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boolean p_FirstTimeS1ToN1 := true,</w:t>
            </w:r>
          </w:p>
          <w:p w14:paraId="0D7BF6E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InterworkWithoutN26 p_IwkN26 := NOT_SUPPORTED)  runs on NR5GC_PTC return NR_RadioBearerId_Type</w:t>
            </w:r>
          </w:p>
          <w:p w14:paraId="67BCAD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{</w:t>
            </w:r>
          </w:p>
          <w:p w14:paraId="4C6C0FE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EUTRA_NR_PduSessionInfoList_Type v_PduSessionInfoList;</w:t>
            </w:r>
          </w:p>
          <w:p w14:paraId="68AB5CA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//@sic R5s201060 sic@</w:t>
            </w:r>
          </w:p>
          <w:p w14:paraId="110E219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var NR_SRB_COMMON_IND v_ReceivedAsp;</w:t>
            </w:r>
          </w:p>
          <w:p w14:paraId="662AD30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NR_RadioBearerId_Type v_SRB := tsc_NR_RbId_SRB1;</w:t>
            </w:r>
          </w:p>
          <w:p w14:paraId="13ED959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boolean v_FailWhenK_LessN := false;</w:t>
            </w:r>
          </w:p>
          <w:p w14:paraId="1C90C5F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template NG_Request_Type v_RequestType := cr_NG_Request_Type('001'B);</w:t>
            </w:r>
          </w:p>
          <w:p w14:paraId="7907046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boolean v_MsgRxd := false;</w:t>
            </w:r>
          </w:p>
          <w:p w14:paraId="1D407FF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integer i;</w:t>
            </w:r>
          </w:p>
          <w:p w14:paraId="4E7A088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default v_MyDefaultVar := null;</w:t>
            </w:r>
          </w:p>
          <w:p w14:paraId="3AA5650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7620A1E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timer  t_Wait := 8.0; // @sic R5-204399, R5s210077 sic@</w:t>
            </w:r>
          </w:p>
          <w:p w14:paraId="5CF083F2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1202B12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(p_IwkN26 == SUPPORTED) { // @sic R5-204401 sic@</w:t>
            </w:r>
          </w:p>
          <w:p w14:paraId="0C5327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v_FailWhenK_LessN := true; // The only difference between 14a1 and 14b1 branch</w:t>
            </w:r>
          </w:p>
          <w:p w14:paraId="6D321AA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v_RequestType := cr_NG_Request_Type('010'B); // @sic R5-206290 sic@</w:t>
            </w:r>
          </w:p>
          <w:p w14:paraId="363581A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3DBB258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4F9C7C2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always wait for PDU info, even if not 1st time</w:t>
            </w:r>
          </w:p>
          <w:p w14:paraId="415477A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v_PduSessionInfoList := f_EUTRA_NR_WaitForCoOrd_PduSessionInfoList(EUTRA);</w:t>
            </w:r>
          </w:p>
          <w:p w14:paraId="608023ED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2EEF338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2997D81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Clear store of msgs received in parallel</w:t>
            </w:r>
          </w:p>
          <w:p w14:paraId="4149F0B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f_NR5GC_MsgInDefault_ResetStoreOfPDUSessionEstReq();</w:t>
            </w:r>
          </w:p>
          <w:p w14:paraId="4CA3F70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Then activate store for any new msgs received - this works for Modification Reqs too</w:t>
            </w:r>
          </w:p>
          <w:p w14:paraId="4948352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v_MyDefaultVar := activate(a_NR5GC_AdditionalPDUSessionEstablishmentReq(p_NR_CellId));</w:t>
            </w:r>
          </w:p>
          <w:p w14:paraId="722D3904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4BF152B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t_Wait.start;  //  @sic R5-204399 sic@</w:t>
            </w:r>
          </w:p>
          <w:p w14:paraId="03FE8DCC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57928CB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make sure all the PDNs configured on EUTRA are changed in routing table @sic R5s210149, R5s210520 sic@</w:t>
            </w:r>
          </w:p>
          <w:p w14:paraId="2C2E59B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for (i := 0; i &lt; lengthof (v_PduSessionInfoList); i := i + 1) {</w:t>
            </w:r>
          </w:p>
          <w:p w14:paraId="0934DBF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f_IP_ChangeDrbMappingNR(IP, p_NR_CellId, cs_IP_QosFlowId(v_PduSessionInfoList[i].PDU_SessionId, v_PduSessionInfoList[i].QFI), v_PduSessionInfoList[i].PdnIndex);</w:t>
            </w:r>
          </w:p>
          <w:p w14:paraId="4BE81AD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225B01E7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1864B33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has a NAS msg already been received? if so, stop waiting</w:t>
            </w:r>
          </w:p>
          <w:p w14:paraId="6A3B221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(f_NR5GC_MsgInDefault_GetNumOfPDUSessionEstReq() &gt; 0) {</w:t>
            </w:r>
          </w:p>
          <w:p w14:paraId="7997842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v_ReceivedAsp := f_NR5GC_MsgInDefault_GetOnePDUSessionEstReq(1);</w:t>
            </w:r>
          </w:p>
          <w:p w14:paraId="44B6988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v_MsgRxd := true;</w:t>
            </w:r>
          </w:p>
          <w:p w14:paraId="2C0729C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t_Wait.stop;</w:t>
            </w:r>
          </w:p>
          <w:p w14:paraId="29DA4E8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370329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{ //  @sic R5-204401 sic@</w:t>
            </w:r>
          </w:p>
          <w:p w14:paraId="0F6EE1C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SRB.</w:t>
            </w:r>
            <w:r w:rsidRPr="00BB40C5">
              <w:rPr>
                <w:lang w:val="en-US"/>
              </w:rPr>
              <w:t>receive</w:t>
            </w:r>
            <w:r w:rsidRPr="00EC5858">
              <w:rPr>
                <w:lang w:val="en-US"/>
              </w:rPr>
              <w:t>(car_NR_SRB_NasPdu_IND(p_NR_CellId, v_SRB, cr_NG_NAS_IndWithPiggybacking(tsc_SHT_IntegrityProtected_Ciphered))) -&gt; value v_ReceivedAsp  // @sic R5s201413 sic@</w:t>
            </w:r>
          </w:p>
          <w:p w14:paraId="2BD81D0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{</w:t>
            </w:r>
          </w:p>
          <w:p w14:paraId="1CDD926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v_MsgRxd := true;</w:t>
            </w:r>
          </w:p>
          <w:p w14:paraId="7B46F1A7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t_Wait.stop;</w:t>
            </w:r>
          </w:p>
          <w:p w14:paraId="6BB18B4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1538128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t_Wait.timeout {}</w:t>
            </w:r>
          </w:p>
          <w:p w14:paraId="232CB89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05B32F8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46326B3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(v_MsgRxd and ischosen(v_ReceivedAsp.Signalling.Nas[0].Pdu.PiggybackedPduList[0].Msg.pdu_Session_Modification_Request)) { // @sic R5s210520 sic@</w:t>
            </w:r>
          </w:p>
          <w:p w14:paraId="1747E06B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(p_FirstTimeS1ToN1 and p_IwkN26 == NOT_SUPPORTED) {</w:t>
            </w:r>
          </w:p>
          <w:p w14:paraId="3B792EA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f_NR5GC_IRAT_S1ToN1_SessionModification(p_NR_CellId, v_PduSessionInfoList, false, v_SRB); // @sic R5s201413 sic@</w:t>
            </w:r>
          </w:p>
          <w:p w14:paraId="32FEB47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 else {</w:t>
            </w:r>
          </w:p>
          <w:p w14:paraId="705D711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f_NR_SetVerdictFailOrInconc(__FILE__, __LINE__, "Not expecting PDU Session Modification message");</w:t>
            </w:r>
          </w:p>
          <w:p w14:paraId="4BC7C2D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4989886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reset flag as 1st msg now been processed</w:t>
            </w:r>
          </w:p>
          <w:p w14:paraId="3C42549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v_MsgRxd := false;</w:t>
            </w:r>
          </w:p>
          <w:p w14:paraId="57B342A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t_Wait.start; // restart timer in case there are now PDU Establishment messages</w:t>
            </w:r>
          </w:p>
          <w:p w14:paraId="130FC8F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{ //  @sic R5-204401 sic@</w:t>
            </w:r>
          </w:p>
          <w:p w14:paraId="5F9CB71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SRB.receive(car_NR_SRB_NasPdu_IND(p_NR_CellId, v_SRB, cr_NG_NAS_IndWithPiggybacking(tsc_SHT_IntegrityProtected_Ciphered))) -&gt; value v_ReceivedAsp  // @sic R5s201413 sic@</w:t>
            </w:r>
          </w:p>
          <w:p w14:paraId="1A27E82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{</w:t>
            </w:r>
          </w:p>
          <w:p w14:paraId="08013BD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// update v_ReceivedAsp and msg store if received again  @sic R5s210520 sic@</w:t>
            </w:r>
          </w:p>
          <w:p w14:paraId="326178A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f_NR5GC_MsgInDefault_StorePDUSessionEstReq (v_ReceivedAsp);</w:t>
            </w:r>
          </w:p>
          <w:p w14:paraId="605D83F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v_MsgRxd := true;</w:t>
            </w:r>
          </w:p>
          <w:p w14:paraId="7E9B8B0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t_Wait.stop;</w:t>
            </w:r>
          </w:p>
          <w:p w14:paraId="303109D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6452906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t_Wait.timeout {</w:t>
            </w:r>
          </w:p>
          <w:p w14:paraId="4E79EA4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        // Do nothing as no (more) PDU Modification/Establishment messages received so carry on</w:t>
            </w:r>
          </w:p>
          <w:p w14:paraId="361E58A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453AC4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7AA4406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0A4894FB" w14:textId="77777777" w:rsidR="0072502F" w:rsidRPr="00874EF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874EF8">
              <w:rPr>
                <w:lang w:val="en-US"/>
              </w:rPr>
              <w:t>// don't need this anymore so deactivate it before it needs reactivating</w:t>
            </w:r>
          </w:p>
          <w:p w14:paraId="1D880C92" w14:textId="77777777" w:rsidR="0072502F" w:rsidRPr="00EC5858" w:rsidRDefault="0072502F" w:rsidP="00E708E6">
            <w:pPr>
              <w:rPr>
                <w:lang w:val="en-US"/>
              </w:rPr>
            </w:pPr>
            <w:r w:rsidRPr="00874EF8">
              <w:rPr>
                <w:lang w:val="en-US"/>
              </w:rPr>
              <w:t xml:space="preserve">    deactivate(v_MyDefaultVar);  // @sic R5s210520 sic@</w:t>
            </w:r>
          </w:p>
          <w:p w14:paraId="0756F70A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2E4FDE6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874EF8">
              <w:rPr>
                <w:highlight w:val="yellow"/>
                <w:lang w:val="en-US"/>
              </w:rPr>
              <w:t>if (v_MsgRxd and ischosen(v_ReceivedAsp.Signalling.Nas[0].Pdu.PiggybackedPduList[0].Msg.pdu_Session_Establishment_Request))</w:t>
            </w:r>
            <w:r w:rsidRPr="00EC5858">
              <w:rPr>
                <w:lang w:val="en-US"/>
              </w:rPr>
              <w:t xml:space="preserve"> { // @sic R5s210520 sic@</w:t>
            </w:r>
          </w:p>
          <w:p w14:paraId="4912D50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f_NR5GC_PDUSessionEstablishment (p_NR_CellId, pc_noOf_PDUsSameConnection, tsc_NR_RbId_SRB1, -, -, -, -, -, -, -, -, -, -, -, -, -, -, -, -, -, -, -, -, v_RequestType, -, -, -, -, -, -, "", v_FailWhenK_LessN, -, v_PduSessionInfoList, -, 1); // @sic R5-206290, R5s210149, R5s210520 sic@</w:t>
            </w:r>
          </w:p>
          <w:p w14:paraId="72824FD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v_SRB := tsc_NR_RbId_SRB2; // @sic R5-204401 sic@</w:t>
            </w:r>
          </w:p>
          <w:p w14:paraId="0C3CF79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 @sic R5-204401 sic@</w:t>
            </w:r>
          </w:p>
          <w:p w14:paraId="19F24C3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(pc_noOf_PDUsNewConnection &gt;0 ){</w:t>
            </w:r>
          </w:p>
          <w:p w14:paraId="7F62D25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f_NR_RRCRelease(p_NR_CellId);</w:t>
            </w:r>
          </w:p>
          <w:p w14:paraId="0D2B3C5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f_NR5GC_RRC_Idle_Extension(p_NR_CellId, TESTMode_OFF, noRrcConnectionRelease);</w:t>
            </w:r>
          </w:p>
          <w:p w14:paraId="4EB6205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r w:rsidRPr="00874EF8">
              <w:rPr>
                <w:lang w:val="en-US"/>
              </w:rPr>
              <w:t>}</w:t>
            </w:r>
          </w:p>
          <w:p w14:paraId="3C03311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617F6C37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f_NR_SetVerdictFailOrInconc(__FILE__, __LINE__, "Wrong NAS Message Received");</w:t>
            </w:r>
          </w:p>
          <w:p w14:paraId="7067558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47498DFC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6BD8EA5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in case there's no PDU messages at all, don't release the connection in the above functions, but do it here instead</w:t>
            </w:r>
          </w:p>
          <w:p w14:paraId="7BA2033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(p_ReleaseConnection == rrcConnectionRelease) {</w:t>
            </w:r>
          </w:p>
          <w:p w14:paraId="1162FE8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Release RRC to enter RRC_IDLE</w:t>
            </w:r>
          </w:p>
          <w:p w14:paraId="1DCB198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f_NR_RRCRelease(p_NR_CellId);</w:t>
            </w:r>
          </w:p>
          <w:p w14:paraId="139FD28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755D11A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return v_SRB; // @sic R5-204401 sic@</w:t>
            </w:r>
          </w:p>
          <w:p w14:paraId="0E7B6135" w14:textId="77777777" w:rsidR="0072502F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}</w:t>
            </w:r>
          </w:p>
        </w:tc>
      </w:tr>
    </w:tbl>
    <w:p w14:paraId="54A529D0" w14:textId="77777777" w:rsidR="0072502F" w:rsidRDefault="0072502F" w:rsidP="0072502F">
      <w:pPr>
        <w:rPr>
          <w:lang w:val="en-US"/>
        </w:rPr>
      </w:pPr>
    </w:p>
    <w:p w14:paraId="5F4201A1" w14:textId="77777777" w:rsidR="0072502F" w:rsidRDefault="0072502F" w:rsidP="0072502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50AE6D5C" w14:textId="77777777" w:rsidTr="00E708E6">
        <w:tc>
          <w:tcPr>
            <w:tcW w:w="9855" w:type="dxa"/>
          </w:tcPr>
          <w:p w14:paraId="5C6B0440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>function f_NR5GC_IRAT_S1ToN1_Steps14(NR_CellId_Type p_NR_CellId,</w:t>
            </w:r>
          </w:p>
          <w:p w14:paraId="108EEFF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RRCConnectionReleaseRequired_Type p_ReleaseConnection := rrcConnectionRelease,</w:t>
            </w:r>
          </w:p>
          <w:p w14:paraId="5698424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boolean p_FirstTimeS1ToN1 := true,</w:t>
            </w:r>
          </w:p>
          <w:p w14:paraId="2A33611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                                  InterworkWithoutN26 p_IwkN26 := NOT_SUPPORTED)  runs on NR5GC_PTC return NR_RadioBearerId_Type</w:t>
            </w:r>
          </w:p>
          <w:p w14:paraId="10201A7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{</w:t>
            </w:r>
          </w:p>
          <w:p w14:paraId="3AA393F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EUTRA_NR_PduSessionInfoList_Type v_PduSessionInfoList;</w:t>
            </w:r>
          </w:p>
          <w:p w14:paraId="3070D4B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//@sic R5s201060 sic@</w:t>
            </w:r>
          </w:p>
          <w:p w14:paraId="739DEDE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NR_SRB_COMMON_IND v_ReceivedAsp;</w:t>
            </w:r>
          </w:p>
          <w:p w14:paraId="0CBC032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NR_RadioBearerId_Type v_SRB := tsc_NR_RbId_SRB1;</w:t>
            </w:r>
          </w:p>
          <w:p w14:paraId="23D168A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boolean v_FailWhenK_LessN := false;</w:t>
            </w:r>
          </w:p>
          <w:p w14:paraId="33A889B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template NG_Request_Type v_RequestType := cr_NG_Request_Type('001'B);</w:t>
            </w:r>
          </w:p>
          <w:p w14:paraId="63B7EA0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boolean v_MsgRxd := false;</w:t>
            </w:r>
          </w:p>
          <w:p w14:paraId="219AD3E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integer i;</w:t>
            </w:r>
          </w:p>
          <w:p w14:paraId="4BBF52C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default v_MyDefaultVar := null;</w:t>
            </w:r>
          </w:p>
          <w:p w14:paraId="05D86A2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5A6E02CF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timer  t_Wait := 8.0; // @sic R5-204399, R5s210077 sic@</w:t>
            </w:r>
          </w:p>
          <w:p w14:paraId="496E9D75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339B7EA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(p_IwkN26 == SUPPORTED) { // @sic R5-204401 sic@</w:t>
            </w:r>
          </w:p>
          <w:p w14:paraId="6F577F4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v_FailWhenK_LessN := true; // The only difference between 14a1 and 14b1 branch</w:t>
            </w:r>
          </w:p>
          <w:p w14:paraId="0ABA84C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v_RequestType := cr_NG_Request_Type('010'B); // @sic R5-206290 sic@</w:t>
            </w:r>
          </w:p>
          <w:p w14:paraId="3083E8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4F83469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7A38CD3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always wait for PDU info, even if not 1st time</w:t>
            </w:r>
          </w:p>
          <w:p w14:paraId="7025FBE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v_PduSessionInfoList := f_EUTRA_NR_WaitForCoOrd_PduSessionInfoList(EUTRA);</w:t>
            </w:r>
          </w:p>
          <w:p w14:paraId="7C3D4127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54F9619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7E21B16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Clear store of msgs received in parallel</w:t>
            </w:r>
          </w:p>
          <w:p w14:paraId="6D9F843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f_NR5GC_MsgInDefault_ResetStoreOfPDUSessionEstReq();</w:t>
            </w:r>
          </w:p>
          <w:p w14:paraId="1B9F72F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Then activate store for any new msgs received - this works for Modification Reqs too</w:t>
            </w:r>
          </w:p>
          <w:p w14:paraId="4F0A50D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v_MyDefaultVar := activate(a_NR5GC_AdditionalPDUSessionEstablishmentReq(p_NR_CellId));</w:t>
            </w:r>
          </w:p>
          <w:p w14:paraId="59CCEDAC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25C6D2F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t_Wait.start;  //  @sic R5-204399 sic@</w:t>
            </w:r>
          </w:p>
          <w:p w14:paraId="57978A98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6BACCCA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make sure all the PDNs configured on EUTRA are changed in routing table @sic R5s210149, R5s210520 sic@</w:t>
            </w:r>
          </w:p>
          <w:p w14:paraId="5F33D791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for (i := 0; i &lt; lengthof (v_PduSessionInfoList); i := i + 1) {</w:t>
            </w:r>
          </w:p>
          <w:p w14:paraId="62E1B8CE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f_IP_ChangeDrbMappingNR(IP, p_NR_CellId, cs_IP_QosFlowId(v_PduSessionInfoList[i].PDU_SessionId, v_PduSessionInfoList[i].QFI), v_PduSessionInfoList[i].PdnIndex);</w:t>
            </w:r>
          </w:p>
          <w:p w14:paraId="087B9C9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}</w:t>
            </w:r>
          </w:p>
          <w:p w14:paraId="093319F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0877A25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has a NAS msg already been received? if so, stop waiting</w:t>
            </w:r>
          </w:p>
          <w:p w14:paraId="709B073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(f_NR5GC_MsgInDefault_GetNumOfPDUSessionEstReq() &gt; 0) {</w:t>
            </w:r>
          </w:p>
          <w:p w14:paraId="0670CA9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v_ReceivedAsp := f_NR5GC_MsgInDefault_GetOnePDUSessionEstReq(1);</w:t>
            </w:r>
          </w:p>
          <w:p w14:paraId="30197F71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v_MsgRxd := true;</w:t>
            </w:r>
          </w:p>
          <w:p w14:paraId="5D3AD170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t_Wait.stop;</w:t>
            </w:r>
          </w:p>
          <w:p w14:paraId="3481A92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6D43137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{ //  @sic R5-204401 sic@</w:t>
            </w:r>
          </w:p>
          <w:p w14:paraId="414F5F7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SRB.</w:t>
            </w:r>
            <w:r w:rsidRPr="00E708E6">
              <w:rPr>
                <w:lang w:val="en-US"/>
              </w:rPr>
              <w:t>receive</w:t>
            </w:r>
            <w:r w:rsidRPr="00EC5858">
              <w:rPr>
                <w:lang w:val="en-US"/>
              </w:rPr>
              <w:t>(car_NR_SRB_NasPdu_IND(p_NR_CellId, v_SRB, cr_NG_NAS_IndWithPiggybacking(tsc_SHT_IntegrityProtected_Ciphered))) -&gt; value v_ReceivedAsp  // @sic R5s201413 sic@</w:t>
            </w:r>
          </w:p>
          <w:p w14:paraId="1D0EA6A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{</w:t>
            </w:r>
          </w:p>
          <w:p w14:paraId="166F394F" w14:textId="77777777" w:rsidR="00874EF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</w:t>
            </w:r>
            <w:r w:rsidR="00874EF8" w:rsidRPr="00874EF8">
              <w:rPr>
                <w:highlight w:val="yellow"/>
                <w:lang w:val="en-US"/>
              </w:rPr>
              <w:t>f_NR5GC_MsgInDefault_StorePDUSessionEstReq (v_ReceivedAsp);</w:t>
            </w:r>
          </w:p>
          <w:p w14:paraId="561C64FB" w14:textId="0E194428" w:rsidR="00E708E6" w:rsidRPr="00EC5858" w:rsidRDefault="00874EF8" w:rsidP="00E708E6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</w:t>
            </w:r>
            <w:r w:rsidR="00E708E6" w:rsidRPr="00EC5858">
              <w:rPr>
                <w:lang w:val="en-US"/>
              </w:rPr>
              <w:t>v_MsgRxd := true;</w:t>
            </w:r>
          </w:p>
          <w:p w14:paraId="1A5AC4E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t_Wait.stop;</w:t>
            </w:r>
          </w:p>
          <w:p w14:paraId="273FC17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53ED778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t_Wait.timeout {}</w:t>
            </w:r>
          </w:p>
          <w:p w14:paraId="5810321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005E7C5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43D4E33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(v_MsgRxd and ischosen(v_ReceivedAsp.Signalling.Nas[0].Pdu.PiggybackedPduList[0].Msg.pdu_Session_Modification_Request)) { // @sic R5s210520 sic@</w:t>
            </w:r>
          </w:p>
          <w:p w14:paraId="591E2F2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(p_FirstTimeS1ToN1 and p_IwkN26 == NOT_SUPPORTED) {</w:t>
            </w:r>
          </w:p>
          <w:p w14:paraId="76045996" w14:textId="0C4463EB" w:rsidR="00E708E6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f_NR5GC_IRAT_S1ToN1_SessionModification(p_NR_CellId, v_PduSessionInfoList, false, v_SRB); // @sic R5s201413 sic@</w:t>
            </w:r>
          </w:p>
          <w:p w14:paraId="36B9DB8E" w14:textId="6F86FC1A" w:rsidR="00874EF8" w:rsidRPr="00EC5858" w:rsidRDefault="00874EF8" w:rsidP="00E708E6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r w:rsidRPr="00874EF8">
              <w:rPr>
                <w:highlight w:val="yellow"/>
                <w:lang w:val="en-US"/>
              </w:rPr>
              <w:t>v_SRB := tsc_NR_RbId_SRB2;</w:t>
            </w:r>
          </w:p>
          <w:p w14:paraId="1FEDCEF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 else {</w:t>
            </w:r>
          </w:p>
          <w:p w14:paraId="0128F2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f_NR_SetVerdictFailOrInconc(__FILE__, __LINE__, "Not expecting PDU Session Modification message");</w:t>
            </w:r>
          </w:p>
          <w:p w14:paraId="1AF3C69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1516A1F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reset flag as 1st msg now been processed</w:t>
            </w:r>
          </w:p>
          <w:p w14:paraId="204F6F0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v_MsgRxd := false;</w:t>
            </w:r>
          </w:p>
          <w:p w14:paraId="22636B40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t_Wait.start; // restart timer in case there are now PDU Establishment messages</w:t>
            </w:r>
          </w:p>
          <w:p w14:paraId="5B16303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{ //  @sic R5-204401 sic@</w:t>
            </w:r>
          </w:p>
          <w:p w14:paraId="7D443B0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SRB.receive(car_NR_SRB_NasPdu_IND(p_NR_CellId, v_SRB, cr_NG_NAS_IndWithPiggybacking(tsc_SHT_IntegrityProtected_Ciphered))) -&gt; value v_ReceivedAsp  // @sic R5s201413 sic@</w:t>
            </w:r>
          </w:p>
          <w:p w14:paraId="3D9A697E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    {</w:t>
            </w:r>
          </w:p>
          <w:p w14:paraId="67CDE5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// update v_ReceivedAsp and msg store if received again  @sic R5s210520 sic@</w:t>
            </w:r>
          </w:p>
          <w:p w14:paraId="60F22FE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f_NR5GC_MsgInDefault_StorePDUSessionEstReq (v_ReceivedAsp);</w:t>
            </w:r>
          </w:p>
          <w:p w14:paraId="4624F1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v_MsgRxd := true;</w:t>
            </w:r>
          </w:p>
          <w:p w14:paraId="1259947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t_Wait.stop;</w:t>
            </w:r>
          </w:p>
          <w:p w14:paraId="11A10EF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6AC7F7F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t_Wait.timeout {</w:t>
            </w:r>
          </w:p>
          <w:p w14:paraId="1481921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// Do nothing as no (more) PDU Modification/Establishment messages received so carry on</w:t>
            </w:r>
          </w:p>
          <w:p w14:paraId="49CDFC21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7E4E694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2129F38F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617166ED" w14:textId="77777777" w:rsidR="00E708E6" w:rsidRPr="00E708E6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E708E6">
              <w:rPr>
                <w:lang w:val="en-US"/>
              </w:rPr>
              <w:t>// don't need this anymore so deactivate it before it needs reactivating</w:t>
            </w:r>
          </w:p>
          <w:p w14:paraId="568671DB" w14:textId="77777777" w:rsidR="00E708E6" w:rsidRPr="00EC5858" w:rsidRDefault="00E708E6" w:rsidP="00E708E6">
            <w:pPr>
              <w:rPr>
                <w:lang w:val="en-US"/>
              </w:rPr>
            </w:pPr>
            <w:r w:rsidRPr="00E708E6">
              <w:rPr>
                <w:lang w:val="en-US"/>
              </w:rPr>
              <w:t xml:space="preserve">    deactivate(v_MyDefaultVar);  // @sic R5s210520 sic@</w:t>
            </w:r>
          </w:p>
          <w:p w14:paraId="7ECABDA4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1CC2D86E" w14:textId="77777777" w:rsidR="00874EF8" w:rsidRPr="00874EF8" w:rsidRDefault="00E708E6" w:rsidP="00E708E6">
            <w:pPr>
              <w:rPr>
                <w:highlight w:val="yellow"/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874EF8">
              <w:rPr>
                <w:highlight w:val="yellow"/>
                <w:lang w:val="en-US"/>
              </w:rPr>
              <w:t>if (v_MsgRxd</w:t>
            </w:r>
            <w:r w:rsidR="00874EF8" w:rsidRPr="00874EF8">
              <w:rPr>
                <w:highlight w:val="yellow"/>
                <w:lang w:val="en-US"/>
              </w:rPr>
              <w:t xml:space="preserve">) </w:t>
            </w:r>
          </w:p>
          <w:p w14:paraId="0C9E7A42" w14:textId="77777777" w:rsidR="00874EF8" w:rsidRPr="00874EF8" w:rsidRDefault="00874EF8" w:rsidP="00E708E6">
            <w:pPr>
              <w:rPr>
                <w:highlight w:val="yellow"/>
                <w:lang w:val="en-US"/>
              </w:rPr>
            </w:pPr>
            <w:r w:rsidRPr="00874EF8">
              <w:rPr>
                <w:highlight w:val="yellow"/>
                <w:lang w:val="en-US"/>
              </w:rPr>
              <w:t xml:space="preserve">   {</w:t>
            </w:r>
            <w:r w:rsidR="00E708E6" w:rsidRPr="00874EF8">
              <w:rPr>
                <w:highlight w:val="yellow"/>
                <w:lang w:val="en-US"/>
              </w:rPr>
              <w:t xml:space="preserve"> </w:t>
            </w:r>
            <w:r w:rsidRPr="00874EF8">
              <w:rPr>
                <w:highlight w:val="yellow"/>
                <w:lang w:val="en-US"/>
              </w:rPr>
              <w:t xml:space="preserve">       </w:t>
            </w:r>
          </w:p>
          <w:p w14:paraId="42DA29AD" w14:textId="54620E84" w:rsidR="00E708E6" w:rsidRPr="00EC5858" w:rsidRDefault="00874EF8" w:rsidP="00E708E6">
            <w:pPr>
              <w:rPr>
                <w:lang w:val="en-US"/>
              </w:rPr>
            </w:pPr>
            <w:r w:rsidRPr="00874EF8">
              <w:rPr>
                <w:highlight w:val="yellow"/>
                <w:lang w:val="en-US"/>
              </w:rPr>
              <w:t xml:space="preserve">     if ( </w:t>
            </w:r>
            <w:r w:rsidR="00E708E6" w:rsidRPr="00874EF8">
              <w:rPr>
                <w:highlight w:val="yellow"/>
                <w:lang w:val="en-US"/>
              </w:rPr>
              <w:t>ischosen(v_ReceivedAsp.Signalling.Nas[0].Pdu.PiggybackedPduList[0].Msg.pdu_Session_Establishment_Request))</w:t>
            </w:r>
            <w:r w:rsidR="00E708E6" w:rsidRPr="00EC5858">
              <w:rPr>
                <w:lang w:val="en-US"/>
              </w:rPr>
              <w:t xml:space="preserve"> { // @sic R5s210520 sic@</w:t>
            </w:r>
          </w:p>
          <w:p w14:paraId="467D974E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f_NR5GC_PDUSessionEstablishment (p_NR_CellId, pc_noOf_PDUsSameConnection, tsc_NR_RbId_SRB1, -, -, -, -, -, -, -, -, -, -, -, -, -, -, -, -, -, -, -, -, v_RequestType, -, -, -, -, -, -, "", v_FailWhenK_LessN, -, v_PduSessionInfoList, -, 1); // @sic R5-206290, R5s210149, R5s210520 sic@</w:t>
            </w:r>
          </w:p>
          <w:p w14:paraId="5B2273C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v_SRB := tsc_NR_RbId_SRB2; // @sic R5-204401 sic@</w:t>
            </w:r>
          </w:p>
          <w:p w14:paraId="53C0C7C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 @sic R5-204401 sic@</w:t>
            </w:r>
          </w:p>
          <w:p w14:paraId="25BDDEE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(pc_noOf_PDUsNewConnection &gt;0 ){</w:t>
            </w:r>
          </w:p>
          <w:p w14:paraId="001C750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f_NR_RRCRelease(p_NR_CellId);</w:t>
            </w:r>
          </w:p>
          <w:p w14:paraId="5EC2106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f_NR5GC_RRC_Idle_Extension(p_NR_CellId, TESTMode_OFF, noRrcConnectionRelease);</w:t>
            </w:r>
          </w:p>
          <w:p w14:paraId="55FBA26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r w:rsidRPr="00874EF8">
              <w:rPr>
                <w:lang w:val="en-US"/>
              </w:rPr>
              <w:t>}</w:t>
            </w:r>
          </w:p>
          <w:p w14:paraId="3192E62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6B93FC4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f_NR_SetVerdictFailOrInconc(__FILE__, __LINE__, "Wrong NAS Message Received");</w:t>
            </w:r>
          </w:p>
          <w:p w14:paraId="2741D350" w14:textId="6DD3A58A" w:rsidR="00E708E6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6B828CFA" w14:textId="0A6737C1" w:rsidR="00874EF8" w:rsidRPr="00EC5858" w:rsidRDefault="00874EF8" w:rsidP="00E708E6">
            <w:pPr>
              <w:rPr>
                <w:lang w:val="en-US"/>
              </w:rPr>
            </w:pPr>
            <w:r w:rsidRPr="00874EF8">
              <w:rPr>
                <w:highlight w:val="yellow"/>
                <w:lang w:val="en-US"/>
              </w:rPr>
              <w:t>}</w:t>
            </w:r>
          </w:p>
          <w:p w14:paraId="23545B70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7644941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in case there's no PDU messages at all, don't release the connection in the above functions, but do it here instead</w:t>
            </w:r>
          </w:p>
          <w:p w14:paraId="3FF1AC8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(p_ReleaseConnection == rrcConnectionRelease) {</w:t>
            </w:r>
          </w:p>
          <w:p w14:paraId="35750BE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Release RRC to enter RRC_IDLE</w:t>
            </w:r>
          </w:p>
          <w:p w14:paraId="6656EB6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f_NR_RRCRelease(p_NR_CellId);</w:t>
            </w:r>
          </w:p>
          <w:p w14:paraId="2F9258C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1C650CF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return v_SRB; // @sic R5-204401 sic@</w:t>
            </w:r>
          </w:p>
          <w:p w14:paraId="49C61F5F" w14:textId="6BAEE918" w:rsidR="0072502F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}</w:t>
            </w:r>
          </w:p>
        </w:tc>
      </w:tr>
    </w:tbl>
    <w:p w14:paraId="59B90FA4" w14:textId="7563E192" w:rsidR="0072502F" w:rsidRDefault="0072502F" w:rsidP="0072502F">
      <w:pPr>
        <w:rPr>
          <w:rFonts w:cs="Arial"/>
          <w:color w:val="FF0000"/>
        </w:rPr>
      </w:pPr>
    </w:p>
    <w:p w14:paraId="2B99ECEF" w14:textId="77777777" w:rsidR="0072502F" w:rsidRDefault="0072502F" w:rsidP="0072502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502F" w14:paraId="0A7B878E" w14:textId="77777777" w:rsidTr="00E708E6">
        <w:trPr>
          <w:trHeight w:val="447"/>
        </w:trPr>
        <w:tc>
          <w:tcPr>
            <w:tcW w:w="1985" w:type="dxa"/>
          </w:tcPr>
          <w:p w14:paraId="4B2344F2" w14:textId="77777777" w:rsidR="0072502F" w:rsidRDefault="0072502F" w:rsidP="00E708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18D3A1" w14:textId="77777777" w:rsidR="0072502F" w:rsidRDefault="0072502F" w:rsidP="00E708E6">
            <w:pPr>
              <w:spacing w:after="0"/>
            </w:pPr>
            <w:r w:rsidRPr="00334A81">
              <w:t>f_NR5GC_IRAT_S1ToN1_SessionModification</w:t>
            </w:r>
          </w:p>
        </w:tc>
      </w:tr>
      <w:tr w:rsidR="0072502F" w14:paraId="1A513C7E" w14:textId="77777777" w:rsidTr="00E708E6">
        <w:trPr>
          <w:trHeight w:val="452"/>
        </w:trPr>
        <w:tc>
          <w:tcPr>
            <w:tcW w:w="1985" w:type="dxa"/>
          </w:tcPr>
          <w:p w14:paraId="400C11AD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0EF171" w14:textId="312D08DB" w:rsidR="0072502F" w:rsidRDefault="00BB40C5" w:rsidP="00E70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During</w:t>
            </w:r>
            <w:r w:rsidRPr="00BB40C5">
              <w:rPr>
                <w:rFonts w:ascii="Arial" w:hAnsi="Arial" w:cs="Arial"/>
              </w:rPr>
              <w:t xml:space="preserve"> a PDU session modification procedure, SRB2 will be established. This should be used for </w:t>
            </w:r>
            <w:r>
              <w:rPr>
                <w:rFonts w:ascii="Arial" w:hAnsi="Arial" w:cs="Arial"/>
              </w:rPr>
              <w:t>received PDU SESSION MODIFICATION COMPLETE and subsequent requests</w:t>
            </w:r>
            <w:r w:rsidRPr="00BB40C5">
              <w:rPr>
                <w:rFonts w:ascii="Arial" w:hAnsi="Arial" w:cs="Arial"/>
              </w:rPr>
              <w:t>.</w:t>
            </w:r>
          </w:p>
        </w:tc>
      </w:tr>
      <w:tr w:rsidR="0072502F" w14:paraId="01BBD452" w14:textId="77777777" w:rsidTr="00E708E6">
        <w:tc>
          <w:tcPr>
            <w:tcW w:w="1985" w:type="dxa"/>
          </w:tcPr>
          <w:p w14:paraId="398A6958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F817F5" w14:textId="566CD2A0" w:rsidR="0072502F" w:rsidRPr="00BB40C5" w:rsidRDefault="00BB40C5" w:rsidP="00E708E6">
            <w:pPr>
              <w:pStyle w:val="CRCoverPage"/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>Add</w:t>
            </w:r>
            <w:r w:rsidR="0072502F" w:rsidRPr="00BB40C5">
              <w:rPr>
                <w:lang w:val="en-SG"/>
              </w:rPr>
              <w:t xml:space="preserve"> local variable </w:t>
            </w:r>
            <w:r w:rsidR="0072502F" w:rsidRPr="00BB40C5">
              <w:t xml:space="preserve">v_SRB to </w:t>
            </w:r>
            <w:r w:rsidRPr="00BB40C5">
              <w:t>control</w:t>
            </w:r>
            <w:r w:rsidR="0072502F" w:rsidRPr="00BB40C5">
              <w:t xml:space="preserve"> the SRB used to send/receive </w:t>
            </w:r>
            <w:r w:rsidRPr="00BB40C5">
              <w:t>NAS signalling</w:t>
            </w:r>
          </w:p>
        </w:tc>
      </w:tr>
      <w:tr w:rsidR="0072502F" w14:paraId="26874E28" w14:textId="77777777" w:rsidTr="00E708E6">
        <w:tc>
          <w:tcPr>
            <w:tcW w:w="1985" w:type="dxa"/>
          </w:tcPr>
          <w:p w14:paraId="1DCCF7C0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494FCD" w14:textId="77777777" w:rsidR="0072502F" w:rsidRDefault="0072502F" w:rsidP="00E708E6">
            <w:pPr>
              <w:spacing w:after="0"/>
              <w:rPr>
                <w:rFonts w:ascii="Arial" w:hAnsi="Arial" w:cs="Arial"/>
              </w:rPr>
            </w:pPr>
            <w:r w:rsidRPr="00334A81">
              <w:rPr>
                <w:rFonts w:ascii="Arial" w:hAnsi="Arial" w:cs="Arial"/>
              </w:rPr>
              <w:t>NR5GC_IRAT_CommonFunctions</w:t>
            </w:r>
          </w:p>
        </w:tc>
      </w:tr>
      <w:tr w:rsidR="0072502F" w14:paraId="2B150E17" w14:textId="77777777" w:rsidTr="00E708E6">
        <w:tc>
          <w:tcPr>
            <w:tcW w:w="1985" w:type="dxa"/>
          </w:tcPr>
          <w:p w14:paraId="2FCE107A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F5AD7CA" w14:textId="77777777" w:rsidR="0072502F" w:rsidRDefault="0072502F" w:rsidP="00E708E6">
            <w:pPr>
              <w:rPr>
                <w:rFonts w:ascii="Arial" w:hAnsi="Arial"/>
                <w:highlight w:val="cyan"/>
              </w:rPr>
            </w:pPr>
          </w:p>
        </w:tc>
      </w:tr>
    </w:tbl>
    <w:p w14:paraId="61CA5A8D" w14:textId="77777777" w:rsidR="0072502F" w:rsidRDefault="0072502F" w:rsidP="0072502F"/>
    <w:p w14:paraId="2B00B707" w14:textId="77777777" w:rsidR="0072502F" w:rsidRDefault="0072502F" w:rsidP="0072502F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5811D677" w14:textId="77777777" w:rsidTr="00E708E6">
        <w:tc>
          <w:tcPr>
            <w:tcW w:w="9855" w:type="dxa"/>
          </w:tcPr>
          <w:p w14:paraId="557A5F48" w14:textId="77777777" w:rsidR="0072502F" w:rsidRDefault="0072502F" w:rsidP="00E708E6">
            <w:r>
              <w:t>function f_NR5GC_IRAT_S1ToN1_SessionModification(NR_CellId_Type p_NR_CellId,</w:t>
            </w:r>
          </w:p>
          <w:p w14:paraId="52A641E5" w14:textId="77777777" w:rsidR="0072502F" w:rsidRDefault="0072502F" w:rsidP="00E708E6">
            <w:r>
              <w:t xml:space="preserve">                                                   EUTRA_NR_PduSessionInfoList_Type p_PduSessionsFromLTE,</w:t>
            </w:r>
          </w:p>
          <w:p w14:paraId="4F3AC7E1" w14:textId="77777777" w:rsidR="0072502F" w:rsidRDefault="0072502F" w:rsidP="00E708E6">
            <w:r>
              <w:t xml:space="preserve">                                                   boolean p_FailWhenK_LessN := true,</w:t>
            </w:r>
          </w:p>
          <w:p w14:paraId="1D12ECD7" w14:textId="29A795CB" w:rsidR="0072502F" w:rsidRDefault="0072502F" w:rsidP="00E708E6">
            <w:r>
              <w:t xml:space="preserve">                                                   NR_RadioBearerId_Type p_SRB := tsc_NR_RbId_SRB1</w:t>
            </w:r>
            <w:r w:rsidR="00BB40C5">
              <w:t>;</w:t>
            </w:r>
          </w:p>
          <w:p w14:paraId="7A14AF5F" w14:textId="77777777" w:rsidR="0072502F" w:rsidRDefault="0072502F" w:rsidP="00E708E6">
            <w:r>
              <w:t xml:space="preserve">                                                   integer p_ExpectedNumberOfNewPDUSessions := (pc_noOf_PDUsSameConnection + pc_noOf_PDUsNewConnection),</w:t>
            </w:r>
          </w:p>
          <w:p w14:paraId="0698C35B" w14:textId="77777777" w:rsidR="0072502F" w:rsidRDefault="0072502F" w:rsidP="00E708E6">
            <w:r>
              <w:t xml:space="preserve">                                                   boolean p_DRBsAlreadyConfigured := false) runs on NR5GC_PTC return boolean</w:t>
            </w:r>
          </w:p>
          <w:p w14:paraId="2D8B26A4" w14:textId="77777777" w:rsidR="0072502F" w:rsidRDefault="0072502F" w:rsidP="00E708E6">
            <w:r>
              <w:t xml:space="preserve">  {</w:t>
            </w:r>
          </w:p>
          <w:p w14:paraId="4E563E57" w14:textId="77777777" w:rsidR="0072502F" w:rsidRDefault="0072502F" w:rsidP="00E708E6">
            <w:r>
              <w:t xml:space="preserve">    var template (value) PDUSessionInfoList_Type v_FromLTEList;</w:t>
            </w:r>
          </w:p>
          <w:p w14:paraId="5DA2647F" w14:textId="77777777" w:rsidR="0072502F" w:rsidRDefault="0072502F" w:rsidP="00E708E6">
            <w:r>
              <w:t xml:space="preserve">    var NG_NAS_UL_PduList_Type v_PduSessionModificationRequestList := {};</w:t>
            </w:r>
          </w:p>
          <w:p w14:paraId="39F6549F" w14:textId="77777777" w:rsidR="0072502F" w:rsidRDefault="0072502F" w:rsidP="00E708E6">
            <w:r>
              <w:t xml:space="preserve">    var IntegerList_Type v_PDU_SessionIdList := {};</w:t>
            </w:r>
          </w:p>
          <w:p w14:paraId="3A193499" w14:textId="77777777" w:rsidR="0072502F" w:rsidRDefault="0072502F" w:rsidP="00E708E6">
            <w:r>
              <w:t xml:space="preserve">    var GMM_MobilityInfo_Type v_GMM_MobilityInfo := f_NR5GC_MobileInfo_GetGMM_MobilityInfo();</w:t>
            </w:r>
          </w:p>
          <w:p w14:paraId="7403AD71" w14:textId="77777777" w:rsidR="0072502F" w:rsidRDefault="0072502F" w:rsidP="00E708E6">
            <w:r>
              <w:t xml:space="preserve">    var GSM_MobilityInfo_Type v_GSM_MobilityInfo;</w:t>
            </w:r>
          </w:p>
          <w:p w14:paraId="4C21BC6A" w14:textId="77777777" w:rsidR="0072502F" w:rsidRDefault="0072502F" w:rsidP="00E708E6">
            <w:r>
              <w:t xml:space="preserve">    var NR_SRB_COMMON_IND v_ReceivedAsp;</w:t>
            </w:r>
          </w:p>
          <w:p w14:paraId="45460BCB" w14:textId="77777777" w:rsidR="0072502F" w:rsidRDefault="0072502F" w:rsidP="00E708E6">
            <w:r>
              <w:t xml:space="preserve">    var NG_NAS_UL_Pdu_Type v_NG_NAS_UL_Pdu;</w:t>
            </w:r>
          </w:p>
          <w:p w14:paraId="2B3F4A0E" w14:textId="77777777" w:rsidR="0072502F" w:rsidRDefault="0072502F" w:rsidP="00E708E6">
            <w:r>
              <w:t xml:space="preserve">    var NG_NAS_UL_Message_Type v_GSMMsg;</w:t>
            </w:r>
          </w:p>
          <w:p w14:paraId="3608D6B9" w14:textId="77777777" w:rsidR="0072502F" w:rsidRDefault="0072502F" w:rsidP="00E708E6">
            <w:r>
              <w:t xml:space="preserve">    var integer v_PDU_SessionId;</w:t>
            </w:r>
          </w:p>
          <w:p w14:paraId="0C2256AB" w14:textId="77777777" w:rsidR="0072502F" w:rsidRDefault="0072502F" w:rsidP="00E708E6">
            <w:r>
              <w:t xml:space="preserve">    var template (value) RadioBearerConfig v_RadioBearerConfig;</w:t>
            </w:r>
          </w:p>
          <w:p w14:paraId="1C63A156" w14:textId="77777777" w:rsidR="0072502F" w:rsidRDefault="0072502F" w:rsidP="00E708E6">
            <w:r>
              <w:t xml:space="preserve">    var template(value) CellGroupConfig v_CellGroupConfig;</w:t>
            </w:r>
          </w:p>
          <w:p w14:paraId="35311119" w14:textId="77777777" w:rsidR="0072502F" w:rsidRDefault="0072502F" w:rsidP="00E708E6">
            <w:r>
              <w:lastRenderedPageBreak/>
              <w:t xml:space="preserve">    var template (value) NR_RadioBearerList_Type v_RadioBearerList;  // list of DRBs to be configured at the SS (SRB2 alredy configured in SS at cell creation/RRC release procedure =&gt; not needed here)</w:t>
            </w:r>
          </w:p>
          <w:p w14:paraId="3669B00B" w14:textId="77777777" w:rsidR="0072502F" w:rsidRDefault="0072502F" w:rsidP="00E708E6">
            <w:r>
              <w:t xml:space="preserve">    var template (value) SDAP_ConfigurationList_Type v_SDAP_ConfigurationList;</w:t>
            </w:r>
          </w:p>
          <w:p w14:paraId="0F93662C" w14:textId="77777777" w:rsidR="0072502F" w:rsidRDefault="0072502F" w:rsidP="00E708E6">
            <w:r>
              <w:t xml:space="preserve">    var boolean v_ReregisterIMS := false;</w:t>
            </w:r>
          </w:p>
          <w:p w14:paraId="24C36719" w14:textId="77777777" w:rsidR="0072502F" w:rsidRDefault="0072502F" w:rsidP="00E708E6">
            <w:r>
              <w:t xml:space="preserve">    var template (value) NG_NAS_DL_Pdu_Type v_NG_NAS_DL_Pdu;</w:t>
            </w:r>
          </w:p>
          <w:p w14:paraId="7756FE00" w14:textId="77777777" w:rsidR="0072502F" w:rsidRDefault="0072502F" w:rsidP="00E708E6">
            <w:r>
              <w:t xml:space="preserve">    var integer N := p_ExpectedNumberOfNewPDUSessions;  // number of PDU SESSION MODIFICATION REQUEST messages being expected</w:t>
            </w:r>
          </w:p>
          <w:p w14:paraId="5F5B309F" w14:textId="77777777" w:rsidR="0072502F" w:rsidRDefault="0072502F" w:rsidP="00E708E6">
            <w:r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48652FE2" w14:textId="77777777" w:rsidR="0072502F" w:rsidRDefault="0072502F" w:rsidP="00E708E6">
            <w:r>
              <w:t xml:space="preserve">    var integer L := 0;   // number of PDU SESSION MODIFICATION REQUEST messages being received</w:t>
            </w:r>
          </w:p>
          <w:p w14:paraId="6CEACF0F" w14:textId="77777777" w:rsidR="0072502F" w:rsidRDefault="0072502F" w:rsidP="00E708E6">
            <w:r>
              <w:t xml:space="preserve">    var boolean v_WaitForComplete := false;</w:t>
            </w:r>
          </w:p>
          <w:p w14:paraId="07166A1D" w14:textId="77777777" w:rsidR="0072502F" w:rsidRDefault="0072502F" w:rsidP="00E708E6">
            <w:r>
              <w:t xml:space="preserve">    var template (present) NG_UE_SM_Cap v_NG_UE_SM_Cap := ?;                         // according to 38.508-1 Table 4.5A.2C.2.3-1</w:t>
            </w:r>
          </w:p>
          <w:p w14:paraId="01F19129" w14:textId="77777777" w:rsidR="0072502F" w:rsidRDefault="0072502F" w:rsidP="00E708E6">
            <w:r>
              <w:t xml:space="preserve">    var template (present) IntegrityProtMaxDataRate v_IntegrityProtMaxDataRate := ?; // according to 38.508-1 Table 4.5A.2C.2.3-1</w:t>
            </w:r>
          </w:p>
          <w:p w14:paraId="2B5A9555" w14:textId="77777777" w:rsidR="0072502F" w:rsidRDefault="0072502F" w:rsidP="00E708E6">
            <w:r>
              <w:t xml:space="preserve">    var integer i;</w:t>
            </w:r>
          </w:p>
          <w:p w14:paraId="4D1FA3A4" w14:textId="77777777" w:rsidR="0072502F" w:rsidRDefault="0072502F" w:rsidP="00E708E6">
            <w:r>
              <w:t xml:space="preserve">    var SRBs_AlreadyConfigured v_SRBs := SRB1;</w:t>
            </w:r>
          </w:p>
          <w:p w14:paraId="51D5992D" w14:textId="77777777" w:rsidR="0072502F" w:rsidRDefault="0072502F" w:rsidP="00E708E6">
            <w:r>
              <w:t xml:space="preserve">    var IntegerList_Type v_TransferredSessions;</w:t>
            </w:r>
          </w:p>
          <w:p w14:paraId="0A6241F2" w14:textId="77777777" w:rsidR="0072502F" w:rsidRDefault="0072502F" w:rsidP="00E708E6">
            <w:r>
              <w:t xml:space="preserve">    var PDU_PDN_DNN_Type v_PDU_Type := Internet_DNN; // assume this for now @sic R5-206296 sic@</w:t>
            </w:r>
          </w:p>
          <w:p w14:paraId="76889848" w14:textId="77777777" w:rsidR="0072502F" w:rsidRDefault="0072502F" w:rsidP="00E708E6">
            <w:r>
              <w:t xml:space="preserve">    var boolean v_RxdMsg := false;</w:t>
            </w:r>
          </w:p>
          <w:p w14:paraId="71470B46" w14:textId="77777777" w:rsidR="0072502F" w:rsidRDefault="0072502F" w:rsidP="00E708E6">
            <w:r>
              <w:t xml:space="preserve">    </w:t>
            </w:r>
          </w:p>
          <w:p w14:paraId="4D8865DA" w14:textId="77777777" w:rsidR="0072502F" w:rsidRDefault="0072502F" w:rsidP="00E708E6">
            <w:r>
              <w:t xml:space="preserve">    timer t_Wait := 10.0; // @sic R5-204330 sic@</w:t>
            </w:r>
          </w:p>
          <w:p w14:paraId="04B84BEB" w14:textId="77777777" w:rsidR="0072502F" w:rsidRDefault="0072502F" w:rsidP="00E708E6"/>
          <w:p w14:paraId="2D45232E" w14:textId="77777777" w:rsidR="0072502F" w:rsidRDefault="0072502F" w:rsidP="00E708E6">
            <w:r>
              <w:t xml:space="preserve">    // Build the GSMMobilityInfo for all received PDUs, but don't store it (some may be established, rather than modified)</w:t>
            </w:r>
          </w:p>
          <w:p w14:paraId="50636703" w14:textId="77777777" w:rsidR="0072502F" w:rsidRDefault="0072502F" w:rsidP="00E708E6">
            <w:r>
              <w:t xml:space="preserve">    if (ispresent(v_GMM_MobilityInfo.SessionStatus)) { // @sic R5-206290 sic@</w:t>
            </w:r>
          </w:p>
          <w:p w14:paraId="1073CCFD" w14:textId="77777777" w:rsidR="0072502F" w:rsidRDefault="0072502F" w:rsidP="00E708E6">
            <w:r>
              <w:t xml:space="preserve">      v_TransferredSessions := f_NG_ConvertPDU_SessionStatus(valueof(v_GMM_MobilityInfo.SessionStatus));</w:t>
            </w:r>
          </w:p>
          <w:p w14:paraId="458BB2CB" w14:textId="77777777" w:rsidR="0072502F" w:rsidRDefault="0072502F" w:rsidP="00E708E6">
            <w:r>
              <w:t xml:space="preserve">      for (i := 0; i &lt; lengthof (p_PduSessionsFromLTE); i := i + 1) {</w:t>
            </w:r>
          </w:p>
          <w:p w14:paraId="1B56E805" w14:textId="77777777" w:rsidR="0072502F" w:rsidRDefault="0072502F" w:rsidP="00E708E6">
            <w:r>
              <w:t xml:space="preserve">        if (f_IntegerList_Search(v_TransferredSessions, p_PduSessionsFromLTE[i].PDU_SessionId) != -1) {</w:t>
            </w:r>
          </w:p>
          <w:p w14:paraId="700FCC39" w14:textId="77777777" w:rsidR="0072502F" w:rsidRDefault="0072502F" w:rsidP="00E708E6">
            <w:r>
              <w:t xml:space="preserve">          // don't store if not in transferred list</w:t>
            </w:r>
          </w:p>
          <w:p w14:paraId="291AA0B1" w14:textId="77777777" w:rsidR="0072502F" w:rsidRDefault="0072502F" w:rsidP="00E708E6">
            <w:r>
              <w:t xml:space="preserve">          if (p_PduSessionsFromLTE[i].IsIMS) {  // @sic R5-206296 sic@</w:t>
            </w:r>
          </w:p>
          <w:p w14:paraId="7D93750C" w14:textId="77777777" w:rsidR="0072502F" w:rsidRDefault="0072502F" w:rsidP="00E708E6">
            <w:r>
              <w:t xml:space="preserve">            v_PDU_Type := IMS_DNN;</w:t>
            </w:r>
          </w:p>
          <w:p w14:paraId="1CFE49E5" w14:textId="77777777" w:rsidR="0072502F" w:rsidRDefault="0072502F" w:rsidP="00E708E6">
            <w:r>
              <w:t xml:space="preserve">          }</w:t>
            </w:r>
          </w:p>
          <w:p w14:paraId="62658578" w14:textId="77777777" w:rsidR="0072502F" w:rsidRDefault="0072502F" w:rsidP="00E708E6">
            <w:r>
              <w:t xml:space="preserve">          v_FromLTEList[i] := cs_GSM_MobilityInfo(int2oct(p_PduSessionsFromLTE[i].PDU_SessionId, 1), -, v_PDU_Type); // @sic R5s200564 sic@</w:t>
            </w:r>
          </w:p>
          <w:p w14:paraId="6BBE3E08" w14:textId="77777777" w:rsidR="0072502F" w:rsidRDefault="0072502F" w:rsidP="00E708E6">
            <w:r>
              <w:t xml:space="preserve">        }</w:t>
            </w:r>
          </w:p>
          <w:p w14:paraId="7C5EB941" w14:textId="77777777" w:rsidR="0072502F" w:rsidRDefault="0072502F" w:rsidP="00E708E6">
            <w:r>
              <w:t xml:space="preserve">      }</w:t>
            </w:r>
          </w:p>
          <w:p w14:paraId="58F5F8A9" w14:textId="77777777" w:rsidR="0072502F" w:rsidRDefault="0072502F" w:rsidP="00E708E6">
            <w:r>
              <w:lastRenderedPageBreak/>
              <w:t xml:space="preserve">    }</w:t>
            </w:r>
          </w:p>
          <w:p w14:paraId="6F514395" w14:textId="77777777" w:rsidR="0072502F" w:rsidRDefault="0072502F" w:rsidP="00E708E6">
            <w:r>
              <w:t xml:space="preserve">        </w:t>
            </w:r>
          </w:p>
          <w:p w14:paraId="1B9AA351" w14:textId="77777777" w:rsidR="0072502F" w:rsidRDefault="0072502F" w:rsidP="00E708E6">
            <w:r>
              <w:t xml:space="preserve">    t_Wait.start;  // @sic R5-204330 sic@</w:t>
            </w:r>
          </w:p>
          <w:p w14:paraId="16781B64" w14:textId="77777777" w:rsidR="0072502F" w:rsidRDefault="0072502F" w:rsidP="00E708E6">
            <w:r>
              <w:t xml:space="preserve">    while (K &lt; N) {</w:t>
            </w:r>
          </w:p>
          <w:p w14:paraId="18BF9150" w14:textId="77777777" w:rsidR="0072502F" w:rsidRDefault="0072502F" w:rsidP="00E708E6">
            <w:r>
              <w:t xml:space="preserve">      if (f_NR5GC_MsgInDefault_GetNumOfPDUSessionEstReq() &gt; L) { // @sic R5s210520 sic@</w:t>
            </w:r>
          </w:p>
          <w:p w14:paraId="08367691" w14:textId="77777777" w:rsidR="0072502F" w:rsidRDefault="0072502F" w:rsidP="00E708E6">
            <w:r>
              <w:t xml:space="preserve">        // 1st msg was received before entering function</w:t>
            </w:r>
          </w:p>
          <w:p w14:paraId="2C6F5D9D" w14:textId="77777777" w:rsidR="0072502F" w:rsidRDefault="0072502F" w:rsidP="00E708E6">
            <w:r>
              <w:t xml:space="preserve">        v_ReceivedAsp := f_NR5GC_MsgInDefault_GetOnePDUSessionEstReq(1);</w:t>
            </w:r>
          </w:p>
          <w:p w14:paraId="476707B5" w14:textId="77777777" w:rsidR="0072502F" w:rsidRDefault="0072502F" w:rsidP="00E708E6">
            <w:r>
              <w:t xml:space="preserve">        v_RxdMsg := true;</w:t>
            </w:r>
          </w:p>
          <w:p w14:paraId="569F8305" w14:textId="77777777" w:rsidR="0072502F" w:rsidRDefault="0072502F" w:rsidP="00E708E6">
            <w:r>
              <w:t xml:space="preserve">        t_Wait.stop;</w:t>
            </w:r>
          </w:p>
          <w:p w14:paraId="40722F9B" w14:textId="77777777" w:rsidR="0072502F" w:rsidRDefault="0072502F" w:rsidP="00E708E6">
            <w:r>
              <w:t xml:space="preserve">      } else {</w:t>
            </w:r>
          </w:p>
          <w:p w14:paraId="77993083" w14:textId="77777777" w:rsidR="0072502F" w:rsidRDefault="0072502F" w:rsidP="00E708E6">
            <w:r>
              <w:t xml:space="preserve">        alt { // @sic R5-204330 sic@</w:t>
            </w:r>
          </w:p>
          <w:p w14:paraId="4AE6FE4F" w14:textId="77777777" w:rsidR="0072502F" w:rsidRDefault="0072502F" w:rsidP="00E708E6">
            <w:r>
              <w:t xml:space="preserve">          [] SRB.receive(car_NR_SRB_NasPdu_IND(p_NR_CellId</w:t>
            </w:r>
            <w:r w:rsidRPr="00334A81">
              <w:rPr>
                <w:highlight w:val="green"/>
              </w:rPr>
              <w:t>, p_SRB</w:t>
            </w:r>
            <w:r>
              <w:t>, cr_NG_NAS_IndWithPiggybacking(tsc_SHT_IntegrityProtected_Ciphered))) -&gt; value v_ReceivedAsp // @sic R5s201413 sic@</w:t>
            </w:r>
          </w:p>
          <w:p w14:paraId="1AB70C1F" w14:textId="77777777" w:rsidR="0072502F" w:rsidRDefault="0072502F" w:rsidP="00E708E6">
            <w:r>
              <w:t xml:space="preserve">          {</w:t>
            </w:r>
          </w:p>
          <w:p w14:paraId="7B58B88E" w14:textId="77777777" w:rsidR="0072502F" w:rsidRDefault="0072502F" w:rsidP="00E708E6">
            <w:r>
              <w:t xml:space="preserve">            v_RxdMsg := true;</w:t>
            </w:r>
          </w:p>
          <w:p w14:paraId="15AD21BD" w14:textId="77777777" w:rsidR="0072502F" w:rsidRDefault="0072502F" w:rsidP="00E708E6">
            <w:r>
              <w:t xml:space="preserve">            t_Wait.stop;</w:t>
            </w:r>
          </w:p>
          <w:p w14:paraId="2DF416C5" w14:textId="77777777" w:rsidR="0072502F" w:rsidRDefault="0072502F" w:rsidP="00E708E6">
            <w:r>
              <w:t xml:space="preserve">          }</w:t>
            </w:r>
          </w:p>
          <w:p w14:paraId="081A4582" w14:textId="77777777" w:rsidR="0072502F" w:rsidRDefault="0072502F" w:rsidP="00E708E6">
            <w:r>
              <w:t xml:space="preserve">          [] t_Wait.timeout {</w:t>
            </w:r>
          </w:p>
          <w:p w14:paraId="72E939B5" w14:textId="77777777" w:rsidR="0072502F" w:rsidRDefault="0072502F" w:rsidP="00E708E6">
            <w:r>
              <w:t xml:space="preserve">            if (p_FailWhenK_LessN and (K &lt; N)) {</w:t>
            </w:r>
          </w:p>
          <w:p w14:paraId="7857B868" w14:textId="77777777" w:rsidR="0072502F" w:rsidRDefault="0072502F" w:rsidP="00E708E6">
            <w:r>
              <w:t xml:space="preserve">              f_NR_SetVerdictFailOrInconc(__FILE__, __LINE__, "Not enough PDU Session Modification Request messages");</w:t>
            </w:r>
          </w:p>
          <w:p w14:paraId="584A5E19" w14:textId="77777777" w:rsidR="0072502F" w:rsidRDefault="0072502F" w:rsidP="00E708E6">
            <w:r>
              <w:t xml:space="preserve">            } else if (not p_FailWhenK_LessN) { // New message not received in time, so just end the loop  @sic R5-204330 sic@</w:t>
            </w:r>
          </w:p>
          <w:p w14:paraId="3808C9B6" w14:textId="77777777" w:rsidR="0072502F" w:rsidRDefault="0072502F" w:rsidP="00E708E6">
            <w:r>
              <w:t xml:space="preserve">              break;</w:t>
            </w:r>
          </w:p>
          <w:p w14:paraId="442F22C9" w14:textId="77777777" w:rsidR="0072502F" w:rsidRDefault="0072502F" w:rsidP="00E708E6">
            <w:r>
              <w:t xml:space="preserve">            }</w:t>
            </w:r>
          </w:p>
          <w:p w14:paraId="5F56406D" w14:textId="77777777" w:rsidR="0072502F" w:rsidRDefault="0072502F" w:rsidP="00E708E6">
            <w:r>
              <w:t xml:space="preserve">            }</w:t>
            </w:r>
          </w:p>
          <w:p w14:paraId="0AF27369" w14:textId="77777777" w:rsidR="0072502F" w:rsidRDefault="0072502F" w:rsidP="00E708E6">
            <w:r>
              <w:t xml:space="preserve">            v_NG_NAS_DL_Pdu := f_Get_NG_PDUSessionModificationCommand(v_GSM_MobilityInfo.SessionId, v_GSM_MobilityInfo);</w:t>
            </w:r>
          </w:p>
          <w:p w14:paraId="12424682" w14:textId="77777777" w:rsidR="0072502F" w:rsidRDefault="0072502F" w:rsidP="00E708E6">
            <w:r>
              <w:t xml:space="preserve">            f_BuildRRCReconfigParamsNewDRBs (v_RadioBearerConfig,</w:t>
            </w:r>
          </w:p>
          <w:p w14:paraId="1397A805" w14:textId="77777777" w:rsidR="0072502F" w:rsidRDefault="0072502F" w:rsidP="00E708E6">
            <w:r>
              <w:t xml:space="preserve">                                             v_CellGroupConfig,</w:t>
            </w:r>
          </w:p>
          <w:p w14:paraId="3C158389" w14:textId="77777777" w:rsidR="0072502F" w:rsidRDefault="0072502F" w:rsidP="00E708E6">
            <w:r>
              <w:t xml:space="preserve">                                             v_RadioBearerList,</w:t>
            </w:r>
          </w:p>
          <w:p w14:paraId="2063EFB2" w14:textId="77777777" w:rsidR="0072502F" w:rsidRDefault="0072502F" w:rsidP="00E708E6">
            <w:r>
              <w:t xml:space="preserve">                                             v_SDAP_ConfigurationList,</w:t>
            </w:r>
          </w:p>
          <w:p w14:paraId="34EF39BC" w14:textId="77777777" w:rsidR="0072502F" w:rsidRDefault="0072502F" w:rsidP="00E708E6">
            <w:r>
              <w:t xml:space="preserve">                                             p_NR_CellId,</w:t>
            </w:r>
          </w:p>
          <w:p w14:paraId="5886B25E" w14:textId="77777777" w:rsidR="0072502F" w:rsidRDefault="0072502F" w:rsidP="00E708E6">
            <w:r>
              <w:t xml:space="preserve">                                             {v_GSM_MobilityInfo},</w:t>
            </w:r>
          </w:p>
          <w:p w14:paraId="4275AE85" w14:textId="77777777" w:rsidR="0072502F" w:rsidRDefault="0072502F" w:rsidP="00E708E6">
            <w:r>
              <w:t xml:space="preserve">                                             v_SRBs);  // @sic R5-213442 sic@</w:t>
            </w:r>
          </w:p>
          <w:p w14:paraId="37B4ED26" w14:textId="77777777" w:rsidR="0072502F" w:rsidRDefault="0072502F" w:rsidP="00E708E6">
            <w:r>
              <w:lastRenderedPageBreak/>
              <w:t xml:space="preserve">            if (p_DRBsAlreadyConfigured) {  // @sic R5-213442 sic@</w:t>
            </w:r>
          </w:p>
          <w:p w14:paraId="32FA9390" w14:textId="77777777" w:rsidR="0072502F" w:rsidRDefault="0072502F" w:rsidP="00E708E6">
            <w:r>
              <w:t xml:space="preserve">              SRB.send(cas_NR_SRB_NasPdu_REQ(p_NR_CellId, </w:t>
            </w:r>
            <w:r w:rsidRPr="00334A81">
              <w:rPr>
                <w:highlight w:val="green"/>
              </w:rPr>
              <w:t>p_SRB</w:t>
            </w:r>
            <w:r>
              <w:t>, -, cs_NG_NAS_RequestWithPiggybacking(tsc_SHT_IntegrityProtected_Ciphered, v_NG_NAS_DL_Pdu))); // @sic R5s201413 sic@</w:t>
            </w:r>
          </w:p>
          <w:p w14:paraId="51FBBD19" w14:textId="77777777" w:rsidR="0072502F" w:rsidRDefault="0072502F" w:rsidP="00E708E6">
            <w:r>
              <w:t xml:space="preserve">            } else {                        // @sic R5-213442 sic@</w:t>
            </w:r>
          </w:p>
          <w:p w14:paraId="4192545B" w14:textId="77777777" w:rsidR="0072502F" w:rsidRDefault="0072502F" w:rsidP="00E708E6">
            <w:r>
              <w:t xml:space="preserve">              // Send with a RRC Reconfiguration message</w:t>
            </w:r>
          </w:p>
          <w:p w14:paraId="25BAEC98" w14:textId="77777777" w:rsidR="0072502F" w:rsidRDefault="0072502F" w:rsidP="00E708E6">
            <w:r>
              <w:t xml:space="preserve">              f_NR_RRCReconfigNewDRBWithSSConfig(p_NR_CellId,</w:t>
            </w:r>
          </w:p>
          <w:p w14:paraId="0F134C47" w14:textId="77777777" w:rsidR="0072502F" w:rsidRDefault="0072502F" w:rsidP="00E708E6">
            <w:r>
              <w:t xml:space="preserve">                                                 v_RadioBearerConfig,</w:t>
            </w:r>
          </w:p>
          <w:p w14:paraId="7261F716" w14:textId="77777777" w:rsidR="0072502F" w:rsidRDefault="0072502F" w:rsidP="00E708E6">
            <w:r>
              <w:t xml:space="preserve">                                                 v_RadioBearerList,</w:t>
            </w:r>
          </w:p>
          <w:p w14:paraId="33510925" w14:textId="77777777" w:rsidR="0072502F" w:rsidRDefault="0072502F" w:rsidP="00E708E6">
            <w:r>
              <w:t xml:space="preserve">                                                 v_CellGroupConfig,</w:t>
            </w:r>
          </w:p>
          <w:p w14:paraId="46D8978C" w14:textId="77777777" w:rsidR="0072502F" w:rsidRDefault="0072502F" w:rsidP="00E708E6">
            <w:r>
              <w:t xml:space="preserve">                                                 { cs_NG_NAS_RequestWithPiggybacking(tsc_SHT_IntegrityProtected_Ciphered, v_NG_NAS_DL_Pdu) });</w:t>
            </w:r>
          </w:p>
          <w:p w14:paraId="7E3ABE28" w14:textId="77777777" w:rsidR="0072502F" w:rsidRDefault="0072502F" w:rsidP="00E708E6">
            <w:r>
              <w:t xml:space="preserve">            }</w:t>
            </w:r>
          </w:p>
          <w:p w14:paraId="2E9DFEBE" w14:textId="77777777" w:rsidR="0072502F" w:rsidRDefault="0072502F" w:rsidP="00E708E6">
            <w:r>
              <w:t xml:space="preserve">            v_WaitForComplete := true;</w:t>
            </w:r>
          </w:p>
          <w:p w14:paraId="7E427C63" w14:textId="77777777" w:rsidR="0072502F" w:rsidRDefault="0072502F" w:rsidP="00E708E6">
            <w:r>
              <w:t xml:space="preserve">            t_Wait.start;  // restart timer to wait for next Request</w:t>
            </w:r>
          </w:p>
          <w:p w14:paraId="57AAD91A" w14:textId="77777777" w:rsidR="0072502F" w:rsidRDefault="0072502F" w:rsidP="00E708E6">
            <w:r>
              <w:t xml:space="preserve">          }</w:t>
            </w:r>
          </w:p>
          <w:p w14:paraId="50578D17" w14:textId="77777777" w:rsidR="0072502F" w:rsidRDefault="0072502F" w:rsidP="00E708E6">
            <w:r>
              <w:t xml:space="preserve">        }</w:t>
            </w:r>
          </w:p>
          <w:p w14:paraId="49CC929B" w14:textId="77777777" w:rsidR="0072502F" w:rsidRDefault="0072502F" w:rsidP="00E708E6">
            <w:r>
              <w:t xml:space="preserve">        else if (v_WaitForComplete and ischosen(v_GSMMsg.pdu_Session_Modification_Complete)) {</w:t>
            </w:r>
          </w:p>
          <w:p w14:paraId="482129B0" w14:textId="77777777" w:rsidR="0072502F" w:rsidRDefault="0072502F" w:rsidP="00E708E6">
            <w:r>
              <w:t xml:space="preserve">          // The v_GSM_MobilityInfo WILL be initialised when this iteration of the loop is processed</w:t>
            </w:r>
          </w:p>
          <w:p w14:paraId="3B491590" w14:textId="77777777" w:rsidR="0072502F" w:rsidRDefault="0072502F" w:rsidP="00E708E6">
            <w:r>
              <w:t xml:space="preserve">          if (not f_Check_NG_PDUSessionModificationComplete(v_NG_NAS_UL_Pdu, v_GSM_MobilityInfo.SessionId, v_GSM_MobilityInfo.PTI)) {</w:t>
            </w:r>
          </w:p>
          <w:p w14:paraId="7DCCF9DE" w14:textId="77777777" w:rsidR="0072502F" w:rsidRDefault="0072502F" w:rsidP="00E708E6">
            <w:r>
              <w:t xml:space="preserve">            f_NR_SetVerdictFailOrInconc(__FILE__, __LINE__, "Invalid PDU SESSION MODIFICATION COMPLETE");</w:t>
            </w:r>
          </w:p>
          <w:p w14:paraId="3B9AC192" w14:textId="77777777" w:rsidR="0072502F" w:rsidRDefault="0072502F" w:rsidP="00E708E6">
            <w:r>
              <w:t xml:space="preserve">          }</w:t>
            </w:r>
          </w:p>
          <w:p w14:paraId="3B00C4B2" w14:textId="77777777" w:rsidR="0072502F" w:rsidRDefault="0072502F" w:rsidP="00E708E6">
            <w:r>
              <w:t xml:space="preserve">          v_WaitForComplete := false;</w:t>
            </w:r>
          </w:p>
          <w:p w14:paraId="2786C585" w14:textId="77777777" w:rsidR="0072502F" w:rsidRDefault="0072502F" w:rsidP="00E708E6">
            <w:r>
              <w:t xml:space="preserve">          K := K + 1;</w:t>
            </w:r>
          </w:p>
          <w:p w14:paraId="78544585" w14:textId="77777777" w:rsidR="0072502F" w:rsidRDefault="0072502F" w:rsidP="00E708E6">
            <w:r>
              <w:t xml:space="preserve">        }</w:t>
            </w:r>
          </w:p>
          <w:p w14:paraId="53FC0716" w14:textId="77777777" w:rsidR="0072502F" w:rsidRDefault="0072502F" w:rsidP="00E708E6">
            <w:r>
              <w:t xml:space="preserve">        else {</w:t>
            </w:r>
          </w:p>
          <w:p w14:paraId="06A8B5EE" w14:textId="77777777" w:rsidR="0072502F" w:rsidRDefault="0072502F" w:rsidP="00E708E6">
            <w:r>
              <w:t xml:space="preserve">          f_NR_SetVerdictFailOrInconc(__FILE__, __LINE__, "Unexpected NAS PDU");</w:t>
            </w:r>
          </w:p>
          <w:p w14:paraId="11582442" w14:textId="77777777" w:rsidR="0072502F" w:rsidRDefault="0072502F" w:rsidP="00E708E6">
            <w:r>
              <w:t xml:space="preserve">        }</w:t>
            </w:r>
          </w:p>
          <w:p w14:paraId="7D73C5AC" w14:textId="77777777" w:rsidR="0072502F" w:rsidRDefault="0072502F" w:rsidP="00E708E6"/>
          <w:p w14:paraId="5D73658C" w14:textId="77777777" w:rsidR="0072502F" w:rsidRDefault="0072502F" w:rsidP="00E708E6">
            <w:r>
              <w:t xml:space="preserve">      }</w:t>
            </w:r>
          </w:p>
          <w:p w14:paraId="2F0B94AF" w14:textId="77777777" w:rsidR="0072502F" w:rsidRDefault="0072502F" w:rsidP="00E708E6">
            <w:r>
              <w:t xml:space="preserve">      v_RxdMsg := false; // @sic R5s210520 sic@</w:t>
            </w:r>
          </w:p>
          <w:p w14:paraId="6A53DBD5" w14:textId="77777777" w:rsidR="0072502F" w:rsidRDefault="0072502F" w:rsidP="00E708E6">
            <w:r>
              <w:t xml:space="preserve">    }</w:t>
            </w:r>
          </w:p>
          <w:p w14:paraId="2E25678D" w14:textId="77777777" w:rsidR="0072502F" w:rsidRDefault="0072502F" w:rsidP="00E708E6">
            <w:r>
              <w:t xml:space="preserve">    // Timer will have been started again in loop, but loop is now finished, so need to stop timer</w:t>
            </w:r>
          </w:p>
          <w:p w14:paraId="6C0258A6" w14:textId="77777777" w:rsidR="0072502F" w:rsidRDefault="0072502F" w:rsidP="00E708E6">
            <w:r>
              <w:t xml:space="preserve">    t_Wait.stop;</w:t>
            </w:r>
          </w:p>
          <w:p w14:paraId="310FBCA3" w14:textId="77777777" w:rsidR="0072502F" w:rsidRDefault="0072502F" w:rsidP="00E708E6">
            <w:r>
              <w:lastRenderedPageBreak/>
              <w:t xml:space="preserve">    </w:t>
            </w:r>
          </w:p>
          <w:p w14:paraId="43C47515" w14:textId="77777777" w:rsidR="0072502F" w:rsidRDefault="0072502F" w:rsidP="00E708E6">
            <w:r>
              <w:t xml:space="preserve">    if (p_SRB == tsc_NR_RbId_SRB2) { // @sic R5s201654 sic@</w:t>
            </w:r>
          </w:p>
          <w:p w14:paraId="62CC857C" w14:textId="77777777" w:rsidR="0072502F" w:rsidRDefault="0072502F" w:rsidP="00E708E6">
            <w:r>
              <w:t xml:space="preserve">      v_SRBs := SRB1_2;</w:t>
            </w:r>
          </w:p>
          <w:p w14:paraId="5B29E499" w14:textId="77777777" w:rsidR="0072502F" w:rsidRDefault="0072502F" w:rsidP="00E708E6">
            <w:r>
              <w:t xml:space="preserve">    }</w:t>
            </w:r>
          </w:p>
          <w:p w14:paraId="7133B9C4" w14:textId="77777777" w:rsidR="0072502F" w:rsidRDefault="0072502F" w:rsidP="00E708E6">
            <w:r>
              <w:t xml:space="preserve">    return v_ReregisterIMS;</w:t>
            </w:r>
          </w:p>
          <w:p w14:paraId="686A7B87" w14:textId="77777777" w:rsidR="0072502F" w:rsidRDefault="0072502F" w:rsidP="00E708E6">
            <w:r>
              <w:t xml:space="preserve">  }</w:t>
            </w:r>
          </w:p>
        </w:tc>
      </w:tr>
    </w:tbl>
    <w:p w14:paraId="3F5D66B3" w14:textId="77777777" w:rsidR="0072502F" w:rsidRDefault="0072502F" w:rsidP="0072502F"/>
    <w:p w14:paraId="7D39C833" w14:textId="77777777" w:rsidR="0072502F" w:rsidRDefault="0072502F" w:rsidP="0072502F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06353A05" w14:textId="77777777" w:rsidTr="00E708E6">
        <w:tc>
          <w:tcPr>
            <w:tcW w:w="9855" w:type="dxa"/>
          </w:tcPr>
          <w:p w14:paraId="2CC2514D" w14:textId="77777777" w:rsidR="0072502F" w:rsidRDefault="0072502F" w:rsidP="00E708E6">
            <w:r>
              <w:t>function f_NR5GC_IRAT_S1ToN1_SessionModification(NR_CellId_Type p_NR_CellId,</w:t>
            </w:r>
          </w:p>
          <w:p w14:paraId="35B5CBB8" w14:textId="77777777" w:rsidR="0072502F" w:rsidRDefault="0072502F" w:rsidP="00E708E6">
            <w:r>
              <w:t xml:space="preserve">                                                   EUTRA_NR_PduSessionInfoList_Type p_PduSessionsFromLTE,</w:t>
            </w:r>
          </w:p>
          <w:p w14:paraId="1A551608" w14:textId="77777777" w:rsidR="0072502F" w:rsidRDefault="0072502F" w:rsidP="00E708E6">
            <w:r>
              <w:t xml:space="preserve">                                                   boolean p_FailWhenK_LessN := true,</w:t>
            </w:r>
          </w:p>
          <w:p w14:paraId="4D3AEF9F" w14:textId="77777777" w:rsidR="0072502F" w:rsidRDefault="0072502F" w:rsidP="00E708E6">
            <w:r>
              <w:t xml:space="preserve">                                                   NR_RadioBearerId_Type p_SRB := tsc_NR_RbId_SRB1,</w:t>
            </w:r>
          </w:p>
          <w:p w14:paraId="690781DF" w14:textId="77777777" w:rsidR="0072502F" w:rsidRDefault="0072502F" w:rsidP="00E708E6">
            <w:r>
              <w:t xml:space="preserve">                                                   integer p_ExpectedNumberOfNewPDUSessions := (pc_noOf_PDUsSameConnection + pc_noOf_PDUsNewConnection),</w:t>
            </w:r>
          </w:p>
          <w:p w14:paraId="600E436B" w14:textId="77777777" w:rsidR="0072502F" w:rsidRDefault="0072502F" w:rsidP="00E708E6">
            <w:r>
              <w:t xml:space="preserve">                                                   boolean p_DRBsAlreadyConfigured := false) runs on NR5GC_PTC return boolean</w:t>
            </w:r>
          </w:p>
          <w:p w14:paraId="1E3D3FEE" w14:textId="77777777" w:rsidR="0072502F" w:rsidRDefault="0072502F" w:rsidP="00E708E6">
            <w:r>
              <w:t xml:space="preserve">  {</w:t>
            </w:r>
          </w:p>
          <w:p w14:paraId="2ECA620E" w14:textId="77777777" w:rsidR="0072502F" w:rsidRDefault="0072502F" w:rsidP="00E708E6">
            <w:r>
              <w:t xml:space="preserve">    var template (value) PDUSessionInfoList_Type v_FromLTEList;</w:t>
            </w:r>
          </w:p>
          <w:p w14:paraId="25208FB3" w14:textId="77777777" w:rsidR="0072502F" w:rsidRDefault="0072502F" w:rsidP="00E708E6">
            <w:r>
              <w:t xml:space="preserve">    var NG_NAS_UL_PduList_Type v_PduSessionModificationRequestList := {};</w:t>
            </w:r>
          </w:p>
          <w:p w14:paraId="6D358CFB" w14:textId="77777777" w:rsidR="0072502F" w:rsidRDefault="0072502F" w:rsidP="00E708E6">
            <w:r>
              <w:t xml:space="preserve">    var IntegerList_Type v_PDU_SessionIdList := {};</w:t>
            </w:r>
          </w:p>
          <w:p w14:paraId="3A6E79E9" w14:textId="77777777" w:rsidR="0072502F" w:rsidRDefault="0072502F" w:rsidP="00E708E6">
            <w:r>
              <w:t xml:space="preserve">    var GMM_MobilityInfo_Type v_GMM_MobilityInfo := f_NR5GC_MobileInfo_GetGMM_MobilityInfo();</w:t>
            </w:r>
          </w:p>
          <w:p w14:paraId="3B47BBE2" w14:textId="77777777" w:rsidR="0072502F" w:rsidRDefault="0072502F" w:rsidP="00E708E6">
            <w:r>
              <w:t xml:space="preserve">    var GSM_MobilityInfo_Type v_GSM_MobilityInfo;</w:t>
            </w:r>
          </w:p>
          <w:p w14:paraId="49FF9794" w14:textId="77777777" w:rsidR="0072502F" w:rsidRDefault="0072502F" w:rsidP="00E708E6">
            <w:r>
              <w:t xml:space="preserve">    var NR_SRB_COMMON_IND v_ReceivedAsp;</w:t>
            </w:r>
          </w:p>
          <w:p w14:paraId="6D66F7BB" w14:textId="77777777" w:rsidR="0072502F" w:rsidRDefault="0072502F" w:rsidP="00E708E6">
            <w:r>
              <w:t xml:space="preserve">    var NG_NAS_UL_Pdu_Type v_NG_NAS_UL_Pdu;</w:t>
            </w:r>
          </w:p>
          <w:p w14:paraId="223AC183" w14:textId="77777777" w:rsidR="0072502F" w:rsidRDefault="0072502F" w:rsidP="00E708E6">
            <w:r>
              <w:t xml:space="preserve">    var NG_NAS_UL_Message_Type v_GSMMsg;</w:t>
            </w:r>
          </w:p>
          <w:p w14:paraId="431E8CBD" w14:textId="77777777" w:rsidR="0072502F" w:rsidRDefault="0072502F" w:rsidP="00E708E6">
            <w:r>
              <w:t xml:space="preserve">    var integer v_PDU_SessionId;</w:t>
            </w:r>
          </w:p>
          <w:p w14:paraId="060A19D0" w14:textId="77777777" w:rsidR="0072502F" w:rsidRDefault="0072502F" w:rsidP="00E708E6">
            <w:r>
              <w:t xml:space="preserve">    var template (value) RadioBearerConfig v_RadioBearerConfig;</w:t>
            </w:r>
          </w:p>
          <w:p w14:paraId="4C8CEA4C" w14:textId="77777777" w:rsidR="0072502F" w:rsidRDefault="0072502F" w:rsidP="00E708E6">
            <w:r>
              <w:t xml:space="preserve">    var template(value) CellGroupConfig v_CellGroupConfig;</w:t>
            </w:r>
          </w:p>
          <w:p w14:paraId="5505461E" w14:textId="77777777" w:rsidR="0072502F" w:rsidRDefault="0072502F" w:rsidP="00E708E6">
            <w:r>
              <w:t xml:space="preserve">    var template (value) NR_RadioBearerList_Type v_RadioBearerList;  // list of DRBs to be configured at the SS (SRB2 alredy configured in SS at cell creation/RRC release procedure =&gt; not needed here)</w:t>
            </w:r>
          </w:p>
          <w:p w14:paraId="465FC4F0" w14:textId="77777777" w:rsidR="0072502F" w:rsidRDefault="0072502F" w:rsidP="00E708E6">
            <w:r>
              <w:t xml:space="preserve">    var template (value) SDAP_ConfigurationList_Type v_SDAP_ConfigurationList;</w:t>
            </w:r>
          </w:p>
          <w:p w14:paraId="6313156F" w14:textId="77777777" w:rsidR="0072502F" w:rsidRDefault="0072502F" w:rsidP="00E708E6">
            <w:r>
              <w:t xml:space="preserve">    var boolean v_ReregisterIMS := false;</w:t>
            </w:r>
          </w:p>
          <w:p w14:paraId="6E2A32E4" w14:textId="77777777" w:rsidR="0072502F" w:rsidRDefault="0072502F" w:rsidP="00E708E6">
            <w:r>
              <w:t xml:space="preserve">    var template (value) NG_NAS_DL_Pdu_Type v_NG_NAS_DL_Pdu;</w:t>
            </w:r>
          </w:p>
          <w:p w14:paraId="63EF406C" w14:textId="77777777" w:rsidR="0072502F" w:rsidRDefault="0072502F" w:rsidP="00E708E6">
            <w:r>
              <w:t xml:space="preserve">    var integer N := p_ExpectedNumberOfNewPDUSessions;  // number of PDU SESSION MODIFICATION REQUEST messages being expected</w:t>
            </w:r>
          </w:p>
          <w:p w14:paraId="6C876924" w14:textId="77777777" w:rsidR="0072502F" w:rsidRDefault="0072502F" w:rsidP="00E708E6">
            <w:r>
              <w:lastRenderedPageBreak/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21D9783A" w14:textId="77777777" w:rsidR="0072502F" w:rsidRDefault="0072502F" w:rsidP="00E708E6">
            <w:r>
              <w:t xml:space="preserve">    var integer L := 0;   // number of PDU SESSION MODIFICATION REQUEST messages being received</w:t>
            </w:r>
          </w:p>
          <w:p w14:paraId="2EE5FD26" w14:textId="77777777" w:rsidR="0072502F" w:rsidRDefault="0072502F" w:rsidP="00E708E6">
            <w:r>
              <w:t xml:space="preserve">    var boolean v_WaitForComplete := false;</w:t>
            </w:r>
          </w:p>
          <w:p w14:paraId="482D577F" w14:textId="77777777" w:rsidR="0072502F" w:rsidRDefault="0072502F" w:rsidP="00E708E6">
            <w:r>
              <w:t xml:space="preserve">    var template (present) NG_UE_SM_Cap v_NG_UE_SM_Cap := ?;                         // according to 38.508-1 Table 4.5A.2C.2.3-1</w:t>
            </w:r>
          </w:p>
          <w:p w14:paraId="0E8281ED" w14:textId="77777777" w:rsidR="0072502F" w:rsidRDefault="0072502F" w:rsidP="00E708E6">
            <w:r>
              <w:t xml:space="preserve">    var template (present) IntegrityProtMaxDataRate v_IntegrityProtMaxDataRate := ?; // according to 38.508-1 Table 4.5A.2C.2.3-1</w:t>
            </w:r>
          </w:p>
          <w:p w14:paraId="3FBF0BF5" w14:textId="77777777" w:rsidR="0072502F" w:rsidRDefault="0072502F" w:rsidP="00E708E6">
            <w:r>
              <w:t xml:space="preserve">    var integer i;</w:t>
            </w:r>
          </w:p>
          <w:p w14:paraId="1F3A8BF3" w14:textId="77777777" w:rsidR="0072502F" w:rsidRDefault="0072502F" w:rsidP="00E708E6">
            <w:r>
              <w:t xml:space="preserve">    var SRBs_AlreadyConfigured v_SRBs := SRB1;</w:t>
            </w:r>
          </w:p>
          <w:p w14:paraId="2417A9DE" w14:textId="77777777" w:rsidR="0072502F" w:rsidRDefault="0072502F" w:rsidP="00E708E6">
            <w:r>
              <w:t xml:space="preserve">    var IntegerList_Type v_TransferredSessions;</w:t>
            </w:r>
          </w:p>
          <w:p w14:paraId="3ADC7327" w14:textId="77777777" w:rsidR="0072502F" w:rsidRDefault="0072502F" w:rsidP="00E708E6">
            <w:r>
              <w:t xml:space="preserve">    var PDU_PDN_DNN_Type v_PDU_Type := Internet_DNN; // assume this for now @sic R5-206296 sic@</w:t>
            </w:r>
          </w:p>
          <w:p w14:paraId="363A8047" w14:textId="77777777" w:rsidR="0072502F" w:rsidRDefault="0072502F" w:rsidP="00E708E6">
            <w:r>
              <w:t xml:space="preserve">    var boolean v_RxdMsg := false;</w:t>
            </w:r>
          </w:p>
          <w:p w14:paraId="7D57E6DA" w14:textId="77777777" w:rsidR="0072502F" w:rsidRDefault="0072502F" w:rsidP="00E708E6">
            <w:r>
              <w:t xml:space="preserve">    </w:t>
            </w:r>
            <w:r w:rsidRPr="00334A81">
              <w:rPr>
                <w:highlight w:val="green"/>
              </w:rPr>
              <w:t>var NR_RadioBearerId_Type v_SRB := p_SRB;</w:t>
            </w:r>
          </w:p>
          <w:p w14:paraId="304028D7" w14:textId="77777777" w:rsidR="0072502F" w:rsidRDefault="0072502F" w:rsidP="00E708E6">
            <w:r>
              <w:t xml:space="preserve">    timer t_Wait := 10.0; // @sic R5-204330 sic@</w:t>
            </w:r>
          </w:p>
          <w:p w14:paraId="286B8C76" w14:textId="77777777" w:rsidR="0072502F" w:rsidRDefault="0072502F" w:rsidP="00E708E6"/>
          <w:p w14:paraId="40F841DD" w14:textId="77777777" w:rsidR="0072502F" w:rsidRDefault="0072502F" w:rsidP="00E708E6">
            <w:r>
              <w:t xml:space="preserve">    // Build the GSMMobilityInfo for all received PDUs, but don't store it (some may be established, rather than modified)</w:t>
            </w:r>
          </w:p>
          <w:p w14:paraId="0F03A191" w14:textId="77777777" w:rsidR="0072502F" w:rsidRDefault="0072502F" w:rsidP="00E708E6">
            <w:r>
              <w:t xml:space="preserve">    if (ispresent(v_GMM_MobilityInfo.SessionStatus)) { // @sic R5-206290 sic@</w:t>
            </w:r>
          </w:p>
          <w:p w14:paraId="1959E8D5" w14:textId="77777777" w:rsidR="0072502F" w:rsidRDefault="0072502F" w:rsidP="00E708E6">
            <w:r>
              <w:t xml:space="preserve">      v_TransferredSessions := f_NG_ConvertPDU_SessionStatus(valueof(v_GMM_MobilityInfo.SessionStatus));</w:t>
            </w:r>
          </w:p>
          <w:p w14:paraId="2945ECDA" w14:textId="77777777" w:rsidR="0072502F" w:rsidRDefault="0072502F" w:rsidP="00E708E6">
            <w:r>
              <w:t xml:space="preserve">      for (i := 0; i &lt; lengthof (p_PduSessionsFromLTE); i := i + 1) {</w:t>
            </w:r>
          </w:p>
          <w:p w14:paraId="7A9C26E2" w14:textId="77777777" w:rsidR="0072502F" w:rsidRDefault="0072502F" w:rsidP="00E708E6">
            <w:r>
              <w:t xml:space="preserve">        if (f_IntegerList_Search(v_TransferredSessions, p_PduSessionsFromLTE[i].PDU_SessionId) != -1) {</w:t>
            </w:r>
          </w:p>
          <w:p w14:paraId="538C9513" w14:textId="77777777" w:rsidR="0072502F" w:rsidRDefault="0072502F" w:rsidP="00E708E6">
            <w:r>
              <w:t xml:space="preserve">          // don't store if not in transferred list</w:t>
            </w:r>
          </w:p>
          <w:p w14:paraId="533FE62C" w14:textId="77777777" w:rsidR="0072502F" w:rsidRDefault="0072502F" w:rsidP="00E708E6">
            <w:r>
              <w:t xml:space="preserve">          if (p_PduSessionsFromLTE[i].IsIMS) {  // @sic R5-206296 sic@</w:t>
            </w:r>
          </w:p>
          <w:p w14:paraId="556E11E1" w14:textId="77777777" w:rsidR="0072502F" w:rsidRDefault="0072502F" w:rsidP="00E708E6">
            <w:r>
              <w:t xml:space="preserve">            v_PDU_Type := IMS_DNN;</w:t>
            </w:r>
          </w:p>
          <w:p w14:paraId="7AB0D427" w14:textId="77777777" w:rsidR="0072502F" w:rsidRDefault="0072502F" w:rsidP="00E708E6">
            <w:r>
              <w:t xml:space="preserve">          }</w:t>
            </w:r>
          </w:p>
          <w:p w14:paraId="6CC7E030" w14:textId="77777777" w:rsidR="0072502F" w:rsidRDefault="0072502F" w:rsidP="00E708E6">
            <w:r>
              <w:t xml:space="preserve">          v_FromLTEList[i] := cs_GSM_MobilityInfo(int2oct(p_PduSessionsFromLTE[i].PDU_SessionId, 1), -, v_PDU_Type); // @sic R5s200564 sic@</w:t>
            </w:r>
          </w:p>
          <w:p w14:paraId="4AF093BD" w14:textId="77777777" w:rsidR="0072502F" w:rsidRDefault="0072502F" w:rsidP="00E708E6">
            <w:r>
              <w:t xml:space="preserve">        }</w:t>
            </w:r>
          </w:p>
          <w:p w14:paraId="0A608EB5" w14:textId="77777777" w:rsidR="0072502F" w:rsidRDefault="0072502F" w:rsidP="00E708E6">
            <w:r>
              <w:t xml:space="preserve">      }</w:t>
            </w:r>
          </w:p>
          <w:p w14:paraId="354F6F73" w14:textId="77777777" w:rsidR="0072502F" w:rsidRDefault="0072502F" w:rsidP="00E708E6">
            <w:r>
              <w:t xml:space="preserve">    }</w:t>
            </w:r>
          </w:p>
          <w:p w14:paraId="4373635F" w14:textId="77777777" w:rsidR="0072502F" w:rsidRDefault="0072502F" w:rsidP="00E708E6">
            <w:r>
              <w:t xml:space="preserve">        </w:t>
            </w:r>
          </w:p>
          <w:p w14:paraId="3CB81020" w14:textId="77777777" w:rsidR="0072502F" w:rsidRDefault="0072502F" w:rsidP="00E708E6">
            <w:r>
              <w:t xml:space="preserve">    t_Wait.start;  // @sic R5-204330 sic@</w:t>
            </w:r>
          </w:p>
          <w:p w14:paraId="7C4F6294" w14:textId="77777777" w:rsidR="0072502F" w:rsidRDefault="0072502F" w:rsidP="00E708E6">
            <w:r>
              <w:t xml:space="preserve">    while (K &lt; N) {</w:t>
            </w:r>
          </w:p>
          <w:p w14:paraId="0C85C87F" w14:textId="77777777" w:rsidR="0072502F" w:rsidRDefault="0072502F" w:rsidP="00E708E6">
            <w:r>
              <w:t xml:space="preserve">      if (f_NR5GC_MsgInDefault_GetNumOfPDUSessionEstReq() &gt; L) { // @sic R5s210520 sic@</w:t>
            </w:r>
          </w:p>
          <w:p w14:paraId="03696604" w14:textId="77777777" w:rsidR="0072502F" w:rsidRDefault="0072502F" w:rsidP="00E708E6">
            <w:r>
              <w:t xml:space="preserve">        // 1st msg was received before entering function</w:t>
            </w:r>
          </w:p>
          <w:p w14:paraId="7D7B4B91" w14:textId="77777777" w:rsidR="0072502F" w:rsidRDefault="0072502F" w:rsidP="00E708E6">
            <w:r>
              <w:lastRenderedPageBreak/>
              <w:t xml:space="preserve">        v_ReceivedAsp := f_NR5GC_MsgInDefault_GetOnePDUSessionEstReq(1);</w:t>
            </w:r>
          </w:p>
          <w:p w14:paraId="7E0EE8A4" w14:textId="77777777" w:rsidR="0072502F" w:rsidRDefault="0072502F" w:rsidP="00E708E6">
            <w:r>
              <w:t xml:space="preserve">        v_RxdMsg := true;</w:t>
            </w:r>
          </w:p>
          <w:p w14:paraId="1CFFDC3C" w14:textId="77777777" w:rsidR="0072502F" w:rsidRDefault="0072502F" w:rsidP="00E708E6">
            <w:r>
              <w:t xml:space="preserve">        t_Wait.stop;</w:t>
            </w:r>
          </w:p>
          <w:p w14:paraId="1EB098A1" w14:textId="77777777" w:rsidR="0072502F" w:rsidRDefault="0072502F" w:rsidP="00E708E6">
            <w:r>
              <w:t xml:space="preserve">      } else {</w:t>
            </w:r>
          </w:p>
          <w:p w14:paraId="77DC201E" w14:textId="77777777" w:rsidR="0072502F" w:rsidRDefault="0072502F" w:rsidP="00E708E6">
            <w:r>
              <w:t xml:space="preserve">        alt { // @sic R5-204330 sic@</w:t>
            </w:r>
          </w:p>
          <w:p w14:paraId="52C9119D" w14:textId="77777777" w:rsidR="0072502F" w:rsidRDefault="0072502F" w:rsidP="00E708E6">
            <w:r>
              <w:t xml:space="preserve">          [] SRB.receive(car_NR_SRB_NasPdu_IND(p_NR_CellId, </w:t>
            </w:r>
            <w:r w:rsidRPr="00334A81">
              <w:rPr>
                <w:highlight w:val="green"/>
              </w:rPr>
              <w:t>v_SRB</w:t>
            </w:r>
            <w:r>
              <w:t>, cr_NG_NAS_IndWithPiggybacking(tsc_SHT_IntegrityProtected_Ciphered))) -&gt; value v_ReceivedAsp // @sic R5s201413 sic@</w:t>
            </w:r>
          </w:p>
          <w:p w14:paraId="06B59179" w14:textId="77777777" w:rsidR="0072502F" w:rsidRDefault="0072502F" w:rsidP="00E708E6">
            <w:r>
              <w:t xml:space="preserve">          {</w:t>
            </w:r>
          </w:p>
          <w:p w14:paraId="7E9A95D6" w14:textId="77777777" w:rsidR="0072502F" w:rsidRDefault="0072502F" w:rsidP="00E708E6">
            <w:r>
              <w:t xml:space="preserve">            v_RxdMsg := true;</w:t>
            </w:r>
          </w:p>
          <w:p w14:paraId="0B732C81" w14:textId="77777777" w:rsidR="0072502F" w:rsidRDefault="0072502F" w:rsidP="00E708E6">
            <w:r>
              <w:t xml:space="preserve">            t_Wait.stop;</w:t>
            </w:r>
          </w:p>
          <w:p w14:paraId="5C7F0AC8" w14:textId="77777777" w:rsidR="0072502F" w:rsidRDefault="0072502F" w:rsidP="00E708E6">
            <w:r>
              <w:t xml:space="preserve">          }</w:t>
            </w:r>
          </w:p>
          <w:p w14:paraId="10CD8429" w14:textId="77777777" w:rsidR="0072502F" w:rsidRDefault="0072502F" w:rsidP="00E708E6">
            <w:r>
              <w:t xml:space="preserve">          [] t_Wait.timeout {</w:t>
            </w:r>
          </w:p>
          <w:p w14:paraId="3753C2C8" w14:textId="77777777" w:rsidR="0072502F" w:rsidRDefault="0072502F" w:rsidP="00E708E6">
            <w:r>
              <w:t xml:space="preserve">            if (p_FailWhenK_LessN and (K &lt; N)) {</w:t>
            </w:r>
          </w:p>
          <w:p w14:paraId="23643ABD" w14:textId="77777777" w:rsidR="0072502F" w:rsidRDefault="0072502F" w:rsidP="00E708E6">
            <w:r>
              <w:t xml:space="preserve">              f_NR_SetVerdictFailOrInconc(__FILE__, __LINE__, "Not enough PDU Session Modification Request messages");</w:t>
            </w:r>
          </w:p>
          <w:p w14:paraId="572E3475" w14:textId="77777777" w:rsidR="0072502F" w:rsidRDefault="0072502F" w:rsidP="00E708E6">
            <w:r>
              <w:t xml:space="preserve">            } else if (not p_FailWhenK_LessN) { // New message not received in time, so just end the loop  @sic R5-204330 sic@</w:t>
            </w:r>
          </w:p>
          <w:p w14:paraId="229F5781" w14:textId="77777777" w:rsidR="0072502F" w:rsidRDefault="0072502F" w:rsidP="00E708E6">
            <w:r>
              <w:t xml:space="preserve">              break;</w:t>
            </w:r>
          </w:p>
          <w:p w14:paraId="55ECB206" w14:textId="77777777" w:rsidR="0072502F" w:rsidRDefault="0072502F" w:rsidP="00E708E6">
            <w:r>
              <w:t xml:space="preserve">            }</w:t>
            </w:r>
          </w:p>
          <w:p w14:paraId="747678ED" w14:textId="77777777" w:rsidR="0072502F" w:rsidRDefault="0072502F" w:rsidP="00E708E6">
            <w:r>
              <w:t xml:space="preserve">            }</w:t>
            </w:r>
          </w:p>
          <w:p w14:paraId="000A19C2" w14:textId="77777777" w:rsidR="0072502F" w:rsidRDefault="0072502F" w:rsidP="00E708E6">
            <w:r>
              <w:t xml:space="preserve">            v_NG_NAS_DL_Pdu := f_Get_NG_PDUSessionModificationCommand(v_GSM_MobilityInfo.SessionId, v_GSM_MobilityInfo);</w:t>
            </w:r>
          </w:p>
          <w:p w14:paraId="1E8ACC1E" w14:textId="77777777" w:rsidR="0072502F" w:rsidRDefault="0072502F" w:rsidP="00E708E6">
            <w:r>
              <w:t xml:space="preserve">            f_BuildRRCReconfigParamsNewDRBs (v_RadioBearerConfig,</w:t>
            </w:r>
          </w:p>
          <w:p w14:paraId="4DC56DEB" w14:textId="77777777" w:rsidR="0072502F" w:rsidRDefault="0072502F" w:rsidP="00E708E6">
            <w:r>
              <w:t xml:space="preserve">                                             v_CellGroupConfig,</w:t>
            </w:r>
          </w:p>
          <w:p w14:paraId="2A16C1BD" w14:textId="77777777" w:rsidR="0072502F" w:rsidRDefault="0072502F" w:rsidP="00E708E6">
            <w:r>
              <w:t xml:space="preserve">                                             v_RadioBearerList,</w:t>
            </w:r>
          </w:p>
          <w:p w14:paraId="461342AE" w14:textId="77777777" w:rsidR="0072502F" w:rsidRDefault="0072502F" w:rsidP="00E708E6">
            <w:r>
              <w:t xml:space="preserve">                                             v_SDAP_ConfigurationList,</w:t>
            </w:r>
          </w:p>
          <w:p w14:paraId="6BF1F0F0" w14:textId="77777777" w:rsidR="0072502F" w:rsidRDefault="0072502F" w:rsidP="00E708E6">
            <w:r>
              <w:t xml:space="preserve">                                             p_NR_CellId,</w:t>
            </w:r>
          </w:p>
          <w:p w14:paraId="3BB51E53" w14:textId="77777777" w:rsidR="0072502F" w:rsidRDefault="0072502F" w:rsidP="00E708E6">
            <w:r>
              <w:t xml:space="preserve">                                             {v_GSM_MobilityInfo},</w:t>
            </w:r>
          </w:p>
          <w:p w14:paraId="2E5928CD" w14:textId="77777777" w:rsidR="0072502F" w:rsidRDefault="0072502F" w:rsidP="00E708E6">
            <w:r>
              <w:t xml:space="preserve">                                             v_SRBs);  // @sic R5-213442 sic@</w:t>
            </w:r>
          </w:p>
          <w:p w14:paraId="2D7F015D" w14:textId="77777777" w:rsidR="0072502F" w:rsidRDefault="0072502F" w:rsidP="00E708E6">
            <w:r>
              <w:t xml:space="preserve">            if (p_DRBsAlreadyConfigured) {  // @sic R5-213442 sic@</w:t>
            </w:r>
          </w:p>
          <w:p w14:paraId="7C640BCC" w14:textId="77777777" w:rsidR="0072502F" w:rsidRDefault="0072502F" w:rsidP="00E708E6">
            <w:r>
              <w:t xml:space="preserve">              SRB.send(cas_NR_SRB_NasPdu_REQ(p_NR_CellId, </w:t>
            </w:r>
            <w:r w:rsidRPr="00334A81">
              <w:rPr>
                <w:highlight w:val="green"/>
              </w:rPr>
              <w:t>v_SRB</w:t>
            </w:r>
            <w:r>
              <w:t>, -, cs_NG_NAS_RequestWithPiggybacking(tsc_SHT_IntegrityProtected_Ciphered, v_NG_NAS_DL_Pdu))); // @sic R5s201413 sic@</w:t>
            </w:r>
          </w:p>
          <w:p w14:paraId="25258819" w14:textId="77777777" w:rsidR="0072502F" w:rsidRDefault="0072502F" w:rsidP="00E708E6">
            <w:r>
              <w:t xml:space="preserve">            } else {                        // @sic R5-213442 sic@</w:t>
            </w:r>
          </w:p>
          <w:p w14:paraId="2BE2EBA5" w14:textId="77777777" w:rsidR="0072502F" w:rsidRDefault="0072502F" w:rsidP="00E708E6">
            <w:r>
              <w:t xml:space="preserve">              // Send with a RRC Reconfiguration message</w:t>
            </w:r>
          </w:p>
          <w:p w14:paraId="3B76D423" w14:textId="77777777" w:rsidR="0072502F" w:rsidRDefault="0072502F" w:rsidP="00E708E6">
            <w:r>
              <w:t xml:space="preserve">              f_NR_RRCReconfigNewDRBWithSSConfig(p_NR_CellId,</w:t>
            </w:r>
          </w:p>
          <w:p w14:paraId="58B50939" w14:textId="77777777" w:rsidR="0072502F" w:rsidRDefault="0072502F" w:rsidP="00E708E6">
            <w:r>
              <w:lastRenderedPageBreak/>
              <w:t xml:space="preserve">                                                 v_RadioBearerConfig,</w:t>
            </w:r>
          </w:p>
          <w:p w14:paraId="342FA6A0" w14:textId="77777777" w:rsidR="0072502F" w:rsidRDefault="0072502F" w:rsidP="00E708E6">
            <w:r>
              <w:t xml:space="preserve">                                                 v_RadioBearerList,</w:t>
            </w:r>
          </w:p>
          <w:p w14:paraId="23181694" w14:textId="77777777" w:rsidR="0072502F" w:rsidRDefault="0072502F" w:rsidP="00E708E6">
            <w:r>
              <w:t xml:space="preserve">                                                 v_CellGroupConfig,</w:t>
            </w:r>
          </w:p>
          <w:p w14:paraId="6E26E60F" w14:textId="77777777" w:rsidR="0072502F" w:rsidRDefault="0072502F" w:rsidP="00E708E6">
            <w:r>
              <w:t xml:space="preserve">                                                 { cs_NG_NAS_RequestWithPiggybacking(tsc_SHT_IntegrityProtected_Ciphered, v_NG_NAS_DL_Pdu) });</w:t>
            </w:r>
          </w:p>
          <w:p w14:paraId="6554B36D" w14:textId="77777777" w:rsidR="0072502F" w:rsidRDefault="0072502F" w:rsidP="00E708E6">
            <w:r>
              <w:t xml:space="preserve">            }</w:t>
            </w:r>
          </w:p>
          <w:p w14:paraId="7D743EAD" w14:textId="77777777" w:rsidR="0072502F" w:rsidRDefault="0072502F" w:rsidP="00E708E6">
            <w:r>
              <w:t xml:space="preserve">            </w:t>
            </w:r>
            <w:r w:rsidRPr="00334A81">
              <w:rPr>
                <w:highlight w:val="green"/>
              </w:rPr>
              <w:t>v_SRB := tsc_NR_RbId_SRB2</w:t>
            </w:r>
            <w:r>
              <w:t>;</w:t>
            </w:r>
          </w:p>
          <w:p w14:paraId="6F956A22" w14:textId="77777777" w:rsidR="0072502F" w:rsidRDefault="0072502F" w:rsidP="00E708E6">
            <w:r>
              <w:t xml:space="preserve">            v_WaitForComplete := true;</w:t>
            </w:r>
          </w:p>
          <w:p w14:paraId="52157AC9" w14:textId="77777777" w:rsidR="0072502F" w:rsidRDefault="0072502F" w:rsidP="00E708E6">
            <w:r>
              <w:t xml:space="preserve">            t_Wait.start;  // restart timer to wait for next Request</w:t>
            </w:r>
          </w:p>
          <w:p w14:paraId="1D14422B" w14:textId="77777777" w:rsidR="0072502F" w:rsidRDefault="0072502F" w:rsidP="00E708E6">
            <w:r>
              <w:t xml:space="preserve">          }</w:t>
            </w:r>
          </w:p>
          <w:p w14:paraId="2D3B3A99" w14:textId="77777777" w:rsidR="0072502F" w:rsidRDefault="0072502F" w:rsidP="00E708E6">
            <w:r>
              <w:t xml:space="preserve">        }</w:t>
            </w:r>
          </w:p>
          <w:p w14:paraId="5443C44A" w14:textId="77777777" w:rsidR="0072502F" w:rsidRDefault="0072502F" w:rsidP="00E708E6">
            <w:r>
              <w:t xml:space="preserve">        else if (v_WaitForComplete and ischosen(v_GSMMsg.pdu_Session_Modification_Complete)) {</w:t>
            </w:r>
          </w:p>
          <w:p w14:paraId="46CE3A60" w14:textId="77777777" w:rsidR="0072502F" w:rsidRDefault="0072502F" w:rsidP="00E708E6">
            <w:r>
              <w:t xml:space="preserve">          // The v_GSM_MobilityInfo WILL be initialised when this iteration of the loop is processed</w:t>
            </w:r>
          </w:p>
          <w:p w14:paraId="70A25980" w14:textId="77777777" w:rsidR="0072502F" w:rsidRDefault="0072502F" w:rsidP="00E708E6">
            <w:r>
              <w:t xml:space="preserve">          if (not f_Check_NG_PDUSessionModificationComplete(v_NG_NAS_UL_Pdu, v_GSM_MobilityInfo.SessionId, v_GSM_MobilityInfo.PTI)) {</w:t>
            </w:r>
          </w:p>
          <w:p w14:paraId="1F508188" w14:textId="77777777" w:rsidR="0072502F" w:rsidRDefault="0072502F" w:rsidP="00E708E6">
            <w:r>
              <w:t xml:space="preserve">            f_NR_SetVerdictFailOrInconc(__FILE__, __LINE__, "Invalid PDU SESSION MODIFICATION COMPLETE");</w:t>
            </w:r>
          </w:p>
          <w:p w14:paraId="6E8605F6" w14:textId="77777777" w:rsidR="0072502F" w:rsidRDefault="0072502F" w:rsidP="00E708E6">
            <w:r>
              <w:t xml:space="preserve">          }</w:t>
            </w:r>
          </w:p>
          <w:p w14:paraId="269F9A1E" w14:textId="77777777" w:rsidR="0072502F" w:rsidRDefault="0072502F" w:rsidP="00E708E6">
            <w:r>
              <w:t xml:space="preserve">          v_WaitForComplete := false;</w:t>
            </w:r>
          </w:p>
          <w:p w14:paraId="53E82C2A" w14:textId="77777777" w:rsidR="0072502F" w:rsidRDefault="0072502F" w:rsidP="00E708E6">
            <w:r>
              <w:t xml:space="preserve">          K := K + 1;</w:t>
            </w:r>
          </w:p>
          <w:p w14:paraId="0CF33B1A" w14:textId="77777777" w:rsidR="0072502F" w:rsidRDefault="0072502F" w:rsidP="00E708E6">
            <w:r>
              <w:t xml:space="preserve">        }</w:t>
            </w:r>
          </w:p>
          <w:p w14:paraId="6A2F00E0" w14:textId="77777777" w:rsidR="0072502F" w:rsidRDefault="0072502F" w:rsidP="00E708E6">
            <w:r>
              <w:t xml:space="preserve">        else {</w:t>
            </w:r>
          </w:p>
          <w:p w14:paraId="28418691" w14:textId="77777777" w:rsidR="0072502F" w:rsidRDefault="0072502F" w:rsidP="00E708E6">
            <w:r>
              <w:t xml:space="preserve">          f_NR_SetVerdictFailOrInconc(__FILE__, __LINE__, "Unexpected NAS PDU");</w:t>
            </w:r>
          </w:p>
          <w:p w14:paraId="74D41F72" w14:textId="77777777" w:rsidR="0072502F" w:rsidRDefault="0072502F" w:rsidP="00E708E6">
            <w:r>
              <w:t xml:space="preserve">        }</w:t>
            </w:r>
          </w:p>
          <w:p w14:paraId="08C75027" w14:textId="77777777" w:rsidR="0072502F" w:rsidRDefault="0072502F" w:rsidP="00E708E6"/>
          <w:p w14:paraId="615AA5D5" w14:textId="77777777" w:rsidR="0072502F" w:rsidRDefault="0072502F" w:rsidP="00E708E6">
            <w:r>
              <w:t xml:space="preserve">      }</w:t>
            </w:r>
          </w:p>
          <w:p w14:paraId="6D98C906" w14:textId="77777777" w:rsidR="0072502F" w:rsidRDefault="0072502F" w:rsidP="00E708E6">
            <w:r>
              <w:t xml:space="preserve">      v_RxdMsg := false; // @sic R5s210520 sic@</w:t>
            </w:r>
          </w:p>
          <w:p w14:paraId="1964D38F" w14:textId="77777777" w:rsidR="0072502F" w:rsidRDefault="0072502F" w:rsidP="00E708E6">
            <w:r>
              <w:t xml:space="preserve">    }</w:t>
            </w:r>
          </w:p>
          <w:p w14:paraId="4C14C979" w14:textId="77777777" w:rsidR="0072502F" w:rsidRDefault="0072502F" w:rsidP="00E708E6">
            <w:r>
              <w:t xml:space="preserve">    // Timer will have been started again in loop, but loop is now finished, so need to stop timer</w:t>
            </w:r>
          </w:p>
          <w:p w14:paraId="54820D75" w14:textId="77777777" w:rsidR="0072502F" w:rsidRDefault="0072502F" w:rsidP="00E708E6">
            <w:r>
              <w:t xml:space="preserve">    t_Wait.stop;</w:t>
            </w:r>
          </w:p>
          <w:p w14:paraId="1C4B2DED" w14:textId="77777777" w:rsidR="0072502F" w:rsidRDefault="0072502F" w:rsidP="00E708E6">
            <w:r>
              <w:t xml:space="preserve">    </w:t>
            </w:r>
          </w:p>
          <w:p w14:paraId="0B2DB092" w14:textId="77777777" w:rsidR="0072502F" w:rsidRDefault="0072502F" w:rsidP="00E708E6">
            <w:r>
              <w:t xml:space="preserve">    if (p_SRB == tsc_NR_RbId_SRB2) { // @sic R5s201654 sic@</w:t>
            </w:r>
          </w:p>
          <w:p w14:paraId="72DB91D9" w14:textId="77777777" w:rsidR="0072502F" w:rsidRDefault="0072502F" w:rsidP="00E708E6">
            <w:r>
              <w:t xml:space="preserve">      v_SRBs := SRB1_2;</w:t>
            </w:r>
          </w:p>
          <w:p w14:paraId="6C77369A" w14:textId="77777777" w:rsidR="0072502F" w:rsidRDefault="0072502F" w:rsidP="00E708E6">
            <w:r>
              <w:t xml:space="preserve">    }</w:t>
            </w:r>
          </w:p>
          <w:p w14:paraId="3476AD0E" w14:textId="77777777" w:rsidR="0072502F" w:rsidRDefault="0072502F" w:rsidP="00E708E6">
            <w:r>
              <w:t xml:space="preserve">    return v_ReregisterIMS;</w:t>
            </w:r>
          </w:p>
          <w:p w14:paraId="47D9B658" w14:textId="77777777" w:rsidR="0072502F" w:rsidRDefault="0072502F" w:rsidP="00E708E6">
            <w:r>
              <w:t xml:space="preserve">  }</w:t>
            </w:r>
          </w:p>
        </w:tc>
      </w:tr>
      <w:bookmarkEnd w:id="10"/>
    </w:tbl>
    <w:p w14:paraId="502EB1C1" w14:textId="109281B8" w:rsidR="00C902CB" w:rsidRDefault="00C902CB" w:rsidP="00C85DD5">
      <w:pPr>
        <w:spacing w:after="0"/>
        <w:rPr>
          <w:rFonts w:ascii="Arial" w:hAnsi="Arial"/>
          <w:b/>
          <w:lang w:eastAsia="en-GB"/>
        </w:rPr>
      </w:pPr>
    </w:p>
    <w:sectPr w:rsidR="00C902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A553D" w14:textId="77777777" w:rsidR="00AF685F" w:rsidRDefault="00AF685F">
      <w:r>
        <w:separator/>
      </w:r>
    </w:p>
  </w:endnote>
  <w:endnote w:type="continuationSeparator" w:id="0">
    <w:p w14:paraId="63DDD0BD" w14:textId="77777777" w:rsidR="00AF685F" w:rsidRDefault="00AF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1EBFE" w14:textId="77777777" w:rsidR="00AF685F" w:rsidRDefault="00AF685F">
      <w:r>
        <w:separator/>
      </w:r>
    </w:p>
  </w:footnote>
  <w:footnote w:type="continuationSeparator" w:id="0">
    <w:p w14:paraId="12794268" w14:textId="77777777" w:rsidR="00AF685F" w:rsidRDefault="00AF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E708E6" w:rsidRDefault="00E708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E708E6" w:rsidRDefault="00E70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E708E6" w:rsidRDefault="00E708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E708E6" w:rsidRDefault="00E70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A1FF7"/>
    <w:multiLevelType w:val="hybridMultilevel"/>
    <w:tmpl w:val="2CB69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F14BCB"/>
    <w:multiLevelType w:val="hybridMultilevel"/>
    <w:tmpl w:val="4886A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4"/>
  </w:num>
  <w:num w:numId="6">
    <w:abstractNumId w:val="7"/>
  </w:num>
  <w:num w:numId="7">
    <w:abstractNumId w:val="26"/>
  </w:num>
  <w:num w:numId="8">
    <w:abstractNumId w:val="39"/>
  </w:num>
  <w:num w:numId="9">
    <w:abstractNumId w:val="25"/>
  </w:num>
  <w:num w:numId="10">
    <w:abstractNumId w:val="23"/>
  </w:num>
  <w:num w:numId="11">
    <w:abstractNumId w:val="36"/>
  </w:num>
  <w:num w:numId="12">
    <w:abstractNumId w:val="30"/>
  </w:num>
  <w:num w:numId="13">
    <w:abstractNumId w:val="12"/>
  </w:num>
  <w:num w:numId="14">
    <w:abstractNumId w:val="42"/>
  </w:num>
  <w:num w:numId="15">
    <w:abstractNumId w:val="18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8"/>
  </w:num>
  <w:num w:numId="27">
    <w:abstractNumId w:val="19"/>
  </w:num>
  <w:num w:numId="28">
    <w:abstractNumId w:val="20"/>
  </w:num>
  <w:num w:numId="29">
    <w:abstractNumId w:val="16"/>
  </w:num>
  <w:num w:numId="30">
    <w:abstractNumId w:val="43"/>
  </w:num>
  <w:num w:numId="31">
    <w:abstractNumId w:val="6"/>
  </w:num>
  <w:num w:numId="32">
    <w:abstractNumId w:val="5"/>
  </w:num>
  <w:num w:numId="33">
    <w:abstractNumId w:val="28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3"/>
  </w:num>
  <w:num w:numId="40">
    <w:abstractNumId w:val="13"/>
  </w:num>
  <w:num w:numId="41">
    <w:abstractNumId w:val="29"/>
  </w:num>
  <w:num w:numId="42">
    <w:abstractNumId w:val="41"/>
  </w:num>
  <w:num w:numId="43">
    <w:abstractNumId w:val="10"/>
  </w:num>
  <w:num w:numId="44">
    <w:abstractNumId w:val="32"/>
  </w:num>
  <w:num w:numId="45">
    <w:abstractNumId w:val="2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024E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03DD"/>
    <w:rsid w:val="004F2994"/>
    <w:rsid w:val="00502FEC"/>
    <w:rsid w:val="0051580D"/>
    <w:rsid w:val="0051584C"/>
    <w:rsid w:val="005268A0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502F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74EF8"/>
    <w:rsid w:val="00881CD5"/>
    <w:rsid w:val="008863B9"/>
    <w:rsid w:val="0088640C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1D3A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0CE4"/>
    <w:rsid w:val="00AD1CD8"/>
    <w:rsid w:val="00AD62D3"/>
    <w:rsid w:val="00AF685F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40C5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667B7"/>
    <w:rsid w:val="00E708E6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66272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1884</TotalTime>
  <Pages>18</Pages>
  <Words>2695</Words>
  <Characters>25590</Characters>
  <Application>Microsoft Office Word</Application>
  <DocSecurity>0</DocSecurity>
  <Lines>213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85</cp:revision>
  <cp:lastPrinted>1900-01-01T00:00:00Z</cp:lastPrinted>
  <dcterms:created xsi:type="dcterms:W3CDTF">2020-12-08T10:56:00Z</dcterms:created>
  <dcterms:modified xsi:type="dcterms:W3CDTF">2021-08-23T10:45:00Z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