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DD72C5" w14:textId="7B75C1BF" w:rsidR="008E625E" w:rsidRDefault="008E625E" w:rsidP="008E625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2021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R5s210</w:t>
        </w:r>
        <w:r w:rsidR="00F62373">
          <w:rPr>
            <w:b/>
            <w:i/>
            <w:noProof/>
            <w:sz w:val="28"/>
          </w:rPr>
          <w:t>938</w:t>
        </w:r>
      </w:fldSimple>
    </w:p>
    <w:p w14:paraId="4788C5E2" w14:textId="77777777" w:rsidR="008E625E" w:rsidRDefault="008E625E" w:rsidP="008E625E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/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7th Dec 2020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E625E" w14:paraId="0A9706AC" w14:textId="77777777" w:rsidTr="000443B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1C5288" w14:textId="77777777" w:rsidR="008E625E" w:rsidRDefault="008E625E" w:rsidP="000443B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8E625E" w14:paraId="79820A42" w14:textId="77777777" w:rsidTr="000443B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EE7B11A" w14:textId="77777777" w:rsidR="008E625E" w:rsidRDefault="008E625E" w:rsidP="000443B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E625E" w14:paraId="360BEC38" w14:textId="77777777" w:rsidTr="000443B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D081B0" w14:textId="77777777" w:rsidR="008E625E" w:rsidRDefault="008E625E" w:rsidP="000443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625E" w14:paraId="68547B63" w14:textId="77777777" w:rsidTr="000443BE">
        <w:tc>
          <w:tcPr>
            <w:tcW w:w="142" w:type="dxa"/>
            <w:tcBorders>
              <w:left w:val="single" w:sz="4" w:space="0" w:color="auto"/>
            </w:tcBorders>
          </w:tcPr>
          <w:p w14:paraId="0271EB6D" w14:textId="77777777" w:rsidR="008E625E" w:rsidRDefault="008E625E" w:rsidP="000443B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7616839" w14:textId="77777777" w:rsidR="008E625E" w:rsidRPr="00410371" w:rsidRDefault="008E625E" w:rsidP="000443B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1EE83252" w14:textId="77777777" w:rsidR="008E625E" w:rsidRDefault="008E625E" w:rsidP="000443B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CDF3593" w14:textId="77777777" w:rsidR="008E625E" w:rsidRPr="00410371" w:rsidRDefault="008E625E" w:rsidP="000443BE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1778</w:t>
              </w:r>
            </w:fldSimple>
          </w:p>
        </w:tc>
        <w:tc>
          <w:tcPr>
            <w:tcW w:w="709" w:type="dxa"/>
          </w:tcPr>
          <w:p w14:paraId="2A1734AD" w14:textId="77777777" w:rsidR="008E625E" w:rsidRDefault="008E625E" w:rsidP="000443B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74C9661" w14:textId="04D09E67" w:rsidR="008E625E" w:rsidRPr="00410371" w:rsidRDefault="00F62373" w:rsidP="000443B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3031F6A8" w14:textId="77777777" w:rsidR="008E625E" w:rsidRDefault="008E625E" w:rsidP="000443B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7D068B2" w14:textId="4F39129F" w:rsidR="008E625E" w:rsidRPr="00410371" w:rsidRDefault="008E625E" w:rsidP="000443B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16.</w:t>
              </w:r>
              <w:r w:rsidR="00F62373">
                <w:rPr>
                  <w:b/>
                  <w:noProof/>
                  <w:sz w:val="28"/>
                </w:rPr>
                <w:t>2</w:t>
              </w:r>
              <w:r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14D2A16" w14:textId="77777777" w:rsidR="008E625E" w:rsidRDefault="008E625E" w:rsidP="000443BE">
            <w:pPr>
              <w:pStyle w:val="CRCoverPage"/>
              <w:spacing w:after="0"/>
              <w:rPr>
                <w:noProof/>
              </w:rPr>
            </w:pPr>
          </w:p>
        </w:tc>
      </w:tr>
      <w:tr w:rsidR="008E625E" w14:paraId="1F774994" w14:textId="77777777" w:rsidTr="000443B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0E664D" w14:textId="77777777" w:rsidR="008E625E" w:rsidRDefault="008E625E" w:rsidP="000443BE">
            <w:pPr>
              <w:pStyle w:val="CRCoverPage"/>
              <w:spacing w:after="0"/>
              <w:rPr>
                <w:noProof/>
              </w:rPr>
            </w:pPr>
          </w:p>
        </w:tc>
      </w:tr>
      <w:tr w:rsidR="008E625E" w14:paraId="621F59E6" w14:textId="77777777" w:rsidTr="000443B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E4E6FAF" w14:textId="77777777" w:rsidR="008E625E" w:rsidRPr="00F25D98" w:rsidRDefault="008E625E" w:rsidP="000443B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E625E" w14:paraId="1A3F245D" w14:textId="77777777" w:rsidTr="000443BE">
        <w:tc>
          <w:tcPr>
            <w:tcW w:w="9641" w:type="dxa"/>
            <w:gridSpan w:val="9"/>
          </w:tcPr>
          <w:p w14:paraId="67C8B7C6" w14:textId="77777777" w:rsidR="008E625E" w:rsidRDefault="008E625E" w:rsidP="000443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362B9D0" w14:textId="77777777" w:rsidR="008E625E" w:rsidRDefault="008E625E" w:rsidP="008E625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E625E" w14:paraId="28C44D31" w14:textId="77777777" w:rsidTr="000443BE">
        <w:tc>
          <w:tcPr>
            <w:tcW w:w="2835" w:type="dxa"/>
          </w:tcPr>
          <w:p w14:paraId="7D7F129C" w14:textId="77777777" w:rsidR="008E625E" w:rsidRDefault="008E625E" w:rsidP="000443B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EF9F7C4" w14:textId="77777777" w:rsidR="008E625E" w:rsidRDefault="008E625E" w:rsidP="000443B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6A2CEE1" w14:textId="77777777" w:rsidR="008E625E" w:rsidRDefault="008E625E" w:rsidP="000443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EE75BD0" w14:textId="77777777" w:rsidR="008E625E" w:rsidRDefault="008E625E" w:rsidP="000443B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BA1EBE" w14:textId="77777777" w:rsidR="008E625E" w:rsidRDefault="008E625E" w:rsidP="000443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B3A333F" w14:textId="77777777" w:rsidR="008E625E" w:rsidRDefault="008E625E" w:rsidP="000443B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2CCB1A7" w14:textId="77777777" w:rsidR="008E625E" w:rsidRDefault="008E625E" w:rsidP="000443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1C85598" w14:textId="77777777" w:rsidR="008E625E" w:rsidRDefault="008E625E" w:rsidP="000443B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8880DB" w14:textId="77777777" w:rsidR="008E625E" w:rsidRDefault="008E625E" w:rsidP="000443B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DD21F8E" w14:textId="77777777" w:rsidR="008E625E" w:rsidRDefault="008E625E" w:rsidP="008E625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E625E" w14:paraId="1CF9E3D3" w14:textId="77777777" w:rsidTr="000443BE">
        <w:tc>
          <w:tcPr>
            <w:tcW w:w="9640" w:type="dxa"/>
            <w:gridSpan w:val="11"/>
          </w:tcPr>
          <w:p w14:paraId="51113A64" w14:textId="77777777" w:rsidR="008E625E" w:rsidRDefault="008E625E" w:rsidP="000443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625E" w14:paraId="449730AE" w14:textId="77777777" w:rsidTr="000443B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9A5D2CB" w14:textId="77777777" w:rsidR="008E625E" w:rsidRDefault="008E625E" w:rsidP="000443B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9497FB" w14:textId="77777777" w:rsidR="008E625E" w:rsidRDefault="008E625E" w:rsidP="000443B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function f_NR_CheckDataPath_CA</w:t>
              </w:r>
            </w:fldSimple>
          </w:p>
        </w:tc>
      </w:tr>
      <w:tr w:rsidR="008E625E" w14:paraId="0C811B7D" w14:textId="77777777" w:rsidTr="000443BE">
        <w:tc>
          <w:tcPr>
            <w:tcW w:w="1843" w:type="dxa"/>
            <w:tcBorders>
              <w:left w:val="single" w:sz="4" w:space="0" w:color="auto"/>
            </w:tcBorders>
          </w:tcPr>
          <w:p w14:paraId="77335B66" w14:textId="77777777" w:rsidR="008E625E" w:rsidRDefault="008E625E" w:rsidP="000443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846503E" w14:textId="77777777" w:rsidR="008E625E" w:rsidRDefault="008E625E" w:rsidP="000443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625E" w14:paraId="434AE619" w14:textId="77777777" w:rsidTr="000443BE">
        <w:tc>
          <w:tcPr>
            <w:tcW w:w="1843" w:type="dxa"/>
            <w:tcBorders>
              <w:left w:val="single" w:sz="4" w:space="0" w:color="auto"/>
            </w:tcBorders>
          </w:tcPr>
          <w:p w14:paraId="50085064" w14:textId="77777777" w:rsidR="008E625E" w:rsidRDefault="008E625E" w:rsidP="000443B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A00FF31" w14:textId="77777777" w:rsidR="008E625E" w:rsidRDefault="008E625E" w:rsidP="000443B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8E625E" w14:paraId="1064820D" w14:textId="77777777" w:rsidTr="000443BE">
        <w:tc>
          <w:tcPr>
            <w:tcW w:w="1843" w:type="dxa"/>
            <w:tcBorders>
              <w:left w:val="single" w:sz="4" w:space="0" w:color="auto"/>
            </w:tcBorders>
          </w:tcPr>
          <w:p w14:paraId="2B6A2B1E" w14:textId="77777777" w:rsidR="008E625E" w:rsidRDefault="008E625E" w:rsidP="000443B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304F62B" w14:textId="77777777" w:rsidR="008E625E" w:rsidRDefault="008E625E" w:rsidP="000443BE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8E625E" w14:paraId="39FDF053" w14:textId="77777777" w:rsidTr="000443BE">
        <w:tc>
          <w:tcPr>
            <w:tcW w:w="1843" w:type="dxa"/>
            <w:tcBorders>
              <w:left w:val="single" w:sz="4" w:space="0" w:color="auto"/>
            </w:tcBorders>
          </w:tcPr>
          <w:p w14:paraId="7ADDE990" w14:textId="77777777" w:rsidR="008E625E" w:rsidRDefault="008E625E" w:rsidP="000443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E562609" w14:textId="77777777" w:rsidR="008E625E" w:rsidRDefault="008E625E" w:rsidP="000443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625E" w14:paraId="67EBC161" w14:textId="77777777" w:rsidTr="000443BE">
        <w:tc>
          <w:tcPr>
            <w:tcW w:w="1843" w:type="dxa"/>
            <w:tcBorders>
              <w:left w:val="single" w:sz="4" w:space="0" w:color="auto"/>
            </w:tcBorders>
          </w:tcPr>
          <w:p w14:paraId="5DF97DD0" w14:textId="77777777" w:rsidR="008E625E" w:rsidRDefault="008E625E" w:rsidP="000443B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75C7059" w14:textId="77777777" w:rsidR="008E625E" w:rsidRDefault="008E625E" w:rsidP="000443B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404EF3BA" w14:textId="77777777" w:rsidR="008E625E" w:rsidRDefault="008E625E" w:rsidP="000443B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E907E7" w14:textId="77777777" w:rsidR="008E625E" w:rsidRDefault="008E625E" w:rsidP="000443B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E100E3" w14:textId="77777777" w:rsidR="008E625E" w:rsidRDefault="008E625E" w:rsidP="000443B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2021-06-24</w:t>
              </w:r>
            </w:fldSimple>
          </w:p>
        </w:tc>
      </w:tr>
      <w:tr w:rsidR="008E625E" w14:paraId="07B7623F" w14:textId="77777777" w:rsidTr="000443BE">
        <w:tc>
          <w:tcPr>
            <w:tcW w:w="1843" w:type="dxa"/>
            <w:tcBorders>
              <w:left w:val="single" w:sz="4" w:space="0" w:color="auto"/>
            </w:tcBorders>
          </w:tcPr>
          <w:p w14:paraId="5A6699ED" w14:textId="77777777" w:rsidR="008E625E" w:rsidRDefault="008E625E" w:rsidP="000443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D2C0452" w14:textId="77777777" w:rsidR="008E625E" w:rsidRDefault="008E625E" w:rsidP="000443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CAE94DC" w14:textId="77777777" w:rsidR="008E625E" w:rsidRDefault="008E625E" w:rsidP="000443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09171F3" w14:textId="77777777" w:rsidR="008E625E" w:rsidRDefault="008E625E" w:rsidP="000443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6CD2955" w14:textId="77777777" w:rsidR="008E625E" w:rsidRDefault="008E625E" w:rsidP="000443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625E" w14:paraId="704C68B2" w14:textId="77777777" w:rsidTr="000443B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140BF7D" w14:textId="77777777" w:rsidR="008E625E" w:rsidRDefault="008E625E" w:rsidP="000443B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BFEE584" w14:textId="77777777" w:rsidR="008E625E" w:rsidRDefault="008E625E" w:rsidP="000443B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CB7E142" w14:textId="77777777" w:rsidR="008E625E" w:rsidRDefault="008E625E" w:rsidP="000443B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5494E76" w14:textId="77777777" w:rsidR="008E625E" w:rsidRDefault="008E625E" w:rsidP="000443B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53C228" w14:textId="77777777" w:rsidR="008E625E" w:rsidRDefault="008E625E" w:rsidP="000443B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Rel-16</w:t>
              </w:r>
            </w:fldSimple>
          </w:p>
        </w:tc>
      </w:tr>
      <w:tr w:rsidR="008E625E" w14:paraId="431DDD13" w14:textId="77777777" w:rsidTr="000443B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E5971A5" w14:textId="77777777" w:rsidR="008E625E" w:rsidRDefault="008E625E" w:rsidP="000443B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699FE3" w14:textId="77777777" w:rsidR="008E625E" w:rsidRDefault="008E625E" w:rsidP="000443B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7276BE1" w14:textId="77777777" w:rsidR="008E625E" w:rsidRDefault="008E625E" w:rsidP="000443B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E627B38" w14:textId="77777777" w:rsidR="008E625E" w:rsidRPr="007C2097" w:rsidRDefault="008E625E" w:rsidP="000443B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8E625E" w14:paraId="73B53A12" w14:textId="77777777" w:rsidTr="000443BE">
        <w:tc>
          <w:tcPr>
            <w:tcW w:w="1843" w:type="dxa"/>
          </w:tcPr>
          <w:p w14:paraId="6BB6F18C" w14:textId="77777777" w:rsidR="008E625E" w:rsidRDefault="008E625E" w:rsidP="000443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45D8B48" w14:textId="77777777" w:rsidR="008E625E" w:rsidRDefault="008E625E" w:rsidP="000443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625E" w14:paraId="2BB3BEAB" w14:textId="77777777" w:rsidTr="000443B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81BA7B" w14:textId="77777777" w:rsidR="008E625E" w:rsidRDefault="008E625E" w:rsidP="008E62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DBB090" w14:textId="77777777" w:rsidR="008E625E" w:rsidRDefault="008E625E" w:rsidP="008E625E">
            <w:pPr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In the current TTCN implementation of the function f_NR_CheckDataPath_CA(), the data is being originated on the SCell whereas the DRB was established on the PSCell, this seems to be </w:t>
            </w:r>
            <w:r w:rsidRPr="00332327">
              <w:rPr>
                <w:rFonts w:ascii="Arial" w:eastAsia="Calibri" w:hAnsi="Arial" w:cs="Arial"/>
                <w:color w:val="000000"/>
              </w:rPr>
              <w:t>contradictory</w:t>
            </w:r>
            <w:r>
              <w:rPr>
                <w:rFonts w:ascii="Arial" w:eastAsia="Calibri" w:hAnsi="Arial" w:cs="Arial"/>
                <w:color w:val="000000"/>
              </w:rPr>
              <w:t xml:space="preserve">. </w:t>
            </w:r>
          </w:p>
          <w:p w14:paraId="601160C6" w14:textId="77777777" w:rsidR="008E625E" w:rsidRDefault="008E625E" w:rsidP="008E625E">
            <w:pPr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color w:val="000000"/>
              </w:rPr>
            </w:pPr>
          </w:p>
          <w:p w14:paraId="15BA6B51" w14:textId="77777777" w:rsidR="008E625E" w:rsidRPr="002E008A" w:rsidRDefault="008E625E" w:rsidP="008E625E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rFonts w:ascii="Arial" w:eastAsia="Calibri" w:hAnsi="Arial" w:cs="Arial"/>
                <w:color w:val="000000"/>
              </w:rPr>
              <w:t>As the DRB was established on the PSCell and not on the SCell, the DRB data should originate on the PSCell (NR Cell 1)</w:t>
            </w:r>
            <w:r w:rsidRPr="002E008A">
              <w:rPr>
                <w:noProof/>
              </w:rPr>
              <w:t xml:space="preserve"> </w:t>
            </w:r>
          </w:p>
        </w:tc>
      </w:tr>
      <w:tr w:rsidR="008E625E" w14:paraId="5A11E8D6" w14:textId="77777777" w:rsidTr="000443B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68176" w14:textId="77777777" w:rsidR="008E625E" w:rsidRDefault="008E625E" w:rsidP="008E62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C14F73" w14:textId="77777777" w:rsidR="008E625E" w:rsidRPr="00CF39F2" w:rsidRDefault="008E625E" w:rsidP="008E625E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8E625E" w14:paraId="37F0B7C4" w14:textId="77777777" w:rsidTr="000443B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1E2F88" w14:textId="77777777" w:rsidR="008E625E" w:rsidRDefault="008E625E" w:rsidP="008E62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D1273C9" w14:textId="77777777" w:rsidR="008E625E" w:rsidRPr="006316B2" w:rsidRDefault="008E625E" w:rsidP="008E625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It is proposed to make the DRB data originated from PSCell ( NR Cell 1 )</w:t>
            </w:r>
          </w:p>
        </w:tc>
      </w:tr>
      <w:tr w:rsidR="008E625E" w14:paraId="11E70500" w14:textId="77777777" w:rsidTr="000443B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C6BA90" w14:textId="77777777" w:rsidR="008E625E" w:rsidRDefault="008E625E" w:rsidP="008E62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EFF06A" w14:textId="77777777" w:rsidR="008E625E" w:rsidRPr="00CF39F2" w:rsidRDefault="008E625E" w:rsidP="008E625E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8E625E" w14:paraId="4EC3740C" w14:textId="77777777" w:rsidTr="000443B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6B79974" w14:textId="77777777" w:rsidR="008E625E" w:rsidRDefault="008E625E" w:rsidP="008E62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86E9C8" w14:textId="77777777" w:rsidR="008E625E" w:rsidRPr="00CF39F2" w:rsidRDefault="008E625E" w:rsidP="008E625E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noProof/>
              </w:rPr>
              <w:t>TTCN may not be in line with the Prose.</w:t>
            </w:r>
          </w:p>
        </w:tc>
      </w:tr>
      <w:tr w:rsidR="008E625E" w14:paraId="6F505FC0" w14:textId="77777777" w:rsidTr="000443BE">
        <w:tc>
          <w:tcPr>
            <w:tcW w:w="2694" w:type="dxa"/>
            <w:gridSpan w:val="2"/>
          </w:tcPr>
          <w:p w14:paraId="3B47DAC2" w14:textId="77777777" w:rsidR="008E625E" w:rsidRDefault="008E625E" w:rsidP="008E62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EA01B9E" w14:textId="77777777" w:rsidR="008E625E" w:rsidRDefault="008E625E" w:rsidP="008E62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625E" w14:paraId="59443C7D" w14:textId="77777777" w:rsidTr="000443B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9764368" w14:textId="77777777" w:rsidR="008E625E" w:rsidRDefault="008E625E" w:rsidP="008E62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04D3F5" w14:textId="77777777" w:rsidR="008E625E" w:rsidRDefault="008E625E" w:rsidP="008E625E">
            <w:pPr>
              <w:pStyle w:val="CRCoverPage"/>
              <w:spacing w:after="0"/>
              <w:rPr>
                <w:noProof/>
              </w:rPr>
            </w:pPr>
            <w:r>
              <w:rPr>
                <w:rFonts w:eastAsia="Calibri" w:cs="Arial"/>
                <w:color w:val="000000"/>
              </w:rPr>
              <w:t>All the ENDC CA test cases where loopback of the DRB data is involved</w:t>
            </w:r>
            <w:r>
              <w:rPr>
                <w:noProof/>
              </w:rPr>
              <w:t xml:space="preserve"> </w:t>
            </w:r>
          </w:p>
        </w:tc>
      </w:tr>
      <w:tr w:rsidR="008E625E" w14:paraId="53A67F64" w14:textId="77777777" w:rsidTr="000443B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D16320" w14:textId="77777777" w:rsidR="008E625E" w:rsidRDefault="008E625E" w:rsidP="008E62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D482B0" w14:textId="77777777" w:rsidR="008E625E" w:rsidRDefault="008E625E" w:rsidP="008E62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625E" w14:paraId="435FC8A9" w14:textId="77777777" w:rsidTr="000443B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71F6EC" w14:textId="77777777" w:rsidR="008E625E" w:rsidRDefault="008E625E" w:rsidP="008E62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1A7C2C" w14:textId="77777777" w:rsidR="008E625E" w:rsidRDefault="008E625E" w:rsidP="008E62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31A85EA" w14:textId="77777777" w:rsidR="008E625E" w:rsidRDefault="008E625E" w:rsidP="008E62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B904B6E" w14:textId="77777777" w:rsidR="008E625E" w:rsidRDefault="008E625E" w:rsidP="008E625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9AAAA9B" w14:textId="77777777" w:rsidR="008E625E" w:rsidRDefault="008E625E" w:rsidP="008E625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E625E" w14:paraId="1D57961A" w14:textId="77777777" w:rsidTr="000443B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A1D8C1" w14:textId="77777777" w:rsidR="008E625E" w:rsidRDefault="008E625E" w:rsidP="008E62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054A63" w14:textId="77777777" w:rsidR="008E625E" w:rsidRDefault="008E625E" w:rsidP="008E62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03B5D7" w14:textId="77777777" w:rsidR="008E625E" w:rsidRDefault="008E625E" w:rsidP="008E62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63FF4D" w14:textId="77777777" w:rsidR="008E625E" w:rsidRDefault="008E625E" w:rsidP="008E625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A461319" w14:textId="77777777" w:rsidR="008E625E" w:rsidRDefault="008E625E" w:rsidP="008E625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E625E" w14:paraId="76E87402" w14:textId="77777777" w:rsidTr="000443B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262C20" w14:textId="77777777" w:rsidR="008E625E" w:rsidRDefault="008E625E" w:rsidP="008E625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77A8D0" w14:textId="77777777" w:rsidR="008E625E" w:rsidRDefault="008E625E" w:rsidP="008E62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93D73B" w14:textId="77777777" w:rsidR="008E625E" w:rsidRDefault="008E625E" w:rsidP="008E62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6B4B799" w14:textId="77777777" w:rsidR="008E625E" w:rsidRDefault="008E625E" w:rsidP="008E625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F40ECB" w14:textId="77777777" w:rsidR="008E625E" w:rsidRDefault="008E625E" w:rsidP="008E625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E625E" w14:paraId="48D5602E" w14:textId="77777777" w:rsidTr="000443B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B77101" w14:textId="77777777" w:rsidR="008E625E" w:rsidRDefault="008E625E" w:rsidP="008E625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770C00" w14:textId="77777777" w:rsidR="008E625E" w:rsidRDefault="008E625E" w:rsidP="008E62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1457A1" w14:textId="77777777" w:rsidR="008E625E" w:rsidRDefault="008E625E" w:rsidP="008E62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72B099" w14:textId="77777777" w:rsidR="008E625E" w:rsidRDefault="008E625E" w:rsidP="008E625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EDDA1E" w14:textId="77777777" w:rsidR="008E625E" w:rsidRDefault="008E625E" w:rsidP="008E625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E625E" w14:paraId="7B31A61E" w14:textId="77777777" w:rsidTr="000443B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D78FCA" w14:textId="77777777" w:rsidR="008E625E" w:rsidRDefault="008E625E" w:rsidP="008E625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B4125F" w14:textId="77777777" w:rsidR="008E625E" w:rsidRDefault="008E625E" w:rsidP="008E625E">
            <w:pPr>
              <w:pStyle w:val="CRCoverPage"/>
              <w:spacing w:after="0"/>
              <w:rPr>
                <w:noProof/>
              </w:rPr>
            </w:pPr>
          </w:p>
        </w:tc>
      </w:tr>
      <w:tr w:rsidR="008E625E" w14:paraId="6390ACD7" w14:textId="77777777" w:rsidTr="000443B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ABEC469" w14:textId="77777777" w:rsidR="008E625E" w:rsidRDefault="008E625E" w:rsidP="008E62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81BF32" w14:textId="77777777" w:rsidR="008E625E" w:rsidRDefault="008E625E" w:rsidP="008E62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R5s210298 was raised for this earlier</w:t>
            </w:r>
          </w:p>
        </w:tc>
      </w:tr>
      <w:tr w:rsidR="008E625E" w:rsidRPr="008863B9" w14:paraId="1895744D" w14:textId="77777777" w:rsidTr="000443B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0439F7A" w14:textId="77777777" w:rsidR="008E625E" w:rsidRPr="008863B9" w:rsidRDefault="008E625E" w:rsidP="008E62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D49F052" w14:textId="77777777" w:rsidR="008E625E" w:rsidRPr="008863B9" w:rsidRDefault="008E625E" w:rsidP="008E625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E625E" w14:paraId="005FA80C" w14:textId="77777777" w:rsidTr="000443B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9B60DA" w14:textId="77777777" w:rsidR="008E625E" w:rsidRDefault="008E625E" w:rsidP="008E62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DF4B7C" w14:textId="77777777" w:rsidR="008E625E" w:rsidRDefault="008E625E" w:rsidP="008E625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CBD97AF" w14:textId="77777777" w:rsidR="009418D9" w:rsidRDefault="009418D9" w:rsidP="009418D9">
      <w:pPr>
        <w:rPr>
          <w:noProof/>
        </w:rPr>
        <w:sectPr w:rsidR="009418D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070C247" w14:textId="77777777" w:rsidR="009478EE" w:rsidRDefault="009478EE" w:rsidP="009478EE">
      <w:pPr>
        <w:rPr>
          <w:noProof/>
        </w:rPr>
      </w:pPr>
    </w:p>
    <w:p w14:paraId="60DA165A" w14:textId="77777777"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75456180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0"/>
    </w:p>
    <w:p w14:paraId="29985E80" w14:textId="77777777" w:rsidR="008E625E" w:rsidRDefault="007A73E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8E625E" w:rsidRPr="00E42589">
        <w:rPr>
          <w:rFonts w:ascii="Arial" w:hAnsi="Arial" w:cs="Arial"/>
          <w:iCs/>
        </w:rPr>
        <w:t>Table of Contents</w:t>
      </w:r>
      <w:r w:rsidR="008E625E">
        <w:tab/>
      </w:r>
      <w:r w:rsidR="008E625E">
        <w:fldChar w:fldCharType="begin"/>
      </w:r>
      <w:r w:rsidR="008E625E">
        <w:instrText xml:space="preserve"> PAGEREF _Toc75456180 \h </w:instrText>
      </w:r>
      <w:r w:rsidR="008E625E">
        <w:fldChar w:fldCharType="separate"/>
      </w:r>
      <w:r w:rsidR="008E625E">
        <w:t>2</w:t>
      </w:r>
      <w:r w:rsidR="008E625E">
        <w:fldChar w:fldCharType="end"/>
      </w:r>
    </w:p>
    <w:p w14:paraId="556E2C3D" w14:textId="77777777" w:rsidR="008E625E" w:rsidRDefault="008E625E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E42589">
        <w:rPr>
          <w:b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E42589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_Toc75456181 \h </w:instrText>
      </w:r>
      <w:r>
        <w:fldChar w:fldCharType="separate"/>
      </w:r>
      <w:r>
        <w:t>2</w:t>
      </w:r>
      <w:r>
        <w:fldChar w:fldCharType="end"/>
      </w:r>
    </w:p>
    <w:p w14:paraId="7EA414E5" w14:textId="77777777" w:rsidR="008E625E" w:rsidRDefault="008E625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42589">
        <w:rPr>
          <w:rFonts w:cs="Arial"/>
          <w:b/>
          <w:lang w:eastAsia="en-GB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42589">
        <w:rPr>
          <w:rFonts w:cs="Arial"/>
          <w:b/>
          <w:color w:val="000000"/>
          <w:lang w:eastAsia="en-GB"/>
        </w:rPr>
        <w:t xml:space="preserve">Correction to </w:t>
      </w:r>
      <w:r w:rsidRPr="00E42589">
        <w:rPr>
          <w:rFonts w:cs="Arial"/>
          <w:b/>
          <w:bCs/>
          <w:color w:val="000000"/>
          <w:lang w:val="en-US" w:eastAsia="en-GB"/>
        </w:rPr>
        <w:t>function f_NR_CheckDataPath_CA</w:t>
      </w:r>
      <w:r>
        <w:tab/>
      </w:r>
      <w:r>
        <w:fldChar w:fldCharType="begin"/>
      </w:r>
      <w:r>
        <w:instrText xml:space="preserve"> PAGEREF _Toc75456182 \h </w:instrText>
      </w:r>
      <w:r>
        <w:fldChar w:fldCharType="separate"/>
      </w:r>
      <w:r>
        <w:t>2</w:t>
      </w:r>
      <w:r>
        <w:fldChar w:fldCharType="end"/>
      </w:r>
    </w:p>
    <w:p w14:paraId="77C2953E" w14:textId="77777777" w:rsidR="007A73E5" w:rsidRDefault="007A73E5" w:rsidP="007A73E5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</w:p>
    <w:p w14:paraId="7EE455B1" w14:textId="77777777"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1" w:name="_Toc122434488"/>
      <w:bookmarkStart w:id="2" w:name="_Toc295288959"/>
      <w:bookmarkStart w:id="3" w:name="_Toc75456181"/>
      <w:r w:rsidRPr="00854C55">
        <w:rPr>
          <w:b/>
        </w:rPr>
        <w:t>Corrections required</w:t>
      </w:r>
      <w:bookmarkEnd w:id="1"/>
      <w:bookmarkEnd w:id="2"/>
      <w:bookmarkEnd w:id="3"/>
    </w:p>
    <w:p w14:paraId="18B87657" w14:textId="77777777" w:rsidR="005D27CA" w:rsidRDefault="005D27CA" w:rsidP="005D27CA">
      <w:pPr>
        <w:pStyle w:val="Heading2"/>
        <w:numPr>
          <w:ilvl w:val="1"/>
          <w:numId w:val="1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4" w:name="_Toc75456182"/>
      <w:r w:rsidRPr="00B52828">
        <w:rPr>
          <w:rFonts w:cs="Arial"/>
          <w:b/>
          <w:color w:val="000000"/>
          <w:lang w:eastAsia="en-GB"/>
        </w:rPr>
        <w:t xml:space="preserve">Correction to </w:t>
      </w:r>
      <w:r w:rsidR="001E3D37">
        <w:rPr>
          <w:rFonts w:cs="Arial"/>
          <w:b/>
          <w:bCs/>
          <w:color w:val="000000"/>
          <w:lang w:val="en-US" w:eastAsia="en-GB"/>
        </w:rPr>
        <w:t xml:space="preserve">function </w:t>
      </w:r>
      <w:r w:rsidR="000C0374" w:rsidRPr="00164B40">
        <w:rPr>
          <w:rFonts w:cs="Arial"/>
          <w:b/>
          <w:bCs/>
          <w:color w:val="000000"/>
          <w:lang w:val="en-US" w:eastAsia="en-GB"/>
        </w:rPr>
        <w:t>f_NR_CheckDataPath_CA</w:t>
      </w:r>
      <w:bookmarkEnd w:id="4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5D27CA" w14:paraId="39437B29" w14:textId="77777777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0B800" w14:textId="77777777" w:rsidR="005D27CA" w:rsidRDefault="00C72ED8" w:rsidP="00CD057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r w:rsidR="005D27CA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5D27CA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FD461" w14:textId="77777777" w:rsidR="005D27CA" w:rsidRPr="00CC39F9" w:rsidRDefault="0068188C" w:rsidP="00C44E0B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670AF6">
              <w:rPr>
                <w:noProof/>
              </w:rPr>
              <w:t>f_NR_CheckDataPath_CA</w:t>
            </w:r>
          </w:p>
        </w:tc>
      </w:tr>
      <w:tr w:rsidR="00FA485A" w14:paraId="3248C899" w14:textId="77777777" w:rsidTr="00CD057D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8995A" w14:textId="77777777"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FFA25" w14:textId="77777777" w:rsidR="00E40D7B" w:rsidRDefault="00E40D7B" w:rsidP="00E40D7B">
            <w:pPr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In the current TTCN implementation of the function f_NR_CheckDataPath_CA(), the data is being originated on the SCell whereas the DRB was established on the PSCell, this seems to be </w:t>
            </w:r>
            <w:r w:rsidRPr="00332327">
              <w:rPr>
                <w:rFonts w:ascii="Arial" w:eastAsia="Calibri" w:hAnsi="Arial" w:cs="Arial"/>
                <w:color w:val="000000"/>
              </w:rPr>
              <w:t>contradictory</w:t>
            </w:r>
            <w:r>
              <w:rPr>
                <w:rFonts w:ascii="Arial" w:eastAsia="Calibri" w:hAnsi="Arial" w:cs="Arial"/>
                <w:color w:val="000000"/>
              </w:rPr>
              <w:t xml:space="preserve">. </w:t>
            </w:r>
          </w:p>
          <w:p w14:paraId="64AC3F5F" w14:textId="77777777" w:rsidR="00E40D7B" w:rsidRDefault="00E40D7B" w:rsidP="00E40D7B">
            <w:pPr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color w:val="000000"/>
              </w:rPr>
            </w:pPr>
          </w:p>
          <w:p w14:paraId="3F0808DC" w14:textId="77777777" w:rsidR="00FA485A" w:rsidRPr="00AD4ADA" w:rsidRDefault="00E40D7B" w:rsidP="00E40D7B">
            <w:pPr>
              <w:pStyle w:val="CRCoverPage"/>
              <w:spacing w:after="0"/>
              <w:rPr>
                <w:noProof/>
              </w:rPr>
            </w:pPr>
            <w:r>
              <w:rPr>
                <w:rFonts w:eastAsia="Calibri" w:cs="Arial"/>
                <w:color w:val="000000"/>
              </w:rPr>
              <w:t>As the DRB was established on the PSCell and not on the SCell, the DRB data should originate on the PSCell (NR Cell 1)</w:t>
            </w:r>
            <w:r w:rsidRPr="002E008A">
              <w:rPr>
                <w:noProof/>
              </w:rPr>
              <w:t xml:space="preserve"> </w:t>
            </w:r>
          </w:p>
        </w:tc>
      </w:tr>
      <w:tr w:rsidR="00FA485A" w14:paraId="6F783C8E" w14:textId="77777777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465E8" w14:textId="77777777"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64455" w14:textId="77777777" w:rsidR="00FA485A" w:rsidRPr="00A72665" w:rsidRDefault="00CE4279" w:rsidP="001E3D37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noProof/>
              </w:rPr>
              <w:t>It is proposed to make the DRB data originated from PS</w:t>
            </w:r>
            <w:r w:rsidR="00086460">
              <w:rPr>
                <w:noProof/>
              </w:rPr>
              <w:t>C</w:t>
            </w:r>
            <w:r>
              <w:rPr>
                <w:noProof/>
              </w:rPr>
              <w:t>ell ( NR Cell 1 )</w:t>
            </w:r>
          </w:p>
        </w:tc>
      </w:tr>
      <w:tr w:rsidR="00FA485A" w14:paraId="443A1AD1" w14:textId="77777777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7FEF5" w14:textId="77777777"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CE216" w14:textId="77777777" w:rsidR="00FA485A" w:rsidRPr="00CC39F9" w:rsidRDefault="00392D3E" w:rsidP="00A731DD">
            <w:pPr>
              <w:tabs>
                <w:tab w:val="left" w:pos="945"/>
              </w:tabs>
              <w:spacing w:after="0"/>
              <w:rPr>
                <w:rFonts w:ascii="Arial" w:hAnsi="Arial" w:cs="Arial"/>
                <w:lang w:eastAsia="en-GB"/>
              </w:rPr>
            </w:pPr>
            <w:r w:rsidRPr="00392D3E">
              <w:rPr>
                <w:rFonts w:ascii="Arial" w:hAnsi="Arial" w:cs="Arial"/>
                <w:lang w:eastAsia="en-GB"/>
              </w:rPr>
              <w:t>ENDC\Common_NR\NR_CommonFunctions_ENDC_CA.ttcn</w:t>
            </w:r>
          </w:p>
        </w:tc>
      </w:tr>
      <w:tr w:rsidR="00220349" w14:paraId="687B1E97" w14:textId="77777777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39FF1" w14:textId="77777777" w:rsidR="00220349" w:rsidRDefault="00220349" w:rsidP="0022034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B961F" w14:textId="77777777" w:rsidR="00220349" w:rsidRDefault="00220349" w:rsidP="00220349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14:paraId="5651864F" w14:textId="77777777" w:rsidR="009A07BF" w:rsidRDefault="009A07BF" w:rsidP="005D27CA">
      <w:pPr>
        <w:spacing w:after="0"/>
        <w:rPr>
          <w:rFonts w:ascii="Arial" w:hAnsi="Arial"/>
          <w:b/>
          <w:lang w:eastAsia="en-GB"/>
        </w:rPr>
      </w:pPr>
    </w:p>
    <w:p w14:paraId="109A5D6B" w14:textId="77777777" w:rsidR="005D27CA" w:rsidRDefault="005D27CA" w:rsidP="005D27CA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5D27CA" w:rsidRPr="00CD057D" w14:paraId="5700BF2F" w14:textId="77777777" w:rsidTr="00CD057D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E87BF" w14:textId="77777777" w:rsidR="001909CC" w:rsidRPr="001909CC" w:rsidRDefault="001909CC" w:rsidP="001909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909CC">
              <w:rPr>
                <w:rFonts w:ascii="Courier New" w:hAnsi="Courier New" w:cs="Courier New"/>
                <w:color w:val="000000"/>
                <w:lang w:eastAsia="de-DE"/>
              </w:rPr>
              <w:t xml:space="preserve">  function f_NR_CheckDataPath_CA(NR_CellId_Type p_PCell,</w:t>
            </w:r>
          </w:p>
          <w:p w14:paraId="1BAA74DE" w14:textId="77777777" w:rsidR="001909CC" w:rsidRPr="001909CC" w:rsidRDefault="001909CC" w:rsidP="001909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909C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NR_CellId_Type p_SCell,</w:t>
            </w:r>
          </w:p>
          <w:p w14:paraId="75523140" w14:textId="77777777" w:rsidR="001909CC" w:rsidRPr="001909CC" w:rsidRDefault="001909CC" w:rsidP="001909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909C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charstring p_StepNo := "",</w:t>
            </w:r>
          </w:p>
          <w:p w14:paraId="6D3864D3" w14:textId="77777777" w:rsidR="001909CC" w:rsidRPr="001909CC" w:rsidRDefault="001909CC" w:rsidP="001909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909C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boolean p_ActivateSCell := true,</w:t>
            </w:r>
          </w:p>
          <w:p w14:paraId="2780E72B" w14:textId="77777777" w:rsidR="001909CC" w:rsidRPr="001909CC" w:rsidRDefault="001909CC" w:rsidP="001909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909C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SCellIndex p_SCellIndex := tsc_SCellIndex_2,</w:t>
            </w:r>
          </w:p>
          <w:p w14:paraId="1731217C" w14:textId="77777777" w:rsidR="001909CC" w:rsidRPr="001909CC" w:rsidRDefault="001909CC" w:rsidP="001909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909C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boolean p_UL_CA := false</w:t>
            </w:r>
          </w:p>
          <w:p w14:paraId="52DE42C0" w14:textId="77777777" w:rsidR="001909CC" w:rsidRPr="001909CC" w:rsidRDefault="001909CC" w:rsidP="001909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909C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) runs on NR_BASE_PTC</w:t>
            </w:r>
          </w:p>
          <w:p w14:paraId="33B39C23" w14:textId="77777777" w:rsidR="001909CC" w:rsidRPr="001909CC" w:rsidRDefault="001909CC" w:rsidP="001909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909CC">
              <w:rPr>
                <w:rFonts w:ascii="Courier New" w:hAnsi="Courier New" w:cs="Courier New"/>
                <w:color w:val="000000"/>
                <w:lang w:eastAsia="de-DE"/>
              </w:rPr>
              <w:t xml:space="preserve">  { //@sic R5-213516 sic@</w:t>
            </w:r>
          </w:p>
          <w:p w14:paraId="0C79C322" w14:textId="77777777" w:rsidR="001909CC" w:rsidRPr="001909CC" w:rsidRDefault="001909CC" w:rsidP="001909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909CC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template(value) MacBearerRouting_Type v_MacBearerRoutingDL := crs_MacBearerRouting(p_SCell);     //Send DL data oin SCell</w:t>
            </w:r>
          </w:p>
          <w:p w14:paraId="363FAFB7" w14:textId="77777777" w:rsidR="001909CC" w:rsidRPr="001909CC" w:rsidRDefault="001909CC" w:rsidP="001909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909CC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var template(value) MacBearerRouting_Type v_MacBearerRoutingUL := crs_MacBearerRouting(p_PCell);</w:t>
            </w:r>
          </w:p>
          <w:p w14:paraId="4444DA72" w14:textId="77777777" w:rsidR="001909CC" w:rsidRPr="001909CC" w:rsidRDefault="001909CC" w:rsidP="001909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909C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207D0E86" w14:textId="77777777" w:rsidR="001909CC" w:rsidRPr="001909CC" w:rsidRDefault="001909CC" w:rsidP="001909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909CC">
              <w:rPr>
                <w:rFonts w:ascii="Courier New" w:hAnsi="Courier New" w:cs="Courier New"/>
                <w:color w:val="000000"/>
                <w:lang w:eastAsia="de-DE"/>
              </w:rPr>
              <w:t xml:space="preserve">    // Step 1 : The SS transmits an Activation MAC control element to activate SCell.</w:t>
            </w:r>
          </w:p>
          <w:p w14:paraId="78A2EC9D" w14:textId="77777777" w:rsidR="001909CC" w:rsidRPr="001909CC" w:rsidRDefault="001909CC" w:rsidP="001909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909CC">
              <w:rPr>
                <w:rFonts w:ascii="Courier New" w:hAnsi="Courier New" w:cs="Courier New"/>
                <w:color w:val="000000"/>
                <w:lang w:eastAsia="de-DE"/>
              </w:rPr>
              <w:t xml:space="preserve">    if (p_ActivateSCell) {</w:t>
            </w:r>
          </w:p>
          <w:p w14:paraId="1D5C3D3F" w14:textId="77777777" w:rsidR="001909CC" w:rsidRPr="001909CC" w:rsidRDefault="001909CC" w:rsidP="001909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909CC">
              <w:rPr>
                <w:rFonts w:ascii="Courier New" w:hAnsi="Courier New" w:cs="Courier New"/>
                <w:color w:val="000000"/>
                <w:lang w:eastAsia="de-DE"/>
              </w:rPr>
              <w:t xml:space="preserve">        f_SS_CellConfig_ActivateSCell_CA(p_PCell, p_SCellIndex);</w:t>
            </w:r>
          </w:p>
          <w:p w14:paraId="76A65740" w14:textId="77777777" w:rsidR="001909CC" w:rsidRPr="001909CC" w:rsidRDefault="001909CC" w:rsidP="001909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909CC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666E2962" w14:textId="77777777" w:rsidR="001909CC" w:rsidRPr="001909CC" w:rsidRDefault="001909CC" w:rsidP="001909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909CC">
              <w:rPr>
                <w:rFonts w:ascii="Courier New" w:hAnsi="Courier New" w:cs="Courier New"/>
                <w:color w:val="000000"/>
                <w:lang w:eastAsia="de-DE"/>
              </w:rPr>
              <w:t xml:space="preserve">    if (p_UL_CA)  { v_MacBearerRoutingUL := crs_MacBearerRouting(p_SCell); }</w:t>
            </w:r>
          </w:p>
          <w:p w14:paraId="2B368D9D" w14:textId="77777777" w:rsidR="001909CC" w:rsidRPr="001909CC" w:rsidRDefault="001909CC" w:rsidP="001909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909CC">
              <w:rPr>
                <w:rFonts w:ascii="Courier New" w:hAnsi="Courier New" w:cs="Courier New"/>
                <w:color w:val="000000"/>
                <w:lang w:eastAsia="de-DE"/>
              </w:rPr>
              <w:t xml:space="preserve">    // Steps 2</w:t>
            </w:r>
          </w:p>
          <w:p w14:paraId="66E380EC" w14:textId="77777777" w:rsidR="001909CC" w:rsidRPr="001909CC" w:rsidRDefault="001909CC" w:rsidP="001909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909CC">
              <w:rPr>
                <w:rFonts w:ascii="Courier New" w:hAnsi="Courier New" w:cs="Courier New"/>
                <w:color w:val="000000"/>
                <w:lang w:eastAsia="de-DE"/>
              </w:rPr>
              <w:t xml:space="preserve">    f_NR_CheckDataPath(p_SCell,  // for DL</w:t>
            </w:r>
          </w:p>
          <w:p w14:paraId="40D5C31D" w14:textId="77777777" w:rsidR="001909CC" w:rsidRPr="001909CC" w:rsidRDefault="001909CC" w:rsidP="001909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909C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PDN_2,</w:t>
            </w:r>
          </w:p>
          <w:p w14:paraId="63AB0028" w14:textId="77777777" w:rsidR="001909CC" w:rsidRPr="001909CC" w:rsidRDefault="001909CC" w:rsidP="001909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909C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dedicatedBearer,</w:t>
            </w:r>
          </w:p>
          <w:p w14:paraId="3231E975" w14:textId="77777777" w:rsidR="001909CC" w:rsidRPr="001909CC" w:rsidRDefault="001909CC" w:rsidP="001909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909C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tsc_NR_DRB2,</w:t>
            </w:r>
          </w:p>
          <w:p w14:paraId="3FD5E8B3" w14:textId="77777777" w:rsidR="001909CC" w:rsidRPr="001909CC" w:rsidRDefault="001909CC" w:rsidP="001909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909C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cs_RlcBearerRouting_NR(p_PCell),</w:t>
            </w:r>
          </w:p>
          <w:p w14:paraId="0C4CE18A" w14:textId="77777777" w:rsidR="001909CC" w:rsidRPr="001909CC" w:rsidRDefault="001909CC" w:rsidP="001909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909C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cs_RlcBearerRouting_NR(p_PCell),</w:t>
            </w:r>
          </w:p>
          <w:p w14:paraId="7C751BAF" w14:textId="77777777" w:rsidR="001909CC" w:rsidRPr="001909CC" w:rsidRDefault="001909CC" w:rsidP="001909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909C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p_StepNo,</w:t>
            </w:r>
          </w:p>
          <w:p w14:paraId="33B3FD63" w14:textId="77777777" w:rsidR="001909CC" w:rsidRPr="001909CC" w:rsidRDefault="001909CC" w:rsidP="001909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909C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-,</w:t>
            </w:r>
          </w:p>
          <w:p w14:paraId="1B0C9FB3" w14:textId="77777777" w:rsidR="001909CC" w:rsidRPr="001909CC" w:rsidRDefault="001909CC" w:rsidP="001909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909C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v_MacBearerRoutingDL,</w:t>
            </w:r>
          </w:p>
          <w:p w14:paraId="4E575C9C" w14:textId="77777777" w:rsidR="001909CC" w:rsidRPr="001909CC" w:rsidRDefault="001909CC" w:rsidP="001909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909C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v_MacBearerRoutingUL</w:t>
            </w:r>
          </w:p>
          <w:p w14:paraId="0888AA90" w14:textId="77777777" w:rsidR="001909CC" w:rsidRPr="001909CC" w:rsidRDefault="001909CC" w:rsidP="001909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909C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);</w:t>
            </w:r>
          </w:p>
          <w:p w14:paraId="7E03FA46" w14:textId="77777777" w:rsidR="00955E74" w:rsidRDefault="001909CC" w:rsidP="001909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1909CC">
              <w:rPr>
                <w:rFonts w:ascii="Courier New" w:hAnsi="Courier New" w:cs="Courier New"/>
                <w:color w:val="000000"/>
                <w:lang w:eastAsia="de-DE"/>
              </w:rPr>
              <w:t xml:space="preserve">   }</w:t>
            </w:r>
            <w:r w:rsidRPr="001909CC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</w:t>
            </w:r>
          </w:p>
          <w:p w14:paraId="79A556D2" w14:textId="77777777" w:rsidR="005D46AF" w:rsidRPr="00722896" w:rsidRDefault="005D46AF" w:rsidP="00955E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</w:p>
        </w:tc>
      </w:tr>
    </w:tbl>
    <w:p w14:paraId="52B34285" w14:textId="77777777"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</w:p>
    <w:p w14:paraId="420BB6FE" w14:textId="77777777"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5D27CA" w:rsidRPr="00CD057D" w14:paraId="0D9A6349" w14:textId="77777777" w:rsidTr="00CD057D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7FD79" w14:textId="77777777" w:rsidR="00845A23" w:rsidRPr="00845A23" w:rsidRDefault="007A4458" w:rsidP="00845A2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="00845A23" w:rsidRPr="00845A23">
              <w:rPr>
                <w:rFonts w:ascii="Courier New" w:hAnsi="Courier New" w:cs="Courier New"/>
                <w:color w:val="000000"/>
                <w:lang w:eastAsia="de-DE"/>
              </w:rPr>
              <w:t xml:space="preserve">   function f_NR_CheckDataPath_CA(NR_CellId_Type p_PCell,</w:t>
            </w:r>
          </w:p>
          <w:p w14:paraId="5443E492" w14:textId="77777777" w:rsidR="00845A23" w:rsidRPr="00845A23" w:rsidRDefault="00845A23" w:rsidP="00845A2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45A2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NR_CellId_Type p_SCell,</w:t>
            </w:r>
          </w:p>
          <w:p w14:paraId="4BA4982B" w14:textId="77777777" w:rsidR="00845A23" w:rsidRPr="00845A23" w:rsidRDefault="00845A23" w:rsidP="00845A2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45A2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charstring p_StepNo := "",</w:t>
            </w:r>
          </w:p>
          <w:p w14:paraId="046E8F61" w14:textId="77777777" w:rsidR="00845A23" w:rsidRPr="00845A23" w:rsidRDefault="00845A23" w:rsidP="00845A2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45A2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boolean p_ActivateSCell := true,</w:t>
            </w:r>
          </w:p>
          <w:p w14:paraId="207F22FA" w14:textId="77777777" w:rsidR="00845A23" w:rsidRPr="00845A23" w:rsidRDefault="00845A23" w:rsidP="00845A2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45A2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SCellIndex p_SCellIndex := tsc_SCellIndex_2,</w:t>
            </w:r>
          </w:p>
          <w:p w14:paraId="486DA723" w14:textId="77777777" w:rsidR="00845A23" w:rsidRPr="00845A23" w:rsidRDefault="00845A23" w:rsidP="00845A2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45A2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boolean p_UL_CA := false</w:t>
            </w:r>
          </w:p>
          <w:p w14:paraId="31B1CD25" w14:textId="77777777" w:rsidR="00845A23" w:rsidRPr="00845A23" w:rsidRDefault="00845A23" w:rsidP="00845A2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45A2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) runs on NR_BASE_PTC</w:t>
            </w:r>
          </w:p>
          <w:p w14:paraId="0D17DFB5" w14:textId="77777777" w:rsidR="00845A23" w:rsidRPr="00845A23" w:rsidRDefault="00845A23" w:rsidP="00845A2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45A23">
              <w:rPr>
                <w:rFonts w:ascii="Courier New" w:hAnsi="Courier New" w:cs="Courier New"/>
                <w:color w:val="000000"/>
                <w:lang w:eastAsia="de-DE"/>
              </w:rPr>
              <w:t xml:space="preserve">  { //@sic R5-213516 sic@</w:t>
            </w:r>
          </w:p>
          <w:p w14:paraId="67EDDF5E" w14:textId="77777777" w:rsidR="00845A23" w:rsidRPr="00845A23" w:rsidRDefault="00845A23" w:rsidP="00845A2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45A23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template(value) MacBearerRouting_Type v_MacBearerRoutingDL := crs_MacBearerRouting(p_SCell);     //Send DL data oin SCell</w:t>
            </w:r>
          </w:p>
          <w:p w14:paraId="2B9F1754" w14:textId="77777777" w:rsidR="00845A23" w:rsidRPr="00845A23" w:rsidRDefault="00845A23" w:rsidP="00845A2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45A23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template(value) MacBearerRouting_Type v_MacBearerRoutingUL := crs_MacBearerRouting(p_PCell);</w:t>
            </w:r>
          </w:p>
          <w:p w14:paraId="114EC6DD" w14:textId="77777777" w:rsidR="00845A23" w:rsidRPr="00845A23" w:rsidRDefault="00845A23" w:rsidP="00845A2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45A2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162FBB7E" w14:textId="77777777" w:rsidR="00845A23" w:rsidRPr="00845A23" w:rsidRDefault="00845A23" w:rsidP="00845A2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45A23">
              <w:rPr>
                <w:rFonts w:ascii="Courier New" w:hAnsi="Courier New" w:cs="Courier New"/>
                <w:color w:val="000000"/>
                <w:lang w:eastAsia="de-DE"/>
              </w:rPr>
              <w:t xml:space="preserve">    // Step 1 : The SS transmits an Activation MAC control element to activate SCell.</w:t>
            </w:r>
          </w:p>
          <w:p w14:paraId="403894E2" w14:textId="77777777" w:rsidR="00845A23" w:rsidRPr="00845A23" w:rsidRDefault="00845A23" w:rsidP="00845A2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45A23">
              <w:rPr>
                <w:rFonts w:ascii="Courier New" w:hAnsi="Courier New" w:cs="Courier New"/>
                <w:color w:val="000000"/>
                <w:lang w:eastAsia="de-DE"/>
              </w:rPr>
              <w:t xml:space="preserve">    if (p_ActivateSCell) {</w:t>
            </w:r>
          </w:p>
          <w:p w14:paraId="55B48036" w14:textId="77777777" w:rsidR="00845A23" w:rsidRPr="00845A23" w:rsidRDefault="00845A23" w:rsidP="00845A2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45A23">
              <w:rPr>
                <w:rFonts w:ascii="Courier New" w:hAnsi="Courier New" w:cs="Courier New"/>
                <w:color w:val="000000"/>
                <w:lang w:eastAsia="de-DE"/>
              </w:rPr>
              <w:t xml:space="preserve">        f_SS_CellConfig_ActivateSCell_CA(p_PCell, p_SCellIndex);</w:t>
            </w:r>
          </w:p>
          <w:p w14:paraId="08A776DB" w14:textId="77777777" w:rsidR="00845A23" w:rsidRPr="00845A23" w:rsidRDefault="00845A23" w:rsidP="00845A2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45A23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1B875DDE" w14:textId="77777777" w:rsidR="00845A23" w:rsidRPr="00845A23" w:rsidRDefault="00845A23" w:rsidP="00845A2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45A23">
              <w:rPr>
                <w:rFonts w:ascii="Courier New" w:hAnsi="Courier New" w:cs="Courier New"/>
                <w:color w:val="000000"/>
                <w:lang w:eastAsia="de-DE"/>
              </w:rPr>
              <w:t xml:space="preserve">    if (p_UL_CA)  { v_MacBearerRoutingUL := crs_MacBearerRouting(p_SCell); }</w:t>
            </w:r>
          </w:p>
          <w:p w14:paraId="3328CADE" w14:textId="77777777" w:rsidR="00845A23" w:rsidRPr="00845A23" w:rsidRDefault="00845A23" w:rsidP="00845A2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45A23">
              <w:rPr>
                <w:rFonts w:ascii="Courier New" w:hAnsi="Courier New" w:cs="Courier New"/>
                <w:color w:val="000000"/>
                <w:lang w:eastAsia="de-DE"/>
              </w:rPr>
              <w:t xml:space="preserve">    // Steps 2</w:t>
            </w:r>
          </w:p>
          <w:p w14:paraId="3EFB697C" w14:textId="77777777" w:rsidR="00845A23" w:rsidRPr="00845A23" w:rsidRDefault="00845A23" w:rsidP="00845A2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45A23">
              <w:rPr>
                <w:rFonts w:ascii="Courier New" w:hAnsi="Courier New" w:cs="Courier New"/>
                <w:color w:val="000000"/>
                <w:lang w:eastAsia="de-DE"/>
              </w:rPr>
              <w:t xml:space="preserve">    f_NR_CheckDataPath(</w:t>
            </w:r>
            <w:r w:rsidRPr="004151B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p_PCell,  // for DL </w:t>
            </w:r>
          </w:p>
          <w:p w14:paraId="4E0A94C9" w14:textId="77777777" w:rsidR="00845A23" w:rsidRPr="00845A23" w:rsidRDefault="00845A23" w:rsidP="00845A2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45A23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             PDN_2,</w:t>
            </w:r>
          </w:p>
          <w:p w14:paraId="06FABB97" w14:textId="77777777" w:rsidR="00845A23" w:rsidRPr="00845A23" w:rsidRDefault="00845A23" w:rsidP="00845A2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45A2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dedicatedBearer,</w:t>
            </w:r>
          </w:p>
          <w:p w14:paraId="5BFB37CA" w14:textId="77777777" w:rsidR="00845A23" w:rsidRPr="00845A23" w:rsidRDefault="00845A23" w:rsidP="00845A2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45A2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tsc_NR_DRB2,</w:t>
            </w:r>
          </w:p>
          <w:p w14:paraId="4F983977" w14:textId="77777777" w:rsidR="00845A23" w:rsidRPr="00845A23" w:rsidRDefault="00845A23" w:rsidP="00845A2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45A2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cs_RlcBearerRouting_NR(p_PCell),</w:t>
            </w:r>
          </w:p>
          <w:p w14:paraId="1DE17874" w14:textId="77777777" w:rsidR="00845A23" w:rsidRPr="00845A23" w:rsidRDefault="00845A23" w:rsidP="00845A2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45A2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cs_RlcBearerRouting_NR(p_PCell),</w:t>
            </w:r>
          </w:p>
          <w:p w14:paraId="6DD6B508" w14:textId="77777777" w:rsidR="00845A23" w:rsidRPr="00845A23" w:rsidRDefault="00845A23" w:rsidP="00845A2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45A2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p_StepNo,</w:t>
            </w:r>
          </w:p>
          <w:p w14:paraId="60EBEB44" w14:textId="77777777" w:rsidR="00845A23" w:rsidRPr="00845A23" w:rsidRDefault="00845A23" w:rsidP="00845A2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45A2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-,</w:t>
            </w:r>
          </w:p>
          <w:p w14:paraId="55AD772E" w14:textId="77777777" w:rsidR="00845A23" w:rsidRPr="00845A23" w:rsidRDefault="00845A23" w:rsidP="00845A2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45A2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v_MacBearerRoutingDL,</w:t>
            </w:r>
          </w:p>
          <w:p w14:paraId="7AC1F3A1" w14:textId="77777777" w:rsidR="00845A23" w:rsidRPr="00845A23" w:rsidRDefault="00845A23" w:rsidP="00845A2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45A2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v_MacBearerRoutingUL</w:t>
            </w:r>
          </w:p>
          <w:p w14:paraId="7DAC521C" w14:textId="77777777" w:rsidR="00845A23" w:rsidRPr="00845A23" w:rsidRDefault="00845A23" w:rsidP="00845A2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45A2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);</w:t>
            </w:r>
          </w:p>
          <w:p w14:paraId="56D6E84B" w14:textId="77777777" w:rsidR="001E3D37" w:rsidRPr="00DA356D" w:rsidRDefault="00845A23" w:rsidP="00845A2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45A23">
              <w:rPr>
                <w:rFonts w:ascii="Courier New" w:hAnsi="Courier New" w:cs="Courier New"/>
                <w:color w:val="000000"/>
                <w:lang w:eastAsia="de-DE"/>
              </w:rPr>
              <w:t xml:space="preserve">   }</w:t>
            </w:r>
          </w:p>
        </w:tc>
      </w:tr>
    </w:tbl>
    <w:p w14:paraId="76DF996B" w14:textId="77777777" w:rsidR="00F96833" w:rsidRDefault="00F96833" w:rsidP="000F067D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sectPr w:rsidR="00F96833" w:rsidSect="00B76E16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A61249" w14:textId="77777777" w:rsidR="00D07ECA" w:rsidRDefault="00D07ECA">
      <w:r>
        <w:separator/>
      </w:r>
    </w:p>
  </w:endnote>
  <w:endnote w:type="continuationSeparator" w:id="0">
    <w:p w14:paraId="5B183004" w14:textId="77777777" w:rsidR="00D07ECA" w:rsidRDefault="00D07E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5A8038" w14:textId="77777777" w:rsidR="00D07ECA" w:rsidRDefault="00D07ECA">
      <w:r>
        <w:separator/>
      </w:r>
    </w:p>
  </w:footnote>
  <w:footnote w:type="continuationSeparator" w:id="0">
    <w:p w14:paraId="62F5901A" w14:textId="77777777" w:rsidR="00D07ECA" w:rsidRDefault="00D07E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3D67A2" w14:textId="77777777" w:rsidR="00ED788A" w:rsidRDefault="00ED788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4DD275" w14:textId="77777777" w:rsidR="00ED788A" w:rsidRDefault="00ED788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B610E5" w14:textId="77777777" w:rsidR="00ED788A" w:rsidRDefault="00ED788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4CBF7A" w14:textId="77777777" w:rsidR="00ED788A" w:rsidRDefault="00ED788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6F4548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50241FA"/>
    <w:multiLevelType w:val="hybridMultilevel"/>
    <w:tmpl w:val="50009D9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E73063"/>
    <w:multiLevelType w:val="hybridMultilevel"/>
    <w:tmpl w:val="C4860192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061E624F"/>
    <w:multiLevelType w:val="hybridMultilevel"/>
    <w:tmpl w:val="740C5C1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657F19"/>
    <w:multiLevelType w:val="hybridMultilevel"/>
    <w:tmpl w:val="8E6A1388"/>
    <w:lvl w:ilvl="0" w:tplc="81A2B27A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BA39A8"/>
    <w:multiLevelType w:val="hybridMultilevel"/>
    <w:tmpl w:val="6646E998"/>
    <w:lvl w:ilvl="0" w:tplc="7CC6564E">
      <w:start w:val="2020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6" w15:restartNumberingAfterBreak="0">
    <w:nsid w:val="0E271BF7"/>
    <w:multiLevelType w:val="hybridMultilevel"/>
    <w:tmpl w:val="50009D9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7412F4"/>
    <w:multiLevelType w:val="hybridMultilevel"/>
    <w:tmpl w:val="264E06A8"/>
    <w:lvl w:ilvl="0" w:tplc="B3C4F590">
      <w:start w:val="2020"/>
      <w:numFmt w:val="bullet"/>
      <w:lvlText w:val="-"/>
      <w:lvlJc w:val="left"/>
      <w:pPr>
        <w:ind w:left="8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8" w15:restartNumberingAfterBreak="0">
    <w:nsid w:val="110E02DF"/>
    <w:multiLevelType w:val="hybridMultilevel"/>
    <w:tmpl w:val="26CA8D1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400D63"/>
    <w:multiLevelType w:val="hybridMultilevel"/>
    <w:tmpl w:val="9B241B08"/>
    <w:lvl w:ilvl="0" w:tplc="50EE4B5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0" w15:restartNumberingAfterBreak="0">
    <w:nsid w:val="176FF280"/>
    <w:multiLevelType w:val="singleLevel"/>
    <w:tmpl w:val="176FF280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1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2653720C"/>
    <w:multiLevelType w:val="multilevel"/>
    <w:tmpl w:val="2A322ED4"/>
    <w:lvl w:ilvl="0">
      <w:start w:val="1"/>
      <w:numFmt w:val="decimal"/>
      <w:lvlText w:val="%1"/>
      <w:lvlJc w:val="left"/>
      <w:pPr>
        <w:ind w:left="456" w:hanging="456"/>
      </w:pPr>
      <w:rPr>
        <w:rFonts w:hint="default"/>
        <w:color w:val="000000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  <w:color w:val="000000"/>
      </w:rPr>
    </w:lvl>
  </w:abstractNum>
  <w:abstractNum w:abstractNumId="13" w15:restartNumberingAfterBreak="0">
    <w:nsid w:val="29293ED6"/>
    <w:multiLevelType w:val="hybridMultilevel"/>
    <w:tmpl w:val="20D889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5A2765"/>
    <w:multiLevelType w:val="hybridMultilevel"/>
    <w:tmpl w:val="874E4ABA"/>
    <w:lvl w:ilvl="0" w:tplc="47E4502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CB000D"/>
    <w:multiLevelType w:val="hybridMultilevel"/>
    <w:tmpl w:val="BD16738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216266B"/>
    <w:multiLevelType w:val="hybridMultilevel"/>
    <w:tmpl w:val="DDEA09D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38B23DCD"/>
    <w:multiLevelType w:val="hybridMultilevel"/>
    <w:tmpl w:val="50009D9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BCD77AF"/>
    <w:multiLevelType w:val="hybridMultilevel"/>
    <w:tmpl w:val="7728AC32"/>
    <w:lvl w:ilvl="0" w:tplc="3732C044">
      <w:start w:val="20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9674FD"/>
    <w:multiLevelType w:val="hybridMultilevel"/>
    <w:tmpl w:val="DABE49A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43FEDB45"/>
    <w:multiLevelType w:val="singleLevel"/>
    <w:tmpl w:val="43FEDB45"/>
    <w:lvl w:ilvl="0">
      <w:start w:val="1"/>
      <w:numFmt w:val="decimal"/>
      <w:suff w:val="space"/>
      <w:lvlText w:val="%1."/>
      <w:lvlJc w:val="left"/>
    </w:lvl>
  </w:abstractNum>
  <w:abstractNum w:abstractNumId="22" w15:restartNumberingAfterBreak="0">
    <w:nsid w:val="45B74402"/>
    <w:multiLevelType w:val="hybridMultilevel"/>
    <w:tmpl w:val="0D92D732"/>
    <w:lvl w:ilvl="0" w:tplc="C61CB70E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4D58C0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4" w15:restartNumberingAfterBreak="0">
    <w:nsid w:val="4EAD1606"/>
    <w:multiLevelType w:val="hybridMultilevel"/>
    <w:tmpl w:val="387666F2"/>
    <w:lvl w:ilvl="0" w:tplc="B3C4F590">
      <w:start w:val="2020"/>
      <w:numFmt w:val="bullet"/>
      <w:lvlText w:val="-"/>
      <w:lvlJc w:val="left"/>
      <w:pPr>
        <w:ind w:left="8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F2C0C47"/>
    <w:multiLevelType w:val="hybridMultilevel"/>
    <w:tmpl w:val="1E02A1B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FC75B2A"/>
    <w:multiLevelType w:val="hybridMultilevel"/>
    <w:tmpl w:val="740C5C1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C8822C5"/>
    <w:multiLevelType w:val="hybridMultilevel"/>
    <w:tmpl w:val="76BCAA8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3046437"/>
    <w:multiLevelType w:val="hybridMultilevel"/>
    <w:tmpl w:val="AB08CC2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407333A"/>
    <w:multiLevelType w:val="hybridMultilevel"/>
    <w:tmpl w:val="740C5C1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BC0989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1" w15:restartNumberingAfterBreak="0">
    <w:nsid w:val="69C4DAE0"/>
    <w:multiLevelType w:val="singleLevel"/>
    <w:tmpl w:val="0EC29454"/>
    <w:lvl w:ilvl="0">
      <w:start w:val="1"/>
      <w:numFmt w:val="decimal"/>
      <w:suff w:val="space"/>
      <w:lvlText w:val="%1."/>
      <w:lvlJc w:val="left"/>
    </w:lvl>
  </w:abstractNum>
  <w:abstractNum w:abstractNumId="32" w15:restartNumberingAfterBreak="0">
    <w:nsid w:val="6D63355B"/>
    <w:multiLevelType w:val="hybridMultilevel"/>
    <w:tmpl w:val="E190FC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793205C"/>
    <w:multiLevelType w:val="hybridMultilevel"/>
    <w:tmpl w:val="50009D9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8D67052"/>
    <w:multiLevelType w:val="hybridMultilevel"/>
    <w:tmpl w:val="76E2344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A914C85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6" w15:restartNumberingAfterBreak="0">
    <w:nsid w:val="7F000898"/>
    <w:multiLevelType w:val="hybridMultilevel"/>
    <w:tmpl w:val="E42E334A"/>
    <w:lvl w:ilvl="0" w:tplc="D3B8D84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</w:num>
  <w:num w:numId="4">
    <w:abstractNumId w:val="20"/>
  </w:num>
  <w:num w:numId="5">
    <w:abstractNumId w:val="13"/>
  </w:num>
  <w:num w:numId="6">
    <w:abstractNumId w:val="21"/>
  </w:num>
  <w:num w:numId="7">
    <w:abstractNumId w:val="31"/>
  </w:num>
  <w:num w:numId="8">
    <w:abstractNumId w:val="10"/>
  </w:num>
  <w:num w:numId="9">
    <w:abstractNumId w:val="19"/>
  </w:num>
  <w:num w:numId="10">
    <w:abstractNumId w:val="36"/>
  </w:num>
  <w:num w:numId="11">
    <w:abstractNumId w:val="14"/>
  </w:num>
  <w:num w:numId="12">
    <w:abstractNumId w:val="22"/>
  </w:num>
  <w:num w:numId="13">
    <w:abstractNumId w:val="4"/>
  </w:num>
  <w:num w:numId="14">
    <w:abstractNumId w:val="17"/>
  </w:num>
  <w:num w:numId="15">
    <w:abstractNumId w:val="0"/>
  </w:num>
  <w:num w:numId="16">
    <w:abstractNumId w:val="2"/>
  </w:num>
  <w:num w:numId="17">
    <w:abstractNumId w:val="9"/>
  </w:num>
  <w:num w:numId="18">
    <w:abstractNumId w:val="23"/>
  </w:num>
  <w:num w:numId="19">
    <w:abstractNumId w:val="35"/>
  </w:num>
  <w:num w:numId="20">
    <w:abstractNumId w:val="30"/>
  </w:num>
  <w:num w:numId="21">
    <w:abstractNumId w:val="12"/>
  </w:num>
  <w:num w:numId="22">
    <w:abstractNumId w:val="25"/>
  </w:num>
  <w:num w:numId="23">
    <w:abstractNumId w:val="28"/>
  </w:num>
  <w:num w:numId="24">
    <w:abstractNumId w:val="16"/>
  </w:num>
  <w:num w:numId="25">
    <w:abstractNumId w:val="27"/>
  </w:num>
  <w:num w:numId="26">
    <w:abstractNumId w:val="5"/>
  </w:num>
  <w:num w:numId="27">
    <w:abstractNumId w:val="7"/>
  </w:num>
  <w:num w:numId="28">
    <w:abstractNumId w:val="24"/>
  </w:num>
  <w:num w:numId="29">
    <w:abstractNumId w:val="15"/>
  </w:num>
  <w:num w:numId="30">
    <w:abstractNumId w:val="8"/>
  </w:num>
  <w:num w:numId="31">
    <w:abstractNumId w:val="34"/>
  </w:num>
  <w:num w:numId="32">
    <w:abstractNumId w:val="32"/>
  </w:num>
  <w:num w:numId="33">
    <w:abstractNumId w:val="29"/>
  </w:num>
  <w:num w:numId="34">
    <w:abstractNumId w:val="18"/>
  </w:num>
  <w:num w:numId="35">
    <w:abstractNumId w:val="33"/>
  </w:num>
  <w:num w:numId="36">
    <w:abstractNumId w:val="26"/>
  </w:num>
  <w:num w:numId="37">
    <w:abstractNumId w:val="6"/>
  </w:num>
  <w:num w:numId="38">
    <w:abstractNumId w:val="3"/>
  </w:num>
  <w:num w:numId="3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33"/>
    <w:rsid w:val="00005467"/>
    <w:rsid w:val="00007575"/>
    <w:rsid w:val="000118C1"/>
    <w:rsid w:val="00011C14"/>
    <w:rsid w:val="00022E4A"/>
    <w:rsid w:val="00024866"/>
    <w:rsid w:val="00031A51"/>
    <w:rsid w:val="0003629C"/>
    <w:rsid w:val="00036FE7"/>
    <w:rsid w:val="00042E7D"/>
    <w:rsid w:val="0005014E"/>
    <w:rsid w:val="00051BC3"/>
    <w:rsid w:val="00052C71"/>
    <w:rsid w:val="00054E62"/>
    <w:rsid w:val="00057DBD"/>
    <w:rsid w:val="000614B3"/>
    <w:rsid w:val="0006562C"/>
    <w:rsid w:val="000660F3"/>
    <w:rsid w:val="000749BF"/>
    <w:rsid w:val="0008094E"/>
    <w:rsid w:val="00086460"/>
    <w:rsid w:val="000954D7"/>
    <w:rsid w:val="0009581D"/>
    <w:rsid w:val="00096F61"/>
    <w:rsid w:val="000A1C38"/>
    <w:rsid w:val="000A30FB"/>
    <w:rsid w:val="000A4903"/>
    <w:rsid w:val="000A4AB6"/>
    <w:rsid w:val="000A55CC"/>
    <w:rsid w:val="000A6394"/>
    <w:rsid w:val="000B70AF"/>
    <w:rsid w:val="000B7FED"/>
    <w:rsid w:val="000C0374"/>
    <w:rsid w:val="000C038A"/>
    <w:rsid w:val="000C104F"/>
    <w:rsid w:val="000C6598"/>
    <w:rsid w:val="000D3B4B"/>
    <w:rsid w:val="000D40AB"/>
    <w:rsid w:val="000E681E"/>
    <w:rsid w:val="000F067D"/>
    <w:rsid w:val="000F119F"/>
    <w:rsid w:val="000F34D6"/>
    <w:rsid w:val="001109AC"/>
    <w:rsid w:val="00112785"/>
    <w:rsid w:val="0011415B"/>
    <w:rsid w:val="001166B1"/>
    <w:rsid w:val="001209DE"/>
    <w:rsid w:val="0012136E"/>
    <w:rsid w:val="00126237"/>
    <w:rsid w:val="001302CE"/>
    <w:rsid w:val="0013630B"/>
    <w:rsid w:val="001373AB"/>
    <w:rsid w:val="00145D43"/>
    <w:rsid w:val="001467D7"/>
    <w:rsid w:val="00146DCF"/>
    <w:rsid w:val="00150799"/>
    <w:rsid w:val="001548CD"/>
    <w:rsid w:val="00164B40"/>
    <w:rsid w:val="00164CFC"/>
    <w:rsid w:val="00173835"/>
    <w:rsid w:val="001748D6"/>
    <w:rsid w:val="0017626D"/>
    <w:rsid w:val="001901A2"/>
    <w:rsid w:val="001909CC"/>
    <w:rsid w:val="00191FAD"/>
    <w:rsid w:val="00192C46"/>
    <w:rsid w:val="00193020"/>
    <w:rsid w:val="0019670B"/>
    <w:rsid w:val="001A08B3"/>
    <w:rsid w:val="001A0D31"/>
    <w:rsid w:val="001A3A40"/>
    <w:rsid w:val="001A6DD0"/>
    <w:rsid w:val="001A709A"/>
    <w:rsid w:val="001A7B60"/>
    <w:rsid w:val="001B2896"/>
    <w:rsid w:val="001B455F"/>
    <w:rsid w:val="001B52F0"/>
    <w:rsid w:val="001B7A65"/>
    <w:rsid w:val="001C5C2A"/>
    <w:rsid w:val="001D22EC"/>
    <w:rsid w:val="001E3D37"/>
    <w:rsid w:val="001E41F3"/>
    <w:rsid w:val="001F1817"/>
    <w:rsid w:val="001F406A"/>
    <w:rsid w:val="002040A1"/>
    <w:rsid w:val="00212AF9"/>
    <w:rsid w:val="00220349"/>
    <w:rsid w:val="00221C5A"/>
    <w:rsid w:val="00232611"/>
    <w:rsid w:val="00233AFC"/>
    <w:rsid w:val="00241A66"/>
    <w:rsid w:val="00242DDE"/>
    <w:rsid w:val="00245CA4"/>
    <w:rsid w:val="00256480"/>
    <w:rsid w:val="002564C6"/>
    <w:rsid w:val="0026004D"/>
    <w:rsid w:val="00263668"/>
    <w:rsid w:val="002640DD"/>
    <w:rsid w:val="00275D12"/>
    <w:rsid w:val="00280375"/>
    <w:rsid w:val="00284FEB"/>
    <w:rsid w:val="002860C4"/>
    <w:rsid w:val="002901A3"/>
    <w:rsid w:val="002A29B2"/>
    <w:rsid w:val="002A4DCB"/>
    <w:rsid w:val="002B14D3"/>
    <w:rsid w:val="002B5741"/>
    <w:rsid w:val="002C4E00"/>
    <w:rsid w:val="002C7E01"/>
    <w:rsid w:val="002D16DD"/>
    <w:rsid w:val="002E008A"/>
    <w:rsid w:val="002E2700"/>
    <w:rsid w:val="002F45F1"/>
    <w:rsid w:val="002F53B6"/>
    <w:rsid w:val="002F5A43"/>
    <w:rsid w:val="002F7D40"/>
    <w:rsid w:val="00305409"/>
    <w:rsid w:val="00310217"/>
    <w:rsid w:val="0031061D"/>
    <w:rsid w:val="00312DE9"/>
    <w:rsid w:val="003216F1"/>
    <w:rsid w:val="00322D46"/>
    <w:rsid w:val="00332327"/>
    <w:rsid w:val="003328F3"/>
    <w:rsid w:val="0033294A"/>
    <w:rsid w:val="00341F6F"/>
    <w:rsid w:val="00342D98"/>
    <w:rsid w:val="00343CD7"/>
    <w:rsid w:val="00345383"/>
    <w:rsid w:val="00346D77"/>
    <w:rsid w:val="003556DC"/>
    <w:rsid w:val="003609EF"/>
    <w:rsid w:val="003614D1"/>
    <w:rsid w:val="0036231A"/>
    <w:rsid w:val="00374DD4"/>
    <w:rsid w:val="00375BB0"/>
    <w:rsid w:val="003764EC"/>
    <w:rsid w:val="003806A7"/>
    <w:rsid w:val="00383C3D"/>
    <w:rsid w:val="003858C9"/>
    <w:rsid w:val="00387792"/>
    <w:rsid w:val="00387CFD"/>
    <w:rsid w:val="003904E3"/>
    <w:rsid w:val="003926A3"/>
    <w:rsid w:val="00392D3E"/>
    <w:rsid w:val="00393BCA"/>
    <w:rsid w:val="00394D9E"/>
    <w:rsid w:val="003C2766"/>
    <w:rsid w:val="003D1466"/>
    <w:rsid w:val="003E1A36"/>
    <w:rsid w:val="003E51C2"/>
    <w:rsid w:val="003E74A0"/>
    <w:rsid w:val="003F3287"/>
    <w:rsid w:val="00410371"/>
    <w:rsid w:val="00411482"/>
    <w:rsid w:val="00412379"/>
    <w:rsid w:val="004129A3"/>
    <w:rsid w:val="0041471B"/>
    <w:rsid w:val="004151B3"/>
    <w:rsid w:val="004153A1"/>
    <w:rsid w:val="00415491"/>
    <w:rsid w:val="00416FA7"/>
    <w:rsid w:val="004242F1"/>
    <w:rsid w:val="0043163D"/>
    <w:rsid w:val="00433730"/>
    <w:rsid w:val="00435B12"/>
    <w:rsid w:val="00440D0A"/>
    <w:rsid w:val="00446488"/>
    <w:rsid w:val="00457718"/>
    <w:rsid w:val="00461008"/>
    <w:rsid w:val="00461F12"/>
    <w:rsid w:val="004635E5"/>
    <w:rsid w:val="004717EA"/>
    <w:rsid w:val="004745E7"/>
    <w:rsid w:val="00482B43"/>
    <w:rsid w:val="00495060"/>
    <w:rsid w:val="004976F0"/>
    <w:rsid w:val="004A2AED"/>
    <w:rsid w:val="004A794F"/>
    <w:rsid w:val="004B01A5"/>
    <w:rsid w:val="004B0912"/>
    <w:rsid w:val="004B2C2D"/>
    <w:rsid w:val="004B526E"/>
    <w:rsid w:val="004B75B7"/>
    <w:rsid w:val="004C11EA"/>
    <w:rsid w:val="004C6F17"/>
    <w:rsid w:val="004D455F"/>
    <w:rsid w:val="004D5164"/>
    <w:rsid w:val="004D69B8"/>
    <w:rsid w:val="004F0155"/>
    <w:rsid w:val="004F661B"/>
    <w:rsid w:val="005045C7"/>
    <w:rsid w:val="0050517D"/>
    <w:rsid w:val="005105E0"/>
    <w:rsid w:val="0051196A"/>
    <w:rsid w:val="005135A1"/>
    <w:rsid w:val="0051580D"/>
    <w:rsid w:val="005279F5"/>
    <w:rsid w:val="00532891"/>
    <w:rsid w:val="0053550D"/>
    <w:rsid w:val="00547111"/>
    <w:rsid w:val="00550D59"/>
    <w:rsid w:val="00552878"/>
    <w:rsid w:val="00554E43"/>
    <w:rsid w:val="005613E0"/>
    <w:rsid w:val="00564EDF"/>
    <w:rsid w:val="0056673A"/>
    <w:rsid w:val="00566F6F"/>
    <w:rsid w:val="0058240F"/>
    <w:rsid w:val="00587F6A"/>
    <w:rsid w:val="005912FE"/>
    <w:rsid w:val="00592D74"/>
    <w:rsid w:val="00596753"/>
    <w:rsid w:val="005A6679"/>
    <w:rsid w:val="005B4127"/>
    <w:rsid w:val="005B49F4"/>
    <w:rsid w:val="005B7AC3"/>
    <w:rsid w:val="005D07BE"/>
    <w:rsid w:val="005D27CA"/>
    <w:rsid w:val="005D2B14"/>
    <w:rsid w:val="005D46AF"/>
    <w:rsid w:val="005D6478"/>
    <w:rsid w:val="005E18C6"/>
    <w:rsid w:val="005E1F0C"/>
    <w:rsid w:val="005E2C44"/>
    <w:rsid w:val="005E3C50"/>
    <w:rsid w:val="005E42FB"/>
    <w:rsid w:val="005F1205"/>
    <w:rsid w:val="005F12D6"/>
    <w:rsid w:val="005F2216"/>
    <w:rsid w:val="005F391D"/>
    <w:rsid w:val="005F740E"/>
    <w:rsid w:val="006006C1"/>
    <w:rsid w:val="006103C2"/>
    <w:rsid w:val="00610C5B"/>
    <w:rsid w:val="00613D6B"/>
    <w:rsid w:val="00616335"/>
    <w:rsid w:val="00617D68"/>
    <w:rsid w:val="00620F69"/>
    <w:rsid w:val="00621188"/>
    <w:rsid w:val="006212CF"/>
    <w:rsid w:val="006257ED"/>
    <w:rsid w:val="00625935"/>
    <w:rsid w:val="006316B2"/>
    <w:rsid w:val="00640372"/>
    <w:rsid w:val="00642CCB"/>
    <w:rsid w:val="00643A7D"/>
    <w:rsid w:val="00644586"/>
    <w:rsid w:val="00647FBD"/>
    <w:rsid w:val="00652A36"/>
    <w:rsid w:val="0065364E"/>
    <w:rsid w:val="006537B5"/>
    <w:rsid w:val="00661E2C"/>
    <w:rsid w:val="00667016"/>
    <w:rsid w:val="00670AF6"/>
    <w:rsid w:val="0068188C"/>
    <w:rsid w:val="0068444E"/>
    <w:rsid w:val="00691021"/>
    <w:rsid w:val="0069290E"/>
    <w:rsid w:val="00693E69"/>
    <w:rsid w:val="00695808"/>
    <w:rsid w:val="00696432"/>
    <w:rsid w:val="006A5853"/>
    <w:rsid w:val="006A6982"/>
    <w:rsid w:val="006A737E"/>
    <w:rsid w:val="006A76D6"/>
    <w:rsid w:val="006B2A14"/>
    <w:rsid w:val="006B46FB"/>
    <w:rsid w:val="006B7B2F"/>
    <w:rsid w:val="006C061B"/>
    <w:rsid w:val="006D0191"/>
    <w:rsid w:val="006D1B9A"/>
    <w:rsid w:val="006E21FB"/>
    <w:rsid w:val="006E4465"/>
    <w:rsid w:val="006E5627"/>
    <w:rsid w:val="006E7773"/>
    <w:rsid w:val="006F6B99"/>
    <w:rsid w:val="006F71C9"/>
    <w:rsid w:val="006F7952"/>
    <w:rsid w:val="006F7B09"/>
    <w:rsid w:val="0070259B"/>
    <w:rsid w:val="00704829"/>
    <w:rsid w:val="00705157"/>
    <w:rsid w:val="007101FB"/>
    <w:rsid w:val="00722896"/>
    <w:rsid w:val="00724EF9"/>
    <w:rsid w:val="0072522A"/>
    <w:rsid w:val="00731FDE"/>
    <w:rsid w:val="0073208D"/>
    <w:rsid w:val="0073742E"/>
    <w:rsid w:val="007374F7"/>
    <w:rsid w:val="0073773F"/>
    <w:rsid w:val="0074257A"/>
    <w:rsid w:val="00755C92"/>
    <w:rsid w:val="00762213"/>
    <w:rsid w:val="00762AEB"/>
    <w:rsid w:val="00763BA2"/>
    <w:rsid w:val="007656FE"/>
    <w:rsid w:val="007658A5"/>
    <w:rsid w:val="007668C7"/>
    <w:rsid w:val="00792342"/>
    <w:rsid w:val="007955CC"/>
    <w:rsid w:val="007977A8"/>
    <w:rsid w:val="007A4458"/>
    <w:rsid w:val="007A73E5"/>
    <w:rsid w:val="007B512A"/>
    <w:rsid w:val="007B6B53"/>
    <w:rsid w:val="007C13F4"/>
    <w:rsid w:val="007C2097"/>
    <w:rsid w:val="007C28A7"/>
    <w:rsid w:val="007C5EA0"/>
    <w:rsid w:val="007D6A07"/>
    <w:rsid w:val="007D6DB1"/>
    <w:rsid w:val="007D7566"/>
    <w:rsid w:val="007E07EF"/>
    <w:rsid w:val="007E0E30"/>
    <w:rsid w:val="007F0389"/>
    <w:rsid w:val="007F3701"/>
    <w:rsid w:val="007F61C1"/>
    <w:rsid w:val="007F648F"/>
    <w:rsid w:val="007F7259"/>
    <w:rsid w:val="00800A71"/>
    <w:rsid w:val="00801CF0"/>
    <w:rsid w:val="008040A8"/>
    <w:rsid w:val="00807B85"/>
    <w:rsid w:val="00824C2C"/>
    <w:rsid w:val="00825391"/>
    <w:rsid w:val="008279FA"/>
    <w:rsid w:val="008322F4"/>
    <w:rsid w:val="00837183"/>
    <w:rsid w:val="00844AAA"/>
    <w:rsid w:val="00845A23"/>
    <w:rsid w:val="00853ED1"/>
    <w:rsid w:val="0085441A"/>
    <w:rsid w:val="008626E7"/>
    <w:rsid w:val="008667AF"/>
    <w:rsid w:val="00870EE7"/>
    <w:rsid w:val="0087510D"/>
    <w:rsid w:val="00880F55"/>
    <w:rsid w:val="008815F4"/>
    <w:rsid w:val="00883A39"/>
    <w:rsid w:val="008863B9"/>
    <w:rsid w:val="0089088C"/>
    <w:rsid w:val="00896D84"/>
    <w:rsid w:val="008A45A6"/>
    <w:rsid w:val="008A5430"/>
    <w:rsid w:val="008B1C6A"/>
    <w:rsid w:val="008B2743"/>
    <w:rsid w:val="008B6EA0"/>
    <w:rsid w:val="008C455F"/>
    <w:rsid w:val="008C6934"/>
    <w:rsid w:val="008D4141"/>
    <w:rsid w:val="008E4D4B"/>
    <w:rsid w:val="008E625E"/>
    <w:rsid w:val="008E6B1F"/>
    <w:rsid w:val="008F686C"/>
    <w:rsid w:val="00901400"/>
    <w:rsid w:val="00901BB0"/>
    <w:rsid w:val="00902A92"/>
    <w:rsid w:val="00904EBA"/>
    <w:rsid w:val="0090522F"/>
    <w:rsid w:val="009070B7"/>
    <w:rsid w:val="00907B05"/>
    <w:rsid w:val="009122D5"/>
    <w:rsid w:val="0091261A"/>
    <w:rsid w:val="00913E0B"/>
    <w:rsid w:val="009148DE"/>
    <w:rsid w:val="00916386"/>
    <w:rsid w:val="00916DEC"/>
    <w:rsid w:val="0093355C"/>
    <w:rsid w:val="00937A61"/>
    <w:rsid w:val="009418D9"/>
    <w:rsid w:val="00941E30"/>
    <w:rsid w:val="00943B79"/>
    <w:rsid w:val="00943B96"/>
    <w:rsid w:val="00943C04"/>
    <w:rsid w:val="00946424"/>
    <w:rsid w:val="009478EE"/>
    <w:rsid w:val="0095139C"/>
    <w:rsid w:val="00954C1A"/>
    <w:rsid w:val="00955E74"/>
    <w:rsid w:val="00956250"/>
    <w:rsid w:val="00956A50"/>
    <w:rsid w:val="00957B2F"/>
    <w:rsid w:val="00960389"/>
    <w:rsid w:val="0096262E"/>
    <w:rsid w:val="00973015"/>
    <w:rsid w:val="009777D9"/>
    <w:rsid w:val="00985613"/>
    <w:rsid w:val="00986821"/>
    <w:rsid w:val="00991B88"/>
    <w:rsid w:val="0099572C"/>
    <w:rsid w:val="009A07BF"/>
    <w:rsid w:val="009A4E0F"/>
    <w:rsid w:val="009A5255"/>
    <w:rsid w:val="009A5753"/>
    <w:rsid w:val="009A579D"/>
    <w:rsid w:val="009B0B50"/>
    <w:rsid w:val="009B5164"/>
    <w:rsid w:val="009C1018"/>
    <w:rsid w:val="009C159B"/>
    <w:rsid w:val="009C22FE"/>
    <w:rsid w:val="009D476E"/>
    <w:rsid w:val="009D7147"/>
    <w:rsid w:val="009E24DE"/>
    <w:rsid w:val="009E3297"/>
    <w:rsid w:val="009F734F"/>
    <w:rsid w:val="009F7D81"/>
    <w:rsid w:val="00A00487"/>
    <w:rsid w:val="00A04D2F"/>
    <w:rsid w:val="00A0746C"/>
    <w:rsid w:val="00A22308"/>
    <w:rsid w:val="00A230E4"/>
    <w:rsid w:val="00A246B6"/>
    <w:rsid w:val="00A31D14"/>
    <w:rsid w:val="00A40634"/>
    <w:rsid w:val="00A47E70"/>
    <w:rsid w:val="00A50CF0"/>
    <w:rsid w:val="00A52F6F"/>
    <w:rsid w:val="00A57528"/>
    <w:rsid w:val="00A601CD"/>
    <w:rsid w:val="00A66C63"/>
    <w:rsid w:val="00A70BC7"/>
    <w:rsid w:val="00A72118"/>
    <w:rsid w:val="00A72665"/>
    <w:rsid w:val="00A731DD"/>
    <w:rsid w:val="00A73740"/>
    <w:rsid w:val="00A7410A"/>
    <w:rsid w:val="00A748DA"/>
    <w:rsid w:val="00A7583C"/>
    <w:rsid w:val="00A7671C"/>
    <w:rsid w:val="00A81EA3"/>
    <w:rsid w:val="00A84550"/>
    <w:rsid w:val="00A90724"/>
    <w:rsid w:val="00A916D2"/>
    <w:rsid w:val="00A9515D"/>
    <w:rsid w:val="00A97562"/>
    <w:rsid w:val="00AA0376"/>
    <w:rsid w:val="00AA2CBC"/>
    <w:rsid w:val="00AA313A"/>
    <w:rsid w:val="00AA49EB"/>
    <w:rsid w:val="00AB0D3A"/>
    <w:rsid w:val="00AB4631"/>
    <w:rsid w:val="00AB6981"/>
    <w:rsid w:val="00AC49E9"/>
    <w:rsid w:val="00AC5820"/>
    <w:rsid w:val="00AD1CD8"/>
    <w:rsid w:val="00AD4ADA"/>
    <w:rsid w:val="00AD7555"/>
    <w:rsid w:val="00B05D84"/>
    <w:rsid w:val="00B10E9C"/>
    <w:rsid w:val="00B111F9"/>
    <w:rsid w:val="00B14250"/>
    <w:rsid w:val="00B17EC1"/>
    <w:rsid w:val="00B258BB"/>
    <w:rsid w:val="00B3074E"/>
    <w:rsid w:val="00B30D15"/>
    <w:rsid w:val="00B421C5"/>
    <w:rsid w:val="00B47B02"/>
    <w:rsid w:val="00B51BA6"/>
    <w:rsid w:val="00B52828"/>
    <w:rsid w:val="00B5725C"/>
    <w:rsid w:val="00B67B97"/>
    <w:rsid w:val="00B7159F"/>
    <w:rsid w:val="00B7315D"/>
    <w:rsid w:val="00B75E77"/>
    <w:rsid w:val="00B76E16"/>
    <w:rsid w:val="00B84F41"/>
    <w:rsid w:val="00B918AC"/>
    <w:rsid w:val="00B91C30"/>
    <w:rsid w:val="00B9335B"/>
    <w:rsid w:val="00B968C8"/>
    <w:rsid w:val="00BA048E"/>
    <w:rsid w:val="00BA2CD7"/>
    <w:rsid w:val="00BA3EC5"/>
    <w:rsid w:val="00BA51D9"/>
    <w:rsid w:val="00BB1BDF"/>
    <w:rsid w:val="00BB1BF6"/>
    <w:rsid w:val="00BB5645"/>
    <w:rsid w:val="00BB5DFC"/>
    <w:rsid w:val="00BC40B1"/>
    <w:rsid w:val="00BC678C"/>
    <w:rsid w:val="00BC79E3"/>
    <w:rsid w:val="00BD279D"/>
    <w:rsid w:val="00BD5479"/>
    <w:rsid w:val="00BD6BB8"/>
    <w:rsid w:val="00BE47A2"/>
    <w:rsid w:val="00BE4DD2"/>
    <w:rsid w:val="00BF1721"/>
    <w:rsid w:val="00BF53F2"/>
    <w:rsid w:val="00BF60DF"/>
    <w:rsid w:val="00C01A4C"/>
    <w:rsid w:val="00C07A7D"/>
    <w:rsid w:val="00C1082F"/>
    <w:rsid w:val="00C10D23"/>
    <w:rsid w:val="00C15555"/>
    <w:rsid w:val="00C2152F"/>
    <w:rsid w:val="00C23C46"/>
    <w:rsid w:val="00C259BF"/>
    <w:rsid w:val="00C30A15"/>
    <w:rsid w:val="00C34763"/>
    <w:rsid w:val="00C4494A"/>
    <w:rsid w:val="00C44E0B"/>
    <w:rsid w:val="00C47F3E"/>
    <w:rsid w:val="00C51E37"/>
    <w:rsid w:val="00C5286D"/>
    <w:rsid w:val="00C53AC6"/>
    <w:rsid w:val="00C56A9B"/>
    <w:rsid w:val="00C60C31"/>
    <w:rsid w:val="00C628B1"/>
    <w:rsid w:val="00C6535C"/>
    <w:rsid w:val="00C657A8"/>
    <w:rsid w:val="00C66BA2"/>
    <w:rsid w:val="00C72ED8"/>
    <w:rsid w:val="00C74D7B"/>
    <w:rsid w:val="00C77298"/>
    <w:rsid w:val="00C83A8A"/>
    <w:rsid w:val="00C852CF"/>
    <w:rsid w:val="00C856F4"/>
    <w:rsid w:val="00C87A12"/>
    <w:rsid w:val="00C95985"/>
    <w:rsid w:val="00C9778B"/>
    <w:rsid w:val="00C979AE"/>
    <w:rsid w:val="00CA3559"/>
    <w:rsid w:val="00CB01D6"/>
    <w:rsid w:val="00CB12BC"/>
    <w:rsid w:val="00CB151D"/>
    <w:rsid w:val="00CC1C39"/>
    <w:rsid w:val="00CC3401"/>
    <w:rsid w:val="00CC39F9"/>
    <w:rsid w:val="00CC4988"/>
    <w:rsid w:val="00CC5026"/>
    <w:rsid w:val="00CC63D6"/>
    <w:rsid w:val="00CC68D0"/>
    <w:rsid w:val="00CC72C3"/>
    <w:rsid w:val="00CD041E"/>
    <w:rsid w:val="00CD057D"/>
    <w:rsid w:val="00CD05BA"/>
    <w:rsid w:val="00CD2451"/>
    <w:rsid w:val="00CE0B19"/>
    <w:rsid w:val="00CE0BFA"/>
    <w:rsid w:val="00CE3B53"/>
    <w:rsid w:val="00CE4279"/>
    <w:rsid w:val="00CE5930"/>
    <w:rsid w:val="00CE7AF9"/>
    <w:rsid w:val="00CF1024"/>
    <w:rsid w:val="00CF39F2"/>
    <w:rsid w:val="00D00537"/>
    <w:rsid w:val="00D03582"/>
    <w:rsid w:val="00D03F9A"/>
    <w:rsid w:val="00D05437"/>
    <w:rsid w:val="00D06D51"/>
    <w:rsid w:val="00D07ECA"/>
    <w:rsid w:val="00D1100C"/>
    <w:rsid w:val="00D17487"/>
    <w:rsid w:val="00D235D8"/>
    <w:rsid w:val="00D24991"/>
    <w:rsid w:val="00D25A5F"/>
    <w:rsid w:val="00D32B66"/>
    <w:rsid w:val="00D34E67"/>
    <w:rsid w:val="00D4618B"/>
    <w:rsid w:val="00D50255"/>
    <w:rsid w:val="00D525A2"/>
    <w:rsid w:val="00D52BD7"/>
    <w:rsid w:val="00D63444"/>
    <w:rsid w:val="00D66520"/>
    <w:rsid w:val="00D720E3"/>
    <w:rsid w:val="00D7237E"/>
    <w:rsid w:val="00D7387B"/>
    <w:rsid w:val="00D757B0"/>
    <w:rsid w:val="00D80B6A"/>
    <w:rsid w:val="00D86DC8"/>
    <w:rsid w:val="00DA0030"/>
    <w:rsid w:val="00DA0394"/>
    <w:rsid w:val="00DA356D"/>
    <w:rsid w:val="00DB3570"/>
    <w:rsid w:val="00DC0D26"/>
    <w:rsid w:val="00DC5C04"/>
    <w:rsid w:val="00DD0F43"/>
    <w:rsid w:val="00DD11FD"/>
    <w:rsid w:val="00DD53E1"/>
    <w:rsid w:val="00DD7F13"/>
    <w:rsid w:val="00DE237C"/>
    <w:rsid w:val="00DE34CF"/>
    <w:rsid w:val="00DE477E"/>
    <w:rsid w:val="00DE67FB"/>
    <w:rsid w:val="00DF0FB2"/>
    <w:rsid w:val="00DF343E"/>
    <w:rsid w:val="00DF69F6"/>
    <w:rsid w:val="00E13F3D"/>
    <w:rsid w:val="00E14D7D"/>
    <w:rsid w:val="00E1748E"/>
    <w:rsid w:val="00E20322"/>
    <w:rsid w:val="00E2067E"/>
    <w:rsid w:val="00E22222"/>
    <w:rsid w:val="00E30127"/>
    <w:rsid w:val="00E32E48"/>
    <w:rsid w:val="00E34898"/>
    <w:rsid w:val="00E37029"/>
    <w:rsid w:val="00E407D2"/>
    <w:rsid w:val="00E40D7B"/>
    <w:rsid w:val="00E541FB"/>
    <w:rsid w:val="00E54C66"/>
    <w:rsid w:val="00E716C1"/>
    <w:rsid w:val="00E717C5"/>
    <w:rsid w:val="00E71E49"/>
    <w:rsid w:val="00E72DEB"/>
    <w:rsid w:val="00E777D7"/>
    <w:rsid w:val="00E77B87"/>
    <w:rsid w:val="00E814FE"/>
    <w:rsid w:val="00E83DFE"/>
    <w:rsid w:val="00E8742B"/>
    <w:rsid w:val="00E877C8"/>
    <w:rsid w:val="00E9504A"/>
    <w:rsid w:val="00E972AB"/>
    <w:rsid w:val="00EA442A"/>
    <w:rsid w:val="00EA6BD9"/>
    <w:rsid w:val="00EA7D1D"/>
    <w:rsid w:val="00EA7E97"/>
    <w:rsid w:val="00EB09B7"/>
    <w:rsid w:val="00EB0DD2"/>
    <w:rsid w:val="00EB40F5"/>
    <w:rsid w:val="00EB5C86"/>
    <w:rsid w:val="00EC13C0"/>
    <w:rsid w:val="00EC24A6"/>
    <w:rsid w:val="00EC34D8"/>
    <w:rsid w:val="00EC51B2"/>
    <w:rsid w:val="00ED1341"/>
    <w:rsid w:val="00ED788A"/>
    <w:rsid w:val="00EE16C4"/>
    <w:rsid w:val="00EE7D7C"/>
    <w:rsid w:val="00EF2028"/>
    <w:rsid w:val="00F0037F"/>
    <w:rsid w:val="00F0098D"/>
    <w:rsid w:val="00F03645"/>
    <w:rsid w:val="00F11469"/>
    <w:rsid w:val="00F173A4"/>
    <w:rsid w:val="00F25290"/>
    <w:rsid w:val="00F25D98"/>
    <w:rsid w:val="00F27CFC"/>
    <w:rsid w:val="00F300FB"/>
    <w:rsid w:val="00F44707"/>
    <w:rsid w:val="00F510C9"/>
    <w:rsid w:val="00F62373"/>
    <w:rsid w:val="00F637A3"/>
    <w:rsid w:val="00F65E51"/>
    <w:rsid w:val="00F73479"/>
    <w:rsid w:val="00F75DFD"/>
    <w:rsid w:val="00F76F15"/>
    <w:rsid w:val="00F770AB"/>
    <w:rsid w:val="00F83E9A"/>
    <w:rsid w:val="00F95DCB"/>
    <w:rsid w:val="00F96833"/>
    <w:rsid w:val="00FA1F4E"/>
    <w:rsid w:val="00FA2C28"/>
    <w:rsid w:val="00FA2F4F"/>
    <w:rsid w:val="00FA485A"/>
    <w:rsid w:val="00FB4454"/>
    <w:rsid w:val="00FB598F"/>
    <w:rsid w:val="00FB6386"/>
    <w:rsid w:val="00FC3E53"/>
    <w:rsid w:val="00FC60A7"/>
    <w:rsid w:val="00FC75B0"/>
    <w:rsid w:val="00FD22E5"/>
    <w:rsid w:val="00FD3F6B"/>
    <w:rsid w:val="00FD44EF"/>
    <w:rsid w:val="00FF41D4"/>
    <w:rsid w:val="00FF5019"/>
    <w:rsid w:val="00FF5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2040CDB0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40D7B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1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A5883B-E66F-4629-95FA-0E93CC8F23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581</Words>
  <Characters>5935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6503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3</cp:revision>
  <cp:lastPrinted>1900-01-01T00:00:00Z</cp:lastPrinted>
  <dcterms:created xsi:type="dcterms:W3CDTF">2021-06-24T18:43:00Z</dcterms:created>
  <dcterms:modified xsi:type="dcterms:W3CDTF">2021-08-23T10:40:00Z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