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FAF06" w14:textId="57562713" w:rsidR="002901A3" w:rsidRDefault="002901A3" w:rsidP="00290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62DB">
        <w:fldChar w:fldCharType="begin"/>
      </w:r>
      <w:r w:rsidR="004A62DB">
        <w:instrText xml:space="preserve"> DOCPROPERTY  TSG/WGRef  \* MERGEFORMAT </w:instrText>
      </w:r>
      <w:r w:rsidR="004A62DB">
        <w:fldChar w:fldCharType="separate"/>
      </w:r>
      <w:r>
        <w:rPr>
          <w:b/>
          <w:noProof/>
          <w:sz w:val="24"/>
        </w:rPr>
        <w:t>RAN5</w:t>
      </w:r>
      <w:r w:rsidR="004A62D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A62DB">
        <w:fldChar w:fldCharType="begin"/>
      </w:r>
      <w:r w:rsidR="004A62DB">
        <w:instrText xml:space="preserve"> DOCPROPERTY  MtgSeq  \* MERGEFORMAT </w:instrText>
      </w:r>
      <w:r w:rsidR="004A62DB">
        <w:fldChar w:fldCharType="separate"/>
      </w:r>
      <w:r w:rsidRPr="00EB09B7">
        <w:rPr>
          <w:b/>
          <w:noProof/>
          <w:sz w:val="24"/>
        </w:rPr>
        <w:t>2021</w:t>
      </w:r>
      <w:r w:rsidR="004A62DB">
        <w:rPr>
          <w:b/>
          <w:noProof/>
          <w:sz w:val="24"/>
        </w:rPr>
        <w:fldChar w:fldCharType="end"/>
      </w:r>
      <w:r w:rsidR="004A62DB">
        <w:fldChar w:fldCharType="begin"/>
      </w:r>
      <w:r w:rsidR="004A62DB">
        <w:instrText xml:space="preserve"> DOCPROPERTY  MtgTitle  \* MERGEFORMAT </w:instrText>
      </w:r>
      <w:r w:rsidR="004A62DB">
        <w:fldChar w:fldCharType="separate"/>
      </w:r>
      <w:r>
        <w:rPr>
          <w:b/>
          <w:noProof/>
          <w:sz w:val="24"/>
        </w:rPr>
        <w:t>-TTCN email</w:t>
      </w:r>
      <w:r w:rsidR="004A62D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62DB">
        <w:fldChar w:fldCharType="begin"/>
      </w:r>
      <w:r w:rsidR="004A62DB">
        <w:instrText xml:space="preserve"> DOCPROPERTY  Tdoc#  \* MERGEFORMAT </w:instrText>
      </w:r>
      <w:r w:rsidR="004A62DB">
        <w:fldChar w:fldCharType="separate"/>
      </w:r>
      <w:r w:rsidRPr="00E13F3D">
        <w:rPr>
          <w:b/>
          <w:i/>
          <w:noProof/>
          <w:sz w:val="28"/>
        </w:rPr>
        <w:t>R5s210</w:t>
      </w:r>
      <w:r w:rsidR="004A62DB">
        <w:rPr>
          <w:b/>
          <w:i/>
          <w:noProof/>
          <w:sz w:val="28"/>
        </w:rPr>
        <w:fldChar w:fldCharType="end"/>
      </w:r>
      <w:r w:rsidR="004A62DB">
        <w:rPr>
          <w:b/>
          <w:i/>
          <w:noProof/>
          <w:sz w:val="28"/>
        </w:rPr>
        <w:t>936</w:t>
      </w:r>
    </w:p>
    <w:p w14:paraId="705A751C" w14:textId="77777777" w:rsidR="002901A3" w:rsidRDefault="004A62DB" w:rsidP="002901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901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901A3">
        <w:rPr>
          <w:b/>
          <w:noProof/>
          <w:sz w:val="24"/>
        </w:rPr>
        <w:t xml:space="preserve">, </w:t>
      </w:r>
      <w:r w:rsidR="002901A3">
        <w:fldChar w:fldCharType="begin"/>
      </w:r>
      <w:r w:rsidR="002901A3">
        <w:instrText xml:space="preserve"> DOCPROPERTY  Country  \* MERGEFORMAT </w:instrText>
      </w:r>
      <w:r w:rsidR="002901A3">
        <w:fldChar w:fldCharType="end"/>
      </w:r>
      <w:r w:rsidR="002901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901A3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2901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901A3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1A3" w14:paraId="44F160DE" w14:textId="77777777" w:rsidTr="008236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B9DCB" w14:textId="77777777" w:rsidR="002901A3" w:rsidRDefault="002901A3" w:rsidP="008236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901A3" w14:paraId="4956EBF8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E029B" w14:textId="77777777"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01A3" w14:paraId="7F03F710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76615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4CCEF35D" w14:textId="77777777" w:rsidTr="008236E7">
        <w:tc>
          <w:tcPr>
            <w:tcW w:w="142" w:type="dxa"/>
            <w:tcBorders>
              <w:left w:val="single" w:sz="4" w:space="0" w:color="auto"/>
            </w:tcBorders>
          </w:tcPr>
          <w:p w14:paraId="562A0CEF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3F0ADC" w14:textId="77777777" w:rsidR="002901A3" w:rsidRPr="00410371" w:rsidRDefault="004A62DB" w:rsidP="00823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01A3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907230" w14:textId="77777777"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9743A" w14:textId="77777777" w:rsidR="002901A3" w:rsidRPr="00410371" w:rsidRDefault="004A62DB" w:rsidP="008236E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F5C57">
              <w:rPr>
                <w:b/>
                <w:noProof/>
                <w:sz w:val="28"/>
              </w:rPr>
              <w:t>1777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6CB848" w14:textId="77777777" w:rsidR="002901A3" w:rsidRDefault="002901A3" w:rsidP="008236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E64227" w14:textId="0EA6A66F" w:rsidR="002901A3" w:rsidRPr="00410371" w:rsidRDefault="004A62DB" w:rsidP="00823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6849B27" w14:textId="77777777" w:rsidR="002901A3" w:rsidRDefault="002901A3" w:rsidP="008236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40E2F5" w14:textId="3516A748" w:rsidR="002901A3" w:rsidRPr="00410371" w:rsidRDefault="004A62DB" w:rsidP="00823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01A3" w:rsidRPr="0041037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2</w:t>
            </w:r>
            <w:r w:rsidR="002901A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4FCF41" w14:textId="77777777"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5265DE20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B0F47" w14:textId="77777777"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1773EB14" w14:textId="77777777" w:rsidTr="008236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074878" w14:textId="77777777" w:rsidR="002901A3" w:rsidRPr="00F25D98" w:rsidRDefault="002901A3" w:rsidP="008236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01A3" w14:paraId="196F24D1" w14:textId="77777777" w:rsidTr="008236E7">
        <w:tc>
          <w:tcPr>
            <w:tcW w:w="9641" w:type="dxa"/>
            <w:gridSpan w:val="9"/>
          </w:tcPr>
          <w:p w14:paraId="550E1CAE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E42517" w14:textId="77777777" w:rsidR="002901A3" w:rsidRDefault="002901A3" w:rsidP="002901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1A3" w14:paraId="06C0B80B" w14:textId="77777777" w:rsidTr="008236E7">
        <w:tc>
          <w:tcPr>
            <w:tcW w:w="2835" w:type="dxa"/>
          </w:tcPr>
          <w:p w14:paraId="666FC1EA" w14:textId="77777777" w:rsidR="002901A3" w:rsidRDefault="002901A3" w:rsidP="008236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6F10B0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E0123F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8BA5A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81E2C4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E54B66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8A6BDB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58AEAA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317E21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6141CF" w14:textId="77777777" w:rsidR="002901A3" w:rsidRDefault="002901A3" w:rsidP="002901A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1A3" w14:paraId="0BE7E60C" w14:textId="77777777" w:rsidTr="002901A3">
        <w:tc>
          <w:tcPr>
            <w:tcW w:w="9640" w:type="dxa"/>
            <w:gridSpan w:val="11"/>
          </w:tcPr>
          <w:p w14:paraId="7026646F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68450184" w14:textId="77777777" w:rsidTr="002901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71073D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FA7CC" w14:textId="77777777" w:rsidR="002901A3" w:rsidRDefault="004A62DB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901A3">
              <w:t xml:space="preserve">Correction to </w:t>
            </w:r>
            <w:r w:rsidR="007E3BF3">
              <w:t xml:space="preserve">function </w:t>
            </w:r>
            <w:r w:rsidR="007E3BF3" w:rsidRPr="007E3BF3">
              <w:t xml:space="preserve">f_TC_7_1_1_5_5_NR_TestBody </w:t>
            </w:r>
            <w:r w:rsidR="00FB598F" w:rsidRPr="00C72ED8">
              <w:t xml:space="preserve"> </w:t>
            </w:r>
            <w:r>
              <w:fldChar w:fldCharType="end"/>
            </w:r>
          </w:p>
        </w:tc>
      </w:tr>
      <w:tr w:rsidR="002901A3" w14:paraId="787BEC5A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3A581EF0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A7ABEF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0C4AE9AD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4527348D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17E8CE" w14:textId="77777777" w:rsidR="002901A3" w:rsidRDefault="004A62DB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901A3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901A3" w14:paraId="623E38BA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30F34639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9D145" w14:textId="77777777" w:rsidR="002901A3" w:rsidRDefault="002901A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901A3" w14:paraId="59F7A39C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081330BC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4144C2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24E986F4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0C4C8F69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266CA8" w14:textId="77777777" w:rsidR="002901A3" w:rsidRDefault="004A62DB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901A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D236E1B" w14:textId="77777777" w:rsidR="002901A3" w:rsidRDefault="002901A3" w:rsidP="00823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43CC11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85BDF" w14:textId="77777777" w:rsidR="002901A3" w:rsidRDefault="004A62DB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01A3">
              <w:rPr>
                <w:noProof/>
              </w:rPr>
              <w:t>2021-0</w:t>
            </w:r>
            <w:r w:rsidR="00BF5C57">
              <w:rPr>
                <w:noProof/>
              </w:rPr>
              <w:t>6</w:t>
            </w:r>
            <w:r w:rsidR="002901A3">
              <w:rPr>
                <w:noProof/>
              </w:rPr>
              <w:t>-</w:t>
            </w:r>
            <w:r w:rsidR="00C72ED8">
              <w:rPr>
                <w:noProof/>
              </w:rPr>
              <w:t>2</w:t>
            </w:r>
            <w:r w:rsidR="00BF5C57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2901A3" w14:paraId="50AD84C8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2DEB0BBE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2E4E58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04309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988B89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2DC363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40224E31" w14:textId="77777777" w:rsidTr="002901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CBC200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DE4F91" w14:textId="77777777" w:rsidR="002901A3" w:rsidRDefault="004A62DB" w:rsidP="00823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901A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9F5826" w14:textId="77777777"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0587EB" w14:textId="77777777" w:rsidR="002901A3" w:rsidRDefault="002901A3" w:rsidP="00823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3BFB3E" w14:textId="77777777" w:rsidR="002901A3" w:rsidRDefault="004A62DB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901A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901A3" w14:paraId="3501658F" w14:textId="77777777" w:rsidTr="002901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1E9161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BC1F70" w14:textId="77777777" w:rsidR="002901A3" w:rsidRDefault="002901A3" w:rsidP="00823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0EE66E" w14:textId="77777777" w:rsidR="002901A3" w:rsidRDefault="002901A3" w:rsidP="00823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AABC29" w14:textId="77777777" w:rsidR="002901A3" w:rsidRPr="007C2097" w:rsidRDefault="002901A3" w:rsidP="00823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01A3" w14:paraId="6742B9DC" w14:textId="77777777" w:rsidTr="002901A3">
        <w:tc>
          <w:tcPr>
            <w:tcW w:w="1843" w:type="dxa"/>
          </w:tcPr>
          <w:p w14:paraId="11A1F1AC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C11B58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285CCBE7" w14:textId="77777777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E12449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9C58F" w14:textId="77777777" w:rsidR="008D4D4C" w:rsidRPr="002E008A" w:rsidRDefault="007E3BF3" w:rsidP="00A037D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the current test procedure there is no requirement from the </w:t>
            </w:r>
            <w:r w:rsidR="00A037D4">
              <w:rPr>
                <w:rFonts w:cs="Arial"/>
                <w:lang w:eastAsia="en-GB"/>
              </w:rPr>
              <w:t>P</w:t>
            </w:r>
            <w:r>
              <w:rPr>
                <w:rFonts w:cs="Arial"/>
                <w:lang w:eastAsia="en-GB"/>
              </w:rPr>
              <w:t xml:space="preserve">rose </w:t>
            </w:r>
            <w:r w:rsidR="00A037D4">
              <w:rPr>
                <w:rFonts w:cs="Arial"/>
                <w:lang w:eastAsia="en-GB"/>
              </w:rPr>
              <w:t xml:space="preserve">specification </w:t>
            </w:r>
            <w:r>
              <w:rPr>
                <w:rFonts w:cs="Arial"/>
                <w:lang w:eastAsia="en-GB"/>
              </w:rPr>
              <w:t>to send data on a specific H</w:t>
            </w:r>
            <w:r w:rsidR="00A037D4">
              <w:rPr>
                <w:rFonts w:cs="Arial"/>
                <w:lang w:eastAsia="en-GB"/>
              </w:rPr>
              <w:t>ARQ</w:t>
            </w:r>
            <w:r>
              <w:rPr>
                <w:rFonts w:cs="Arial"/>
                <w:lang w:eastAsia="en-GB"/>
              </w:rPr>
              <w:t xml:space="preserve"> process, since there is no CRC corruption</w:t>
            </w:r>
            <w:r w:rsidR="00A037D4">
              <w:rPr>
                <w:rFonts w:cs="Arial"/>
                <w:lang w:eastAsia="en-GB"/>
              </w:rPr>
              <w:t xml:space="preserve">. The change to remove </w:t>
            </w:r>
            <w:r>
              <w:rPr>
                <w:rFonts w:cs="Arial"/>
                <w:lang w:eastAsia="en-GB"/>
              </w:rPr>
              <w:t xml:space="preserve">this requirement </w:t>
            </w:r>
            <w:r w:rsidR="008D4D4C">
              <w:rPr>
                <w:noProof/>
              </w:rPr>
              <w:t>w</w:t>
            </w:r>
            <w:r w:rsidR="00A037D4">
              <w:rPr>
                <w:noProof/>
              </w:rPr>
              <w:t>as</w:t>
            </w:r>
            <w:r w:rsidR="008D4D4C">
              <w:rPr>
                <w:noProof/>
              </w:rPr>
              <w:t xml:space="preserve"> proposed in </w:t>
            </w:r>
            <w:r w:rsidR="008D4D4C" w:rsidRPr="008D4D4C">
              <w:rPr>
                <w:noProof/>
              </w:rPr>
              <w:t>R5s210582</w:t>
            </w:r>
            <w:r w:rsidR="008D4D4C">
              <w:rPr>
                <w:noProof/>
              </w:rPr>
              <w:t xml:space="preserve"> but implementation in 21wk24 is missing</w:t>
            </w:r>
            <w:r w:rsidR="00A037D4">
              <w:rPr>
                <w:noProof/>
              </w:rPr>
              <w:t>.</w:t>
            </w:r>
          </w:p>
        </w:tc>
      </w:tr>
      <w:tr w:rsidR="002901A3" w14:paraId="189364AC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7254D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EC048" w14:textId="77777777"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14:paraId="74093967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9DE24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1C0C1A" w14:textId="77777777" w:rsidR="00C72ED8" w:rsidRPr="006316B2" w:rsidRDefault="007E3BF3" w:rsidP="007E3BF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Removed parameter from </w:t>
            </w:r>
            <w:r w:rsidRPr="00A037D4">
              <w:rPr>
                <w:rFonts w:cs="Arial"/>
                <w:i/>
                <w:lang w:eastAsia="en-GB"/>
              </w:rPr>
              <w:t>DRB</w:t>
            </w:r>
            <w:r w:rsidR="00A037D4" w:rsidRPr="00A037D4">
              <w:rPr>
                <w:rFonts w:cs="Arial"/>
                <w:i/>
                <w:lang w:eastAsia="en-GB"/>
              </w:rPr>
              <w:t>.</w:t>
            </w:r>
            <w:r w:rsidRPr="00A037D4">
              <w:rPr>
                <w:rFonts w:cs="Arial"/>
                <w:i/>
                <w:lang w:eastAsia="en-GB"/>
              </w:rPr>
              <w:t>send</w:t>
            </w:r>
            <w:r>
              <w:rPr>
                <w:rFonts w:cs="Arial"/>
                <w:lang w:eastAsia="en-GB"/>
              </w:rPr>
              <w:t xml:space="preserve"> to use </w:t>
            </w:r>
            <w:r w:rsidRPr="00A037D4">
              <w:rPr>
                <w:rFonts w:cs="Arial"/>
                <w:i/>
                <w:lang w:eastAsia="en-GB"/>
              </w:rPr>
              <w:t>cs_NR_HarqProcessAssignment_Automatic</w:t>
            </w:r>
            <w:r>
              <w:rPr>
                <w:rFonts w:cs="Arial"/>
                <w:lang w:eastAsia="en-GB"/>
              </w:rPr>
              <w:t xml:space="preserve"> in Steps 5</w:t>
            </w:r>
            <w:r w:rsidR="008D4D4C">
              <w:rPr>
                <w:rFonts w:cs="Arial"/>
                <w:lang w:eastAsia="en-GB"/>
              </w:rPr>
              <w:t xml:space="preserve"> and </w:t>
            </w:r>
            <w:r>
              <w:rPr>
                <w:rFonts w:cs="Arial"/>
                <w:lang w:eastAsia="en-GB"/>
              </w:rPr>
              <w:t>7</w:t>
            </w:r>
            <w:r w:rsidR="00A037D4">
              <w:rPr>
                <w:rFonts w:cs="Arial"/>
                <w:lang w:eastAsia="en-GB"/>
              </w:rPr>
              <w:t>.</w:t>
            </w:r>
          </w:p>
        </w:tc>
      </w:tr>
      <w:tr w:rsidR="002901A3" w14:paraId="4EACBD8A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C1D34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9263D" w14:textId="77777777"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14:paraId="0664C078" w14:textId="77777777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026A1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6E3FA" w14:textId="77777777" w:rsidR="002901A3" w:rsidRPr="00CF39F2" w:rsidRDefault="0002476E" w:rsidP="00C72ED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Prose and TTCN are not aligned.</w:t>
            </w:r>
          </w:p>
        </w:tc>
      </w:tr>
      <w:tr w:rsidR="002901A3" w14:paraId="71CE166F" w14:textId="77777777" w:rsidTr="002901A3">
        <w:tc>
          <w:tcPr>
            <w:tcW w:w="2694" w:type="dxa"/>
            <w:gridSpan w:val="2"/>
          </w:tcPr>
          <w:p w14:paraId="62387C7B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0C6010" w14:textId="77777777"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6CEBA8CA" w14:textId="77777777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F8B40" w14:textId="77777777" w:rsidR="002901A3" w:rsidRPr="0002476E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476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CDD185" w14:textId="77777777" w:rsidR="002901A3" w:rsidRPr="0002476E" w:rsidRDefault="0002476E" w:rsidP="00C72ED8">
            <w:pPr>
              <w:pStyle w:val="CRCoverPage"/>
              <w:spacing w:after="0"/>
              <w:rPr>
                <w:noProof/>
              </w:rPr>
            </w:pPr>
            <w:r w:rsidRPr="0002476E">
              <w:rPr>
                <w:noProof/>
              </w:rPr>
              <w:t>7.1.1.5.5</w:t>
            </w:r>
            <w:r w:rsidR="00BF5C57">
              <w:rPr>
                <w:noProof/>
              </w:rPr>
              <w:t>.ENDC, 7.1.1.5.5.NR5GC</w:t>
            </w:r>
          </w:p>
        </w:tc>
      </w:tr>
      <w:tr w:rsidR="002901A3" w14:paraId="2C1A33CC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7468B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A1165" w14:textId="77777777"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7C28EC94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1E65D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F3BAC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11370A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79305B" w14:textId="77777777"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40F5F7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694A98C1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E087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A7122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31A3D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427DCA" w14:textId="77777777"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069E1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55593260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31F46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63B9D0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C444B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34C205" w14:textId="77777777"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040C50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23566FCD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E7A7E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DE2A03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E80B1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9BEAB4" w14:textId="77777777"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7E484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255C1058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BC8C4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1D102" w14:textId="77777777" w:rsidR="002901A3" w:rsidRDefault="002901A3" w:rsidP="002901A3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5EF46CB6" w14:textId="77777777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EBD8E8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D2D6D" w14:textId="77777777"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01A3" w:rsidRPr="008863B9" w14:paraId="2B8F7AC4" w14:textId="77777777" w:rsidTr="002901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FB7235" w14:textId="77777777" w:rsidR="002901A3" w:rsidRPr="008863B9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6595145" w14:textId="77777777" w:rsidR="002901A3" w:rsidRPr="008863B9" w:rsidRDefault="002901A3" w:rsidP="002901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01A3" w14:paraId="5EC1A208" w14:textId="77777777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657B9C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3D14F" w14:textId="77777777"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72010C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6BAEC80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0FD426" w14:textId="77777777" w:rsidR="009478EE" w:rsidRDefault="009478EE" w:rsidP="009478EE">
      <w:pPr>
        <w:rPr>
          <w:noProof/>
        </w:rPr>
      </w:pPr>
    </w:p>
    <w:p w14:paraId="664A93FD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536110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61C371C" w14:textId="77777777" w:rsidR="00A037D4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037D4" w:rsidRPr="00230902">
        <w:rPr>
          <w:rFonts w:ascii="Arial" w:hAnsi="Arial" w:cs="Arial"/>
          <w:iCs/>
        </w:rPr>
        <w:t>Table of Contents</w:t>
      </w:r>
      <w:r w:rsidR="00A037D4">
        <w:tab/>
      </w:r>
      <w:r w:rsidR="00A037D4">
        <w:fldChar w:fldCharType="begin"/>
      </w:r>
      <w:r w:rsidR="00A037D4">
        <w:instrText xml:space="preserve"> PAGEREF _Toc75361103 \h </w:instrText>
      </w:r>
      <w:r w:rsidR="00A037D4">
        <w:fldChar w:fldCharType="separate"/>
      </w:r>
      <w:r w:rsidR="00A037D4">
        <w:t>2</w:t>
      </w:r>
      <w:r w:rsidR="00A037D4">
        <w:fldChar w:fldCharType="end"/>
      </w:r>
    </w:p>
    <w:p w14:paraId="137B2416" w14:textId="77777777" w:rsidR="00A037D4" w:rsidRDefault="00A037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3090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30902">
        <w:rPr>
          <w:b/>
        </w:rPr>
        <w:t>Corrections required for test case 7.1.1.5.5</w:t>
      </w:r>
      <w:r>
        <w:tab/>
      </w:r>
      <w:r>
        <w:fldChar w:fldCharType="begin"/>
      </w:r>
      <w:r>
        <w:instrText xml:space="preserve"> PAGEREF _Toc75361104 \h </w:instrText>
      </w:r>
      <w:r>
        <w:fldChar w:fldCharType="separate"/>
      </w:r>
      <w:r>
        <w:t>2</w:t>
      </w:r>
      <w:r>
        <w:fldChar w:fldCharType="end"/>
      </w:r>
    </w:p>
    <w:p w14:paraId="76241D95" w14:textId="77777777" w:rsidR="00A037D4" w:rsidRDefault="00A037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3090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30902">
        <w:rPr>
          <w:rFonts w:cs="Arial"/>
          <w:b/>
          <w:color w:val="000000"/>
          <w:lang w:eastAsia="en-GB"/>
        </w:rPr>
        <w:t>Correction to function f_TC_7_1_1_5_5_NR_TestBody</w:t>
      </w:r>
      <w:r>
        <w:tab/>
      </w:r>
      <w:r>
        <w:fldChar w:fldCharType="begin"/>
      </w:r>
      <w:r>
        <w:instrText xml:space="preserve"> PAGEREF _Toc75361105 \h </w:instrText>
      </w:r>
      <w:r>
        <w:fldChar w:fldCharType="separate"/>
      </w:r>
      <w:r>
        <w:t>2</w:t>
      </w:r>
      <w:r>
        <w:fldChar w:fldCharType="end"/>
      </w:r>
    </w:p>
    <w:p w14:paraId="628FC2CE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40314568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5361104"/>
      <w:r w:rsidRPr="00854C55">
        <w:rPr>
          <w:b/>
        </w:rPr>
        <w:t>Corrections required</w:t>
      </w:r>
      <w:bookmarkEnd w:id="2"/>
      <w:bookmarkEnd w:id="3"/>
      <w:r w:rsidR="00460215">
        <w:rPr>
          <w:b/>
        </w:rPr>
        <w:t xml:space="preserve"> </w:t>
      </w:r>
      <w:r w:rsidR="00BF5C57">
        <w:rPr>
          <w:b/>
        </w:rPr>
        <w:t>for</w:t>
      </w:r>
      <w:r w:rsidR="007E3BF3">
        <w:rPr>
          <w:b/>
        </w:rPr>
        <w:t xml:space="preserve"> test case 7.1.1.5.5</w:t>
      </w:r>
      <w:bookmarkEnd w:id="4"/>
    </w:p>
    <w:p w14:paraId="3D408830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5361105"/>
      <w:r w:rsidRPr="00B52828">
        <w:rPr>
          <w:rFonts w:cs="Arial"/>
          <w:b/>
          <w:color w:val="000000"/>
          <w:lang w:eastAsia="en-GB"/>
        </w:rPr>
        <w:t xml:space="preserve">Correction </w:t>
      </w:r>
      <w:r w:rsidRPr="007E3BF3">
        <w:rPr>
          <w:rFonts w:cs="Arial"/>
          <w:b/>
          <w:color w:val="000000"/>
          <w:lang w:eastAsia="en-GB"/>
        </w:rPr>
        <w:t xml:space="preserve">to </w:t>
      </w:r>
      <w:r w:rsidR="007E3BF3" w:rsidRPr="00BF5C57">
        <w:rPr>
          <w:rFonts w:cs="Arial"/>
          <w:b/>
          <w:color w:val="000000"/>
          <w:lang w:eastAsia="en-GB"/>
        </w:rPr>
        <w:t>function f_TC_7_1_1_5_5_NR_TestBody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31149B56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785E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B3AC" w14:textId="77777777" w:rsidR="005D27CA" w:rsidRPr="00CC39F9" w:rsidRDefault="007E3BF3" w:rsidP="005D27CA">
            <w:pPr>
              <w:rPr>
                <w:rFonts w:ascii="Arial" w:hAnsi="Arial" w:cs="Arial"/>
                <w:lang w:eastAsia="en-GB"/>
              </w:rPr>
            </w:pPr>
            <w:r w:rsidRPr="007E3BF3">
              <w:rPr>
                <w:rFonts w:ascii="Arial" w:hAnsi="Arial" w:cs="Arial"/>
                <w:lang w:eastAsia="en-GB"/>
              </w:rPr>
              <w:t>f_TC_7_1_1_5_5_NR_TestBody</w:t>
            </w:r>
          </w:p>
        </w:tc>
      </w:tr>
      <w:tr w:rsidR="00FA485A" w14:paraId="2C0437DB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018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058A" w14:textId="77777777" w:rsidR="00FA485A" w:rsidRPr="009B0B50" w:rsidRDefault="008D4D4C" w:rsidP="00A037D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test procedure there is no requirement from the </w:t>
            </w:r>
            <w:r w:rsidR="00BF5C57">
              <w:rPr>
                <w:rFonts w:cs="Arial"/>
                <w:lang w:eastAsia="en-GB"/>
              </w:rPr>
              <w:t>P</w:t>
            </w:r>
            <w:r>
              <w:rPr>
                <w:rFonts w:cs="Arial"/>
                <w:lang w:eastAsia="en-GB"/>
              </w:rPr>
              <w:t xml:space="preserve">rose </w:t>
            </w:r>
            <w:r w:rsidR="00BF5C57">
              <w:rPr>
                <w:rFonts w:cs="Arial"/>
                <w:lang w:eastAsia="en-GB"/>
              </w:rPr>
              <w:t xml:space="preserve">specification </w:t>
            </w:r>
            <w:r>
              <w:rPr>
                <w:rFonts w:cs="Arial"/>
                <w:lang w:eastAsia="en-GB"/>
              </w:rPr>
              <w:t>to send data on a specific H</w:t>
            </w:r>
            <w:r w:rsidR="00BF5C57">
              <w:rPr>
                <w:rFonts w:cs="Arial"/>
                <w:lang w:eastAsia="en-GB"/>
              </w:rPr>
              <w:t>ARQ</w:t>
            </w:r>
            <w:r>
              <w:rPr>
                <w:rFonts w:cs="Arial"/>
                <w:lang w:eastAsia="en-GB"/>
              </w:rPr>
              <w:t xml:space="preserve"> process</w:t>
            </w:r>
            <w:r w:rsidR="00A037D4">
              <w:rPr>
                <w:rFonts w:cs="Arial"/>
                <w:lang w:eastAsia="en-GB"/>
              </w:rPr>
              <w:t>, s</w:t>
            </w:r>
            <w:r>
              <w:rPr>
                <w:rFonts w:cs="Arial"/>
                <w:lang w:eastAsia="en-GB"/>
              </w:rPr>
              <w:t>ince there is no CRC corruption</w:t>
            </w:r>
            <w:r w:rsidR="00A037D4">
              <w:rPr>
                <w:rFonts w:cs="Arial"/>
                <w:lang w:eastAsia="en-GB"/>
              </w:rPr>
              <w:t>.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noProof/>
              </w:rPr>
              <w:t>Th</w:t>
            </w:r>
            <w:r w:rsidR="00A037D4">
              <w:rPr>
                <w:noProof/>
              </w:rPr>
              <w:t xml:space="preserve">e change to remove this requirement </w:t>
            </w:r>
            <w:r>
              <w:rPr>
                <w:noProof/>
              </w:rPr>
              <w:t>w</w:t>
            </w:r>
            <w:r w:rsidR="00A037D4">
              <w:rPr>
                <w:noProof/>
              </w:rPr>
              <w:t>as</w:t>
            </w:r>
            <w:r>
              <w:rPr>
                <w:noProof/>
              </w:rPr>
              <w:t xml:space="preserve"> proposed in </w:t>
            </w:r>
            <w:r w:rsidRPr="008D4D4C">
              <w:rPr>
                <w:noProof/>
              </w:rPr>
              <w:t>R5s210582</w:t>
            </w:r>
            <w:r>
              <w:rPr>
                <w:noProof/>
              </w:rPr>
              <w:t xml:space="preserve"> but implementation in 21wk24 is missing</w:t>
            </w:r>
            <w:r w:rsidR="00A037D4">
              <w:rPr>
                <w:noProof/>
              </w:rPr>
              <w:t>.</w:t>
            </w:r>
          </w:p>
        </w:tc>
      </w:tr>
      <w:tr w:rsidR="00FA485A" w14:paraId="51994809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934B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69B4" w14:textId="77777777" w:rsidR="008D4D4C" w:rsidRPr="00A72665" w:rsidRDefault="008D4D4C" w:rsidP="008D4D4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parameter from </w:t>
            </w:r>
            <w:r w:rsidRPr="00A037D4">
              <w:rPr>
                <w:rFonts w:cs="Arial"/>
                <w:i/>
                <w:lang w:eastAsia="en-GB"/>
              </w:rPr>
              <w:t>DRB</w:t>
            </w:r>
            <w:r w:rsidR="00BF5C57" w:rsidRPr="00A037D4">
              <w:rPr>
                <w:rFonts w:cs="Arial"/>
                <w:i/>
                <w:lang w:eastAsia="en-GB"/>
              </w:rPr>
              <w:t>.</w:t>
            </w:r>
            <w:r w:rsidRPr="00A037D4">
              <w:rPr>
                <w:rFonts w:cs="Arial"/>
                <w:i/>
                <w:lang w:eastAsia="en-GB"/>
              </w:rPr>
              <w:t>send</w:t>
            </w:r>
            <w:r>
              <w:rPr>
                <w:rFonts w:cs="Arial"/>
                <w:lang w:eastAsia="en-GB"/>
              </w:rPr>
              <w:t xml:space="preserve"> to use </w:t>
            </w:r>
            <w:r w:rsidRPr="00A037D4">
              <w:rPr>
                <w:rFonts w:cs="Arial"/>
                <w:i/>
                <w:lang w:eastAsia="en-GB"/>
              </w:rPr>
              <w:t>cs_NR_HarqProcessAssignment_Automatic</w:t>
            </w:r>
            <w:r>
              <w:rPr>
                <w:rFonts w:cs="Arial"/>
                <w:lang w:eastAsia="en-GB"/>
              </w:rPr>
              <w:t xml:space="preserve"> in Steps 5 and 7</w:t>
            </w:r>
            <w:r w:rsidR="00BF5C57">
              <w:rPr>
                <w:rFonts w:cs="Arial"/>
                <w:lang w:eastAsia="en-GB"/>
              </w:rPr>
              <w:t>.</w:t>
            </w:r>
          </w:p>
          <w:p w14:paraId="673E06D7" w14:textId="77777777" w:rsidR="007E3BF3" w:rsidRPr="00A72665" w:rsidRDefault="007E3BF3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A485A" w14:paraId="18C8613B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6A9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1814" w14:textId="77777777" w:rsidR="00FA485A" w:rsidRPr="00CC39F9" w:rsidRDefault="007E3BF3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7E3BF3">
              <w:rPr>
                <w:rFonts w:ascii="Arial" w:hAnsi="Arial" w:cs="Arial"/>
                <w:lang w:eastAsia="en-GB"/>
              </w:rPr>
              <w:t>DRX_MAC_TC_Common_NR</w:t>
            </w:r>
          </w:p>
        </w:tc>
      </w:tr>
      <w:tr w:rsidR="00220349" w14:paraId="40FFFD8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C89E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3F15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7AD9894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19C347A0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1CD69E0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8124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function f_TC_7_1_1_5_5_NR_TestBody(DRB_Identity p_NR_DRB_Id) runs on NR_BASE_PTC</w:t>
            </w:r>
          </w:p>
          <w:p w14:paraId="492A2EE0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{ /* L2/MAC</w:t>
            </w:r>
          </w:p>
          <w:p w14:paraId="72551752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 * 7.1.1.5.5 : DRX Operation / Short cycle configured / Long DRX command MAC control element reception</w:t>
            </w:r>
          </w:p>
          <w:p w14:paraId="456C9DB9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72EBA2A3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tsc_DrxStartOffset := 7; // in ms</w:t>
            </w:r>
          </w:p>
          <w:p w14:paraId="54CB3EA6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tsc_HarqProcessId :=0; //Arbitrarily selected</w:t>
            </w:r>
          </w:p>
          <w:p w14:paraId="142F54D4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38.508-1 Table 4.6.3-192: TDD-UL-DL-Config TDD UL DL Periodicity is 5 slots for all SCS configs used in Signalling (15,30,120)</w:t>
            </w:r>
          </w:p>
          <w:p w14:paraId="76D5F96B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sic@</w:t>
            </w:r>
          </w:p>
          <w:p w14:paraId="09CE64C0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tsc_DrxInactivityTimer := 10; //in ms</w:t>
            </w:r>
          </w:p>
          <w:p w14:paraId="4DFBDC5C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tsc_DrxOnDurationTimer := 40; //in ms</w:t>
            </w:r>
          </w:p>
          <w:p w14:paraId="5241A19E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UInt_Type v_ShortDRXCycle :=  80;</w:t>
            </w:r>
          </w:p>
          <w:p w14:paraId="3AE20F54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v_LongDRXCycle :=  640;</w:t>
            </w:r>
          </w:p>
          <w:p w14:paraId="0D72D6B2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  := valueof(cs_SubFrameTiming(0, 0, 0));</w:t>
            </w:r>
          </w:p>
          <w:p w14:paraId="09A32197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v_Timing1 := v_Timing;</w:t>
            </w:r>
          </w:p>
          <w:p w14:paraId="524C56CD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//var SubFrameTiming_Type v_Timing2 := v_Timing;</w:t>
            </w:r>
          </w:p>
          <w:p w14:paraId="55AAD21C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//var SubFrameTiming_Type v_Timing3 := v_Timing;</w:t>
            </w:r>
          </w:p>
          <w:p w14:paraId="154B5BA2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v_SlotsInSubframe := f_NR_CellInfo_GetSlotsNumberPerSubframe(nr_Cell1);</w:t>
            </w:r>
          </w:p>
          <w:p w14:paraId="07071911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NR_MAC_SDU_Type v_EncodedRlcPdu1;</w:t>
            </w:r>
          </w:p>
          <w:p w14:paraId="36595208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NR_MAC_SDU_SubPDU_List_Type v_SDU_SubPDUListDL;</w:t>
            </w:r>
          </w:p>
          <w:p w14:paraId="1BACC0DE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NR_MAC_CE_SubPDU_DL_List_Type v_CE_SubPDUListDL;</w:t>
            </w:r>
          </w:p>
          <w:p w14:paraId="4D6FD4D2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v_MAC_PDUListDL;</w:t>
            </w:r>
          </w:p>
          <w:p w14:paraId="564463C4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v_MAC_PDUListDL2;</w:t>
            </w:r>
          </w:p>
          <w:p w14:paraId="18B42A20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C0D1E2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5.0;</w:t>
            </w:r>
          </w:p>
          <w:p w14:paraId="4A40B726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BF03CC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stop periodic UL grants and restart automatic grant allocation instead; periodic TA is kept stopped:</w:t>
            </w:r>
          </w:p>
          <w:p w14:paraId="4E017E87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f_NR_ULGrantConfiguration_Start(nr_Cell1,-, -, -, cs_NR_UplinkTimeAlignment_Stop);</w:t>
            </w:r>
          </w:p>
          <w:p w14:paraId="2A5FDD95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AC45D1E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14:paraId="1A352663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f_NR_SS_CellConfig_DciDlInfo_NoRetransmission(nr_Cell1);</w:t>
            </w:r>
          </w:p>
          <w:p w14:paraId="040E5951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14:paraId="3585387E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cds_NR_SystemIndCtrl_UL_HARQ(enable));</w:t>
            </w:r>
          </w:p>
          <w:p w14:paraId="52D4F8DD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F5C0DE0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198D312E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R5-206319 sic@</w:t>
            </w:r>
          </w:p>
          <w:p w14:paraId="58A46D47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012625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//f_NR_SS_L1_TestModeConfig(nr_Cell1, cas_NR_L1_TestMode_DL_SCH_CRC_REQ(nr_Cell1, Error1AndNormal));</w:t>
            </w:r>
          </w:p>
          <w:p w14:paraId="42211BC1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f_NR_RLC_AMD_FullPDU_Encvalue(0, tsc_NR_P_NoPoll, f_NR_PDCP_PDU_Encvalue(cs_NR_PDCP_PDU_18B(0, crs_NR_PDCP_SDU_36B)));</w:t>
            </w:r>
          </w:p>
          <w:p w14:paraId="0B328B71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v_SDU_SubPDUListDL := { cs_NR_MAC_SDU_SubPDU_LI8(tsc_LCID_SCG_Bearer, v_EncodedRlcPdu1) };</w:t>
            </w:r>
          </w:p>
          <w:p w14:paraId="2D1C16BD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 := { cs_NR_DL_MAC_PDU_SDU_SubPDU_Padding(v_SDU_SubPDUListDL) };</w:t>
            </w:r>
          </w:p>
          <w:p w14:paraId="29A11C57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v_Timing1 := f_NR_GetNextSendOccasion_7_1_1_5_X(nr_Cell1, v_ShortDRXCycle, tsc_DrxStartOffset);</w:t>
            </w:r>
          </w:p>
          <w:p w14:paraId="24C8FA9E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D433E0A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14:paraId="27AFD9C7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R5s210582 sic@</w:t>
            </w:r>
          </w:p>
          <w:p w14:paraId="20428076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cs_TimingInfo_NR(v_Timing1), v_MAC_PDUListDL));</w:t>
            </w:r>
          </w:p>
          <w:p w14:paraId="3246E830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546518D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55B37F70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5 ms later configuere SS for normal CRC error mode</w:t>
            </w:r>
          </w:p>
          <w:p w14:paraId="622CD722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befor on duration timer expiry</w:t>
            </w:r>
          </w:p>
          <w:p w14:paraId="6D461F52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v_Timing := f_NR_SubFrameTiming_AddSlots(v_Timing1, v_SlotsInSubframe * (tsc_DrxOnDurationTimer - 1)); //@sic R5s201495 sic@</w:t>
            </w:r>
          </w:p>
          <w:p w14:paraId="362C832D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f_NR_LastDL_Slot(nr_Cell1,v_Timing);</w:t>
            </w:r>
          </w:p>
          <w:p w14:paraId="64B12EE3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v_CE_SubPDUListDL := { cs_NR_MAC_CE_SubPDU_DL( cs_NR_MAC_DRXCommandSubHeader ) };  //</w:t>
            </w:r>
          </w:p>
          <w:p w14:paraId="7C6096A0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v_MAC_PDUListDL2 := { cs_NR_DL_MAC_PDU(v_CE_SubPDUListDL, omit,  cs_NR_MAC_Padding_SubPDU('000000'O)) };   // 2 byte sub headers +3byte Padding header= 40 bits</w:t>
            </w:r>
          </w:p>
          <w:p w14:paraId="207F6200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cs_TimingInfo_NR(v_Timing), v_MAC_PDUListDL2, </w:t>
            </w:r>
            <w:r w:rsidRPr="008D4D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cs_NR_HarqProcessAssignment(tsc_HarqProcessId+1)</w:t>
            </w: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1DF66CD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277A749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7" siclog@</w:t>
            </w:r>
          </w:p>
          <w:p w14:paraId="435942B5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f_NR_GetNextSendOccasion_7_1_1_5_X(nr_Cell1, v_LongDRXCycle, tsc_DrxStartOffset);</w:t>
            </w:r>
          </w:p>
          <w:p w14:paraId="5260F385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cs_TimingInfo_NR(v_Timing), v_MAC_PDUListDL, </w:t>
            </w:r>
            <w:r w:rsidRPr="008D4D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cs_NR_HarqProcessAssignment(tsc_HarqProcessId+1)</w:t>
            </w: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C6B1705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5F159F" w14:textId="77777777" w:rsidR="00C72ED8" w:rsidRPr="007E3BF3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9" siclog@</w:t>
            </w:r>
          </w:p>
        </w:tc>
      </w:tr>
    </w:tbl>
    <w:p w14:paraId="50638C8B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61385FE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36B59A1C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1E6B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>function f_TC_7_1_1_5_5_NR_TestBody(DRB_Identity p_NR_DRB_Id) runs on NR_BASE_PTC</w:t>
            </w:r>
          </w:p>
          <w:p w14:paraId="0083AABE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{ /* L2/MAC</w:t>
            </w:r>
          </w:p>
          <w:p w14:paraId="5639F385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 * 7.1.1.5.5 : DRX Operation / Short cycle configured / Long DRX command MAC control element reception</w:t>
            </w:r>
          </w:p>
          <w:p w14:paraId="08400D83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1C531184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tsc_DrxStartOffset := 7; // in ms</w:t>
            </w:r>
          </w:p>
          <w:p w14:paraId="39D3ADE6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tsc_HarqProcessId :=0; //Arbitrarily selected</w:t>
            </w:r>
          </w:p>
          <w:p w14:paraId="08C32C32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38.508-1 Table 4.6.3-192: TDD-UL-DL-Config TDD UL DL Periodicity is 5 slots for all SCS configs used in Signalling (15,30,120)</w:t>
            </w:r>
          </w:p>
          <w:p w14:paraId="42833342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sic@</w:t>
            </w:r>
          </w:p>
          <w:p w14:paraId="3E52548D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tsc_DrxInactivityTimer := 10; //in ms</w:t>
            </w:r>
          </w:p>
          <w:p w14:paraId="77827C70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tsc_DrxOnDurationTimer := 40; //in ms</w:t>
            </w:r>
          </w:p>
          <w:p w14:paraId="63ECBF02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UInt_Type v_ShortDRXCycle :=  80;</w:t>
            </w:r>
          </w:p>
          <w:p w14:paraId="0C68A657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v_LongDRXCycle :=  640;</w:t>
            </w:r>
          </w:p>
          <w:p w14:paraId="25C21FB0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  := valueof(cs_SubFrameTiming(0, 0, 0));</w:t>
            </w:r>
          </w:p>
          <w:p w14:paraId="234672BD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v_Timing1 := v_Timing;</w:t>
            </w:r>
          </w:p>
          <w:p w14:paraId="60AC814B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//var SubFrameTiming_Type v_Timing2 := v_Timing;</w:t>
            </w:r>
          </w:p>
          <w:p w14:paraId="54E902C5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//var SubFrameTiming_Type v_Timing3 := v_Timing;</w:t>
            </w:r>
          </w:p>
          <w:p w14:paraId="0A1C2852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v_SlotsInSubframe := f_NR_CellInfo_GetSlotsNumberPerSubframe(nr_Cell1);</w:t>
            </w:r>
          </w:p>
          <w:p w14:paraId="754382B7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NR_MAC_SDU_Type v_EncodedRlcPdu1;</w:t>
            </w:r>
          </w:p>
          <w:p w14:paraId="39FA97C6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NR_MAC_SDU_SubPDU_List_Type v_SDU_SubPDUListDL;</w:t>
            </w:r>
          </w:p>
          <w:p w14:paraId="5D9D52FB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NR_MAC_CE_SubPDU_DL_List_Type v_CE_SubPDUListDL;</w:t>
            </w:r>
          </w:p>
          <w:p w14:paraId="77854F08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v_MAC_PDUListDL;</w:t>
            </w:r>
          </w:p>
          <w:p w14:paraId="5035DCAB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v_MAC_PDUListDL2;</w:t>
            </w:r>
          </w:p>
          <w:p w14:paraId="3D5F6237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47A682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5.0;</w:t>
            </w:r>
          </w:p>
          <w:p w14:paraId="4ACB8A7D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8CBF43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stop periodic UL grants and restart automatic grant allocation instead; periodic TA is kept stopped:</w:t>
            </w:r>
          </w:p>
          <w:p w14:paraId="1B927616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f_NR_ULGrantConfiguration_Start(nr_Cell1,-, -, -, cs_NR_UplinkTimeAlignment_Stop);</w:t>
            </w:r>
          </w:p>
          <w:p w14:paraId="5CC8F080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23BF356B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14:paraId="79711851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f_NR_SS_CellConfig_DciDlInfo_NoRetransmission(nr_Cell1);</w:t>
            </w:r>
          </w:p>
          <w:p w14:paraId="02BEE273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14:paraId="7002158A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cds_NR_SystemIndCtrl_UL_HARQ(enable));</w:t>
            </w:r>
          </w:p>
          <w:p w14:paraId="1B013F15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9DDBB0F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6A5DEB4A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R5-206319 sic@</w:t>
            </w:r>
          </w:p>
          <w:p w14:paraId="3018629B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8B9D4A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//f_NR_SS_L1_TestModeConfig(nr_Cell1, cas_NR_L1_TestMode_DL_SCH_CRC_REQ(nr_Cell1, Error1AndNormal));</w:t>
            </w:r>
          </w:p>
          <w:p w14:paraId="311DF693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f_NR_RLC_AMD_FullPDU_Encvalue(0, tsc_NR_P_NoPoll, f_NR_PDCP_PDU_Encvalue(cs_NR_PDCP_PDU_18B(0, crs_NR_PDCP_SDU_36B)));</w:t>
            </w:r>
          </w:p>
          <w:p w14:paraId="6589454F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v_SDU_SubPDUListDL := { cs_NR_MAC_SDU_SubPDU_LI8(tsc_LCID_SCG_Bearer, v_EncodedRlcPdu1) };</w:t>
            </w:r>
          </w:p>
          <w:p w14:paraId="5E34D4B8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 := { cs_NR_DL_MAC_PDU_SDU_SubPDU_Padding(v_SDU_SubPDUListDL) };</w:t>
            </w:r>
          </w:p>
          <w:p w14:paraId="2BD17BB3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v_Timing1 := f_NR_GetNextSendOccasion_7_1_1_5_X(nr_Cell1, v_ShortDRXCycle, tsc_DrxStartOffset);</w:t>
            </w:r>
          </w:p>
          <w:p w14:paraId="1E83483D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D770735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14:paraId="4A5C34D3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R5s210582 sic@</w:t>
            </w:r>
          </w:p>
          <w:p w14:paraId="4E6361D0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cs_TimingInfo_NR(v_Timing1), v_MAC_PDUListDL));</w:t>
            </w:r>
          </w:p>
          <w:p w14:paraId="55AC3643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AA900A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0C64B876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5 ms later configuere SS for normal CRC error mode</w:t>
            </w:r>
          </w:p>
          <w:p w14:paraId="0F053EC4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befor on duration timer expiry</w:t>
            </w:r>
          </w:p>
          <w:p w14:paraId="5745AC02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f_NR_SubFrameTiming_AddSlots(v_Timing1, v_SlotsInSubframe * (tsc_DrxOnDurationTimer - 1)); //@sic R5s201495 sic@</w:t>
            </w:r>
          </w:p>
          <w:p w14:paraId="26E4BB85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f_NR_LastDL_Slot(nr_Cell1,v_Timing);</w:t>
            </w:r>
          </w:p>
          <w:p w14:paraId="2FFA9B49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v_CE_SubPDUListDL := { cs_NR_MAC_CE_SubPDU_DL( cs_NR_MAC_DRXCommandSubHeader ) };  //</w:t>
            </w:r>
          </w:p>
          <w:p w14:paraId="3C23FB50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v_MAC_PDUListDL2 := { cs_NR_DL_MAC_PDU(v_CE_SubPDUListDL, omit,  cs_NR_MAC_Padding_SubPDU('000000'O)) };   // 2 byte sub headers +3byte Padding header= 40 bits</w:t>
            </w:r>
          </w:p>
          <w:p w14:paraId="4B6D03F4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</w:p>
          <w:p w14:paraId="303D83F4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cs_TimingInfo_NR(v_Timing), v_MAC_PDUListDL2</w:t>
            </w:r>
            <w:r w:rsidRPr="008D4D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</w:t>
            </w:r>
          </w:p>
          <w:p w14:paraId="42FBF916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8FABD7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7" siclog@</w:t>
            </w:r>
          </w:p>
          <w:p w14:paraId="3DC031B2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f_NR_GetNextSendOccasion_7_1_1_5_X(nr_Cell1, v_LongDRXCycle, tsc_DrxStartOffset);</w:t>
            </w:r>
          </w:p>
          <w:p w14:paraId="113F444C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</w:p>
          <w:p w14:paraId="432BC7CA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cs_TimingInfo_NR(v_Timing), v_MAC_PDUListDL</w:t>
            </w:r>
            <w:r w:rsidRPr="008D4D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</w:t>
            </w:r>
          </w:p>
          <w:p w14:paraId="019C625C" w14:textId="77777777" w:rsidR="008D4D4C" w:rsidRPr="008D4D4C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760BF5" w14:textId="77777777" w:rsidR="001E3D37" w:rsidRPr="00DA356D" w:rsidRDefault="008D4D4C" w:rsidP="008D4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4D4C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9" siclog@</w:t>
            </w:r>
          </w:p>
        </w:tc>
      </w:tr>
    </w:tbl>
    <w:p w14:paraId="6FE5FCE2" w14:textId="77777777"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1042F" w14:textId="77777777" w:rsidR="007550C2" w:rsidRDefault="007550C2">
      <w:r>
        <w:separator/>
      </w:r>
    </w:p>
  </w:endnote>
  <w:endnote w:type="continuationSeparator" w:id="0">
    <w:p w14:paraId="481A480E" w14:textId="77777777" w:rsidR="007550C2" w:rsidRDefault="00755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E8A02" w14:textId="77777777" w:rsidR="007550C2" w:rsidRDefault="007550C2">
      <w:r>
        <w:separator/>
      </w:r>
    </w:p>
  </w:footnote>
  <w:footnote w:type="continuationSeparator" w:id="0">
    <w:p w14:paraId="542151EE" w14:textId="77777777" w:rsidR="007550C2" w:rsidRDefault="00755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9EB77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DFFF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5AF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3F29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76E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35A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A62DB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072C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0C2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E3BF3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D4D4C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37D4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5C57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84A4F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A6A82-75C6-4DB0-AA6C-2DC4C4CC3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1004</Words>
  <Characters>9921</Characters>
  <Application>Microsoft Office Word</Application>
  <DocSecurity>0</DocSecurity>
  <Lines>82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10904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2021-06-23T15:18:00Z</dcterms:created>
  <dcterms:modified xsi:type="dcterms:W3CDTF">2021-08-23T10:34:00Z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