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D1E7" w14:textId="3A7FE51A" w:rsidR="00F04A2A" w:rsidRDefault="00F04A2A" w:rsidP="00F04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2D8F">
        <w:fldChar w:fldCharType="begin"/>
      </w:r>
      <w:r w:rsidR="00C82D8F">
        <w:instrText xml:space="preserve"> DOCPROPERTY  TSG/WGRef  \* MERGEFORMAT </w:instrText>
      </w:r>
      <w:r w:rsidR="00C82D8F">
        <w:fldChar w:fldCharType="separate"/>
      </w:r>
      <w:r>
        <w:rPr>
          <w:b/>
          <w:noProof/>
          <w:sz w:val="24"/>
        </w:rPr>
        <w:t>RAN5</w:t>
      </w:r>
      <w:r w:rsidR="00C82D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2D8F">
        <w:fldChar w:fldCharType="begin"/>
      </w:r>
      <w:r w:rsidR="00C82D8F">
        <w:instrText xml:space="preserve"> DOCPROPERTY  MtgSeq  \* MERGEFORMAT </w:instrText>
      </w:r>
      <w:r w:rsidR="00C82D8F">
        <w:fldChar w:fldCharType="separate"/>
      </w:r>
      <w:r w:rsidRPr="00EB09B7">
        <w:rPr>
          <w:b/>
          <w:noProof/>
          <w:sz w:val="24"/>
        </w:rPr>
        <w:t>2021</w:t>
      </w:r>
      <w:r w:rsidR="00C82D8F">
        <w:rPr>
          <w:b/>
          <w:noProof/>
          <w:sz w:val="24"/>
        </w:rPr>
        <w:fldChar w:fldCharType="end"/>
      </w:r>
      <w:r w:rsidR="00C82D8F">
        <w:fldChar w:fldCharType="begin"/>
      </w:r>
      <w:r w:rsidR="00C82D8F">
        <w:instrText xml:space="preserve"> DOCPROPERTY  MtgTitle  \* MERGEFORMAT </w:instrText>
      </w:r>
      <w:r w:rsidR="00C82D8F">
        <w:fldChar w:fldCharType="separate"/>
      </w:r>
      <w:r>
        <w:rPr>
          <w:b/>
          <w:noProof/>
          <w:sz w:val="24"/>
        </w:rPr>
        <w:t>-TTCN email</w:t>
      </w:r>
      <w:r w:rsidR="00C82D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2D8F">
        <w:fldChar w:fldCharType="begin"/>
      </w:r>
      <w:r w:rsidR="00C82D8F">
        <w:instrText xml:space="preserve"> DOCPROPERTY  Tdoc#  \* MERGEFORMAT </w:instrText>
      </w:r>
      <w:r w:rsidR="00C82D8F">
        <w:fldChar w:fldCharType="separate"/>
      </w:r>
      <w:r w:rsidRPr="00E13F3D">
        <w:rPr>
          <w:b/>
          <w:i/>
          <w:noProof/>
          <w:sz w:val="28"/>
        </w:rPr>
        <w:t>R5s210</w:t>
      </w:r>
      <w:r w:rsidR="00C82D8F">
        <w:rPr>
          <w:b/>
          <w:i/>
          <w:noProof/>
          <w:sz w:val="28"/>
        </w:rPr>
        <w:t>933</w:t>
      </w:r>
      <w:r w:rsidR="00C82D8F">
        <w:rPr>
          <w:b/>
          <w:i/>
          <w:noProof/>
          <w:sz w:val="28"/>
        </w:rPr>
        <w:fldChar w:fldCharType="end"/>
      </w:r>
    </w:p>
    <w:p w14:paraId="7AEED1E8" w14:textId="77777777" w:rsidR="00F04A2A" w:rsidRDefault="00C82D8F" w:rsidP="00F04A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4A2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04A2A">
        <w:rPr>
          <w:b/>
          <w:noProof/>
          <w:sz w:val="24"/>
        </w:rPr>
        <w:t xml:space="preserve">, </w:t>
      </w:r>
      <w:r w:rsidR="00F04A2A">
        <w:fldChar w:fldCharType="begin"/>
      </w:r>
      <w:r w:rsidR="00F04A2A">
        <w:instrText xml:space="preserve"> DOCPROPERTY  Country  \* MERGEFORMAT </w:instrText>
      </w:r>
      <w:r w:rsidR="00F04A2A">
        <w:fldChar w:fldCharType="end"/>
      </w:r>
      <w:r w:rsidR="00F04A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4A2A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F04A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04A2A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A2A" w14:paraId="7AEED1EA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ED1E9" w14:textId="77777777" w:rsidR="00F04A2A" w:rsidRDefault="00F04A2A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04A2A" w14:paraId="7AEED1EC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ED1EB" w14:textId="77777777" w:rsidR="00F04A2A" w:rsidRDefault="00F04A2A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A2A" w14:paraId="7AEED1EE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ED1ED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1F8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7AEED1EF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ED1F0" w14:textId="77777777" w:rsidR="00F04A2A" w:rsidRPr="00410371" w:rsidRDefault="00C82D8F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4A2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D1F1" w14:textId="77777777" w:rsidR="00F04A2A" w:rsidRDefault="00F04A2A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ED1F2" w14:textId="77777777" w:rsidR="00F04A2A" w:rsidRPr="00410371" w:rsidRDefault="00C82D8F" w:rsidP="000443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4A2A" w:rsidRPr="00410371">
              <w:rPr>
                <w:b/>
                <w:noProof/>
                <w:sz w:val="28"/>
              </w:rPr>
              <w:t>1776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D1F3" w14:textId="77777777" w:rsidR="00F04A2A" w:rsidRDefault="00F04A2A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EED1F4" w14:textId="2372E1A4" w:rsidR="00F04A2A" w:rsidRPr="00410371" w:rsidRDefault="00C82D8F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AEED1F5" w14:textId="77777777" w:rsidR="00F04A2A" w:rsidRDefault="00F04A2A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EED1F6" w14:textId="05D20EFC" w:rsidR="00F04A2A" w:rsidRPr="00410371" w:rsidRDefault="00C82D8F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4A2A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2</w:t>
            </w:r>
            <w:r w:rsidR="00F04A2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ED1F7" w14:textId="77777777"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14:paraId="7AEED1FA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ED1F9" w14:textId="77777777"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14:paraId="7AEED1FC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EED1FB" w14:textId="77777777" w:rsidR="00F04A2A" w:rsidRPr="00F25D98" w:rsidRDefault="00F04A2A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4A2A" w14:paraId="7AEED1FE" w14:textId="77777777" w:rsidTr="000443BE">
        <w:tc>
          <w:tcPr>
            <w:tcW w:w="9641" w:type="dxa"/>
            <w:gridSpan w:val="9"/>
          </w:tcPr>
          <w:p w14:paraId="7AEED1FD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EED1FF" w14:textId="77777777" w:rsidR="00F04A2A" w:rsidRDefault="00F04A2A" w:rsidP="00F0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A2A" w14:paraId="7AEED209" w14:textId="77777777" w:rsidTr="000443BE">
        <w:tc>
          <w:tcPr>
            <w:tcW w:w="2835" w:type="dxa"/>
          </w:tcPr>
          <w:p w14:paraId="7AEED200" w14:textId="77777777" w:rsidR="00F04A2A" w:rsidRDefault="00F04A2A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ED201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ED202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EED203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ED204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EED205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ED206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EED207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ED208" w14:textId="77777777" w:rsidR="00F04A2A" w:rsidRDefault="00F04A2A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EED20A" w14:textId="77777777" w:rsidR="00F04A2A" w:rsidRDefault="00F04A2A" w:rsidP="00F0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A2A" w14:paraId="7AEED20C" w14:textId="77777777" w:rsidTr="000443BE">
        <w:tc>
          <w:tcPr>
            <w:tcW w:w="9640" w:type="dxa"/>
            <w:gridSpan w:val="11"/>
          </w:tcPr>
          <w:p w14:paraId="7AEED20B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20F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ED20D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ED20E" w14:textId="77777777" w:rsidR="00F04A2A" w:rsidRDefault="00C82D8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04A2A">
              <w:t>Correction to NR test cases 7.1.2.3.3, 7.1.2.3.4 ,7.1.3.1.1 and 7.1.3.1.2</w:t>
            </w:r>
            <w:r>
              <w:fldChar w:fldCharType="end"/>
            </w:r>
          </w:p>
        </w:tc>
      </w:tr>
      <w:tr w:rsidR="00F04A2A" w14:paraId="7AEED212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EED210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ED211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215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EED213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ED214" w14:textId="77777777" w:rsidR="00F04A2A" w:rsidRDefault="00C82D8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04A2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04A2A" w14:paraId="7AEED21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EED216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ED217" w14:textId="77777777"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04A2A" w14:paraId="7AEED21B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EED219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ED21A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22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EED21C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ED21D" w14:textId="77777777" w:rsidR="00F04A2A" w:rsidRDefault="00C82D8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04A2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EED21E" w14:textId="77777777" w:rsidR="00F04A2A" w:rsidRDefault="00F04A2A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D21F" w14:textId="77777777"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ED220" w14:textId="77777777" w:rsidR="00F04A2A" w:rsidRDefault="00C82D8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4A2A">
              <w:rPr>
                <w:noProof/>
              </w:rPr>
              <w:t>2021-06-22</w:t>
            </w:r>
            <w:r>
              <w:rPr>
                <w:noProof/>
              </w:rPr>
              <w:fldChar w:fldCharType="end"/>
            </w:r>
          </w:p>
        </w:tc>
      </w:tr>
      <w:tr w:rsidR="00F04A2A" w14:paraId="7AEED227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EED222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ED223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EED224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EED225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ED226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22D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EED228" w14:textId="77777777"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ED229" w14:textId="77777777" w:rsidR="00F04A2A" w:rsidRDefault="00C82D8F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4A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ED22A" w14:textId="77777777"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D22B" w14:textId="77777777" w:rsidR="00F04A2A" w:rsidRDefault="00F04A2A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ED22C" w14:textId="77777777" w:rsidR="00F04A2A" w:rsidRDefault="00C82D8F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4A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04A2A" w14:paraId="7AEED232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ED22E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ED22F" w14:textId="77777777" w:rsidR="00F04A2A" w:rsidRDefault="00F04A2A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EED230" w14:textId="77777777" w:rsidR="00F04A2A" w:rsidRDefault="00F04A2A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ED231" w14:textId="77777777" w:rsidR="00F04A2A" w:rsidRPr="007C2097" w:rsidRDefault="00F04A2A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4A2A" w14:paraId="7AEED235" w14:textId="77777777" w:rsidTr="000443BE">
        <w:tc>
          <w:tcPr>
            <w:tcW w:w="1843" w:type="dxa"/>
          </w:tcPr>
          <w:p w14:paraId="7AEED233" w14:textId="77777777"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ED234" w14:textId="77777777"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23A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ED236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ED237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the current TTCN implementation of 7.1.2.3.3/4,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  <w:p w14:paraId="7AEED238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</w:p>
          <w:p w14:paraId="7AEED239" w14:textId="77777777" w:rsidR="00F04A2A" w:rsidRPr="002E008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on the reception of PDU List</w:t>
            </w:r>
          </w:p>
        </w:tc>
      </w:tr>
      <w:tr w:rsidR="00F04A2A" w14:paraId="7AEED23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3B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ED23C" w14:textId="77777777" w:rsidR="00F04A2A" w:rsidRPr="00CF39F2" w:rsidRDefault="00F04A2A" w:rsidP="00F04A2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4A2A" w14:paraId="7AEED241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3E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EED23F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 ( for test cases 7.1.2.3.3/4,7.1.3.1.1/2)</w:t>
            </w:r>
          </w:p>
          <w:p w14:paraId="7AEED240" w14:textId="77777777" w:rsidR="00F04A2A" w:rsidRPr="006316B2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( for test cases 7.1.3.1.1/2)</w:t>
            </w:r>
          </w:p>
        </w:tc>
      </w:tr>
      <w:tr w:rsidR="00F04A2A" w14:paraId="7AEED24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42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ED243" w14:textId="77777777" w:rsidR="00F04A2A" w:rsidRPr="00CF39F2" w:rsidRDefault="00F04A2A" w:rsidP="00F04A2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4A2A" w14:paraId="7AEED248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ED245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D246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unexpectedly after the transmission of each PDU List</w:t>
            </w:r>
          </w:p>
          <w:p w14:paraId="7AEED247" w14:textId="77777777" w:rsidR="00F04A2A" w:rsidRPr="00CF39F2" w:rsidRDefault="00F04A2A" w:rsidP="00F04A2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is left unutilized for setting </w:t>
            </w:r>
            <w:r w:rsidRPr="00212AF9">
              <w:rPr>
                <w:noProof/>
              </w:rPr>
              <w:t>v_TimingCurrentSlot</w:t>
            </w:r>
          </w:p>
        </w:tc>
      </w:tr>
      <w:tr w:rsidR="00F04A2A" w14:paraId="7AEED24B" w14:textId="77777777" w:rsidTr="000443BE">
        <w:tc>
          <w:tcPr>
            <w:tcW w:w="2694" w:type="dxa"/>
            <w:gridSpan w:val="2"/>
          </w:tcPr>
          <w:p w14:paraId="7AEED249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EED24A" w14:textId="77777777" w:rsidR="00F04A2A" w:rsidRDefault="00F04A2A" w:rsidP="00F0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24E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ED24C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ED24D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7.1.2.3.3.ENDC,7.1.2.3.4.ENDC,7.1.3.1.1.ENDC,7.1.3.1.2.ENDC,7.1.2.3.3.NR5GC, 7.1.2.3.4.NR5GC, 7.1.3.1.1.NR5GC and 7.1.3.1.2.NR5GC</w:t>
            </w:r>
          </w:p>
        </w:tc>
      </w:tr>
      <w:tr w:rsidR="00F04A2A" w14:paraId="7AEED251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4F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ED250" w14:textId="77777777" w:rsidR="00F04A2A" w:rsidRDefault="00F04A2A" w:rsidP="00F0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14:paraId="7AEED257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52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ED253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EED254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EED255" w14:textId="77777777" w:rsidR="00F04A2A" w:rsidRDefault="00F04A2A" w:rsidP="00F0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EED256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7AEED25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58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ED259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D25A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ED25B" w14:textId="77777777" w:rsidR="00F04A2A" w:rsidRDefault="00F04A2A" w:rsidP="00F0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ED25C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7AEED263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5E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ED25F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D260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ED261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ED262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7AEED269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64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ED265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D266" w14:textId="77777777"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ED267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ED268" w14:textId="77777777"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14:paraId="7AEED26C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ED26A" w14:textId="77777777"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ED26B" w14:textId="77777777" w:rsidR="00F04A2A" w:rsidRDefault="00F04A2A" w:rsidP="00F04A2A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14:paraId="7AEED26F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ED26D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D26E" w14:textId="77777777" w:rsidR="00F04A2A" w:rsidRDefault="00F04A2A" w:rsidP="00F0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A2A" w:rsidRPr="008863B9" w14:paraId="7AEED272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ED270" w14:textId="77777777" w:rsidR="00F04A2A" w:rsidRPr="008863B9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EED271" w14:textId="77777777" w:rsidR="00F04A2A" w:rsidRPr="008863B9" w:rsidRDefault="00F04A2A" w:rsidP="00F04A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A2A" w14:paraId="7AEED275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ED273" w14:textId="77777777"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ED274" w14:textId="77777777" w:rsidR="00F04A2A" w:rsidRDefault="00F04A2A" w:rsidP="00F0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EED27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AEED27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ED278" w14:textId="77777777" w:rsidR="009478EE" w:rsidRDefault="009478EE" w:rsidP="009478EE">
      <w:pPr>
        <w:rPr>
          <w:noProof/>
        </w:rPr>
      </w:pPr>
    </w:p>
    <w:p w14:paraId="7AEED27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850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AEED27A" w14:textId="77777777" w:rsidR="00213E2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3E23" w:rsidRPr="00C71E64">
        <w:rPr>
          <w:rFonts w:ascii="Arial" w:hAnsi="Arial" w:cs="Arial"/>
          <w:iCs/>
        </w:rPr>
        <w:t>Table of Contents</w:t>
      </w:r>
      <w:r w:rsidR="00213E23">
        <w:tab/>
      </w:r>
      <w:r w:rsidR="00213E23">
        <w:fldChar w:fldCharType="begin"/>
      </w:r>
      <w:r w:rsidR="00213E23">
        <w:instrText xml:space="preserve"> PAGEREF _Toc75285054 \h </w:instrText>
      </w:r>
      <w:r w:rsidR="00213E23">
        <w:fldChar w:fldCharType="separate"/>
      </w:r>
      <w:r w:rsidR="00213E23">
        <w:t>3</w:t>
      </w:r>
      <w:r w:rsidR="00213E23">
        <w:fldChar w:fldCharType="end"/>
      </w:r>
    </w:p>
    <w:p w14:paraId="7AEED27B" w14:textId="77777777" w:rsidR="00213E23" w:rsidRDefault="00213E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71E6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71E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_Toc75285055 \h </w:instrText>
      </w:r>
      <w:r>
        <w:fldChar w:fldCharType="separate"/>
      </w:r>
      <w:r>
        <w:t>3</w:t>
      </w:r>
      <w:r>
        <w:fldChar w:fldCharType="end"/>
      </w:r>
    </w:p>
    <w:p w14:paraId="7AEED27C" w14:textId="77777777"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fl_TC_7_1_2_3_3and4</w:t>
      </w:r>
      <w:r>
        <w:tab/>
      </w:r>
      <w:r>
        <w:fldChar w:fldCharType="begin"/>
      </w:r>
      <w:r>
        <w:instrText xml:space="preserve"> PAGEREF _Toc75285056 \h </w:instrText>
      </w:r>
      <w:r>
        <w:fldChar w:fldCharType="separate"/>
      </w:r>
      <w:r>
        <w:t>3</w:t>
      </w:r>
      <w:r>
        <w:fldChar w:fldCharType="end"/>
      </w:r>
    </w:p>
    <w:p w14:paraId="7AEED27D" w14:textId="77777777"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fl_TC_7_1_3_1_1and2</w:t>
      </w:r>
      <w:r>
        <w:tab/>
      </w:r>
      <w:r>
        <w:fldChar w:fldCharType="begin"/>
      </w:r>
      <w:r>
        <w:instrText xml:space="preserve"> PAGEREF _Toc75285057 \h </w:instrText>
      </w:r>
      <w:r>
        <w:fldChar w:fldCharType="separate"/>
      </w:r>
      <w:r>
        <w:t>6</w:t>
      </w:r>
      <w:r>
        <w:fldChar w:fldCharType="end"/>
      </w:r>
    </w:p>
    <w:p w14:paraId="7AEED27E" w14:textId="77777777"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f_NR_PDCP_PDU_GetList</w:t>
      </w:r>
      <w:r>
        <w:tab/>
      </w:r>
      <w:r>
        <w:fldChar w:fldCharType="begin"/>
      </w:r>
      <w:r>
        <w:instrText xml:space="preserve"> PAGEREF _Toc75285058 \h </w:instrText>
      </w:r>
      <w:r>
        <w:fldChar w:fldCharType="separate"/>
      </w:r>
      <w:r>
        <w:t>12</w:t>
      </w:r>
      <w:r>
        <w:fldChar w:fldCharType="end"/>
      </w:r>
    </w:p>
    <w:p w14:paraId="7AEED27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AEED28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285055"/>
      <w:r w:rsidRPr="00854C55">
        <w:rPr>
          <w:b/>
        </w:rPr>
        <w:t>Corrections required</w:t>
      </w:r>
      <w:bookmarkEnd w:id="1"/>
      <w:bookmarkEnd w:id="2"/>
      <w:bookmarkEnd w:id="3"/>
    </w:p>
    <w:p w14:paraId="7AEED281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2850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72DEB" w:rsidRPr="00E72DEB">
        <w:rPr>
          <w:rFonts w:cs="Arial"/>
          <w:b/>
          <w:bCs/>
          <w:color w:val="000000"/>
          <w:lang w:val="en-US" w:eastAsia="en-GB"/>
        </w:rPr>
        <w:t>fl_TC_7_1_2_3_3and4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AEED28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82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83" w14:textId="77777777" w:rsidR="005D27CA" w:rsidRPr="00CC39F9" w:rsidRDefault="009C159B" w:rsidP="005D27CA">
            <w:pPr>
              <w:rPr>
                <w:rFonts w:ascii="Arial" w:hAnsi="Arial" w:cs="Arial"/>
                <w:lang w:eastAsia="en-GB"/>
              </w:rPr>
            </w:pPr>
            <w:r w:rsidRPr="009C159B">
              <w:rPr>
                <w:rFonts w:ascii="Arial" w:hAnsi="Arial" w:cs="Arial"/>
                <w:lang w:eastAsia="en-GB"/>
              </w:rPr>
              <w:t>fl_TC_7_1_2_3_3and4</w:t>
            </w:r>
          </w:p>
        </w:tc>
      </w:tr>
      <w:tr w:rsidR="00FA485A" w14:paraId="7AEED28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8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286" w14:textId="77777777" w:rsidR="00FA485A" w:rsidRPr="00AD4ADA" w:rsidRDefault="008322F4" w:rsidP="001E3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7.1.2.3.3/4,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</w:tc>
      </w:tr>
      <w:tr w:rsidR="00FA485A" w14:paraId="7AEED28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8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289" w14:textId="77777777" w:rsidR="00FA485A" w:rsidRPr="00A72665" w:rsidRDefault="008E4D4B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  <w:r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FA485A" w14:paraId="7AEED28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8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8C" w14:textId="77777777" w:rsidR="00FA485A" w:rsidRPr="00CC39F9" w:rsidRDefault="00F27CF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27CFC">
              <w:rPr>
                <w:rFonts w:ascii="Arial" w:hAnsi="Arial" w:cs="Arial"/>
                <w:lang w:eastAsia="en-GB"/>
              </w:rPr>
              <w:t>RLC_TC_Common_NR</w:t>
            </w:r>
          </w:p>
        </w:tc>
      </w:tr>
      <w:tr w:rsidR="00220349" w14:paraId="7AEED29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8E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28F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AEED291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AEED292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AEED2C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29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function fl_TC_7_1_2_3_3and4(NR_RLC_SS_State_Type p_RLC_Rec,</w:t>
            </w:r>
          </w:p>
          <w:p w14:paraId="7AEED29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DRB_Identity p_NR_DRB_Id,</w:t>
            </w:r>
          </w:p>
          <w:p w14:paraId="7AEED29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p_OuterLoop,</w:t>
            </w:r>
          </w:p>
          <w:p w14:paraId="7AEED29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p_InnerLoop) runs on NR_BASE_PTC</w:t>
            </w:r>
          </w:p>
          <w:p w14:paraId="7AEED29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EED29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v_RLC_SDUsize; //@sic R5s190358 sic@</w:t>
            </w:r>
          </w:p>
          <w:p w14:paraId="7AEED29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v_Poll;</w:t>
            </w:r>
          </w:p>
          <w:p w14:paraId="7AEED29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7AEED29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v_ListOffset:=0; // @sic R5s210579 sic@</w:t>
            </w:r>
          </w:p>
          <w:p w14:paraId="7AEED29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7AEED29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NR_RLC_AMD_PDU_Type v_NR_RLC_AMD_PDU;</w:t>
            </w:r>
          </w:p>
          <w:p w14:paraId="7AEED29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NR_RLC_AMD_PDU_Type v_NR_RLC_AMD_PDU_Expected;</w:t>
            </w:r>
          </w:p>
          <w:p w14:paraId="7AEED29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R5-185083 sic@</w:t>
            </w:r>
          </w:p>
          <w:p w14:paraId="7AEED2A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var NR_RLC_DataFieldList_Type v_NR_RLC_DataList;</w:t>
            </w:r>
          </w:p>
          <w:p w14:paraId="7AEED2A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NR_RLC_AMD_PDU_Type v_NR_RLC_AMD_PDU_Received;</w:t>
            </w:r>
          </w:p>
          <w:p w14:paraId="7AEED2A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NR_L2DataList_Type v_NR_L2DataList;</w:t>
            </w:r>
          </w:p>
          <w:p w14:paraId="7AEED2A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7AEED2A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var template (value) NR_RLC_PDUList_Type v_RlcPduList; // @sic R5-213460  sic@</w:t>
            </w:r>
          </w:p>
          <w:p w14:paraId="7AEED2A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 // @sic R5-213460  sic@</w:t>
            </w:r>
          </w:p>
          <w:p w14:paraId="7AEED2A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 // @sic R5-213460  sic@</w:t>
            </w:r>
          </w:p>
          <w:p w14:paraId="7AEED2A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7AEED2A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2A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if (p_RLC_Rec.AM_SN_Size == 18) {</w:t>
            </w:r>
          </w:p>
          <w:p w14:paraId="7AEED2A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v_VerdictFilter := 4096; // @sic R5s200315 sic@</w:t>
            </w:r>
          </w:p>
          <w:p w14:paraId="7AEED2A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//SN12</w:t>
            </w:r>
          </w:p>
          <w:p w14:paraId="7AEED2A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v_VerdictFilter := 256;</w:t>
            </w:r>
          </w:p>
          <w:p w14:paraId="7AEED2A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2A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v_RLC_SDUsize := 4; // @sic R5-185083, R5s190358, R5-202613 sic@</w:t>
            </w:r>
          </w:p>
          <w:p w14:paraId="7AEED2A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2B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1 - 3a1 shall be repeated from j=0 to j=FLOOR((Maximum_RLC_SN/iteration_size).</w:t>
            </w:r>
          </w:p>
          <w:p w14:paraId="7AEED2B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p_OuterLoop; j:= j + 1) { // @sic R5-197663, R5-197664, R5-202613 sic@</w:t>
            </w:r>
          </w:p>
          <w:p w14:paraId="7AEED2B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2B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p_InnerLoop  RLC SDUs = PDCP PDUs for transmission</w:t>
            </w:r>
          </w:p>
          <w:p w14:paraId="7AEED2B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v_NR_RLC_DataList := fl_NR_GenerateRLC_AM_SDUs(p_RLC_Rec, v_RLC_SDUsize, p_InnerLoop); // list offset is 0, TX_NEXT administered when generating</w:t>
            </w:r>
          </w:p>
          <w:p w14:paraId="7AEED2B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2B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put those p_InnerLoop  AMD PDUs into a list for transmission</w:t>
            </w:r>
          </w:p>
          <w:p w14:paraId="7AEED2B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v_Poll := tsc_NR_P_NoPoll; // no indication of Poll bit usage in the prose</w:t>
            </w:r>
          </w:p>
          <w:p w14:paraId="7AEED2B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</w:t>
            </w:r>
          </w:p>
          <w:p w14:paraId="7AEED2B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v_NR_RLC_AMD_PDU := f_NR_RLC_Get_AMD_FullSDU_TX(p_RLC_Rec, v_Poll, v_NR_RLC_DataList[i]);</w:t>
            </w:r>
          </w:p>
          <w:p w14:paraId="7AEED2B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v_RlcPduList[i] := {AMD := v_NR_RLC_AMD_PDU}; // @sic R5-202613, R5-213460  sic@</w:t>
            </w:r>
          </w:p>
          <w:p w14:paraId="7AEED2B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2B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2B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7AEED2B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several RLC PDUs in a RLC PDU List, the number of RLC PDUs sent is defined by the iteration_size. Each RLC Data PDU contains one RLC SDU.</w:t>
            </w:r>
          </w:p>
          <w:p w14:paraId="7AEED2B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f_NR_RLCPDUList_Send(nr_Cell1,</w:t>
            </w:r>
          </w:p>
          <w:p w14:paraId="7AEED2C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p_NR_DRB_Id,</w:t>
            </w:r>
          </w:p>
          <w:p w14:paraId="7AEED2C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v_RlcPduList);  // @sic R5-213460  sic@</w:t>
            </w:r>
          </w:p>
          <w:p w14:paraId="7AEED2C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2C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v_TimingPreviousSlot := f_NR_GetCurrentTiming(nr_Cell1); // initialize slot  @sic R5-213460  sic@</w:t>
            </w:r>
          </w:p>
          <w:p w14:paraId="7AEED2C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2C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2C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shall receive a RLC PDU and step 2 is repeated from SN=j*iteration_size to SN=(((j+1)*iteration_size)-1).</w:t>
            </w:r>
          </w:p>
          <w:p w14:paraId="7AEED2C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7AEED2C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RLC Data PDU with SN=0 for the first iteration and then incremented by 1 at each iteration?</w:t>
            </w:r>
          </w:p>
          <w:p w14:paraId="7AEED2C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 // @sic R5-202613, R5-206326  sic@</w:t>
            </w:r>
          </w:p>
          <w:p w14:paraId="7AEED2CA" w14:textId="77777777" w:rsidR="00C72ED8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&lt;&lt;&lt; SKIPPED CODE &gt;&gt;&gt;</w:t>
            </w:r>
          </w:p>
        </w:tc>
      </w:tr>
    </w:tbl>
    <w:p w14:paraId="7AEED2C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AEED2C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AEED30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2C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function fl_TC_7_1_2_3_3and4(NR_RLC_SS_State_Type p_RLC_Rec,</w:t>
            </w:r>
          </w:p>
          <w:p w14:paraId="7AEED2C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DRB_Identity p_NR_DRB_Id,</w:t>
            </w:r>
          </w:p>
          <w:p w14:paraId="7AEED2D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p_OuterLoop,</w:t>
            </w:r>
          </w:p>
          <w:p w14:paraId="7AEED2D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p_InnerLoop) runs on NR_BASE_PTC</w:t>
            </w:r>
          </w:p>
          <w:p w14:paraId="7AEED2D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EED2D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v_RLC_SDUsize; //@sic R5s190358 sic@</w:t>
            </w:r>
          </w:p>
          <w:p w14:paraId="7AEED2D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v_Poll;</w:t>
            </w:r>
          </w:p>
          <w:p w14:paraId="7AEED2D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7AEED2D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v_ListOffset:=0; // @sic R5s210579 sic@</w:t>
            </w:r>
          </w:p>
          <w:p w14:paraId="7AEED2D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7AEED2D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NR_RLC_AMD_PDU_Type v_NR_RLC_AMD_PDU;</w:t>
            </w:r>
          </w:p>
          <w:p w14:paraId="7AEED2D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NR_RLC_AMD_PDU_Type v_NR_RLC_AMD_PDU_Expected;</w:t>
            </w:r>
          </w:p>
          <w:p w14:paraId="7AEED2D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R5-185083 sic@</w:t>
            </w:r>
          </w:p>
          <w:p w14:paraId="7AEED2D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var NR_RLC_DataFieldList_Type v_NR_RLC_DataList;</w:t>
            </w:r>
          </w:p>
          <w:p w14:paraId="7AEED2D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NR_RLC_AMD_PDU_Type v_NR_RLC_AMD_PDU_Received;</w:t>
            </w:r>
          </w:p>
          <w:p w14:paraId="7AEED2D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 NR_L2DataList_Type v_NR_L2DataList;</w:t>
            </w:r>
          </w:p>
          <w:p w14:paraId="7AEED2D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7AEED2D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var template (value) NR_RLC_PDUList_Type v_RlcPduList; // @sic R5-213460  sic@</w:t>
            </w:r>
          </w:p>
          <w:p w14:paraId="7AEED2E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 // @sic R5-213460  sic@</w:t>
            </w:r>
          </w:p>
          <w:p w14:paraId="7AEED2E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 // @sic R5-213460  sic@</w:t>
            </w:r>
          </w:p>
          <w:p w14:paraId="7AEED2E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14:paraId="7AEED2E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2E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if (p_RLC_Rec.AM_SN_Size == 18) {</w:t>
            </w:r>
          </w:p>
          <w:p w14:paraId="7AEED2E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v_VerdictFilter := 4096; // @sic R5s200315 sic@</w:t>
            </w:r>
          </w:p>
          <w:p w14:paraId="7AEED2E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//SN12</w:t>
            </w:r>
          </w:p>
          <w:p w14:paraId="7AEED2E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v_VerdictFilter := 256;</w:t>
            </w:r>
          </w:p>
          <w:p w14:paraId="7AEED2E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2E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v_RLC_SDUsize := 4; // @sic R5-185083, R5s190358, R5-202613 sic@</w:t>
            </w:r>
          </w:p>
          <w:p w14:paraId="7AEED2E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2E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 := f_NR_GetCurrentTiming(nr_Cell1); // initialize slot  @sic R5-213460  sic@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AEED2E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EXCEPTION: Steps 1 - 3a1 shall be repeated from j=0 to j=FLOOR((Maximum_RLC_SN/iteration_size).</w:t>
            </w:r>
          </w:p>
          <w:p w14:paraId="7AEED2E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p_OuterLoop; j:= j + 1) { // @sic R5-197663, R5-197664, R5-202613 sic@</w:t>
            </w:r>
          </w:p>
          <w:p w14:paraId="7AEED2E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2E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p_InnerLoop  RLC SDUs = PDCP PDUs for transmission</w:t>
            </w:r>
          </w:p>
          <w:p w14:paraId="7AEED2F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v_NR_RLC_DataList := fl_NR_GenerateRLC_AM_SDUs(p_RLC_Rec, v_RLC_SDUsize, p_InnerLoop); // list offset is 0, TX_NEXT administered when generating</w:t>
            </w:r>
          </w:p>
          <w:p w14:paraId="7AEED2F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2F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put those p_InnerLoop  AMD PDUs into a list for transmission</w:t>
            </w:r>
          </w:p>
          <w:p w14:paraId="7AEED2F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v_Poll := tsc_NR_P_NoPoll; // no indication of Poll bit usage in the prose</w:t>
            </w:r>
          </w:p>
          <w:p w14:paraId="7AEED2F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</w:t>
            </w:r>
          </w:p>
          <w:p w14:paraId="7AEED2F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v_NR_RLC_AMD_PDU := f_NR_RLC_Get_AMD_FullSDU_TX(p_RLC_Rec, v_Poll, v_NR_RLC_DataList[i]);</w:t>
            </w:r>
          </w:p>
          <w:p w14:paraId="7AEED2F6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v_RlcPduList[i] := {AMD := v_NR_RLC_AMD_PDU}; // @sic R5-202613, R5-213460  sic@</w:t>
            </w:r>
          </w:p>
          <w:p w14:paraId="7AEED2F7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2F8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2F9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7AEED2FA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several RLC PDUs in a RLC PDU List, the number of RLC PDUs sent is defined by the iteration_size. Each RLC Data PDU contains one RLC SDU.</w:t>
            </w:r>
          </w:p>
          <w:p w14:paraId="7AEED2FB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f_NR_RLCPDUList_Send(nr_Cell1,</w:t>
            </w:r>
          </w:p>
          <w:p w14:paraId="7AEED2FC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p_NR_DRB_Id,</w:t>
            </w:r>
          </w:p>
          <w:p w14:paraId="7AEED2FD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v_RlcPduList);  // @sic R5-213460  sic@</w:t>
            </w:r>
          </w:p>
          <w:p w14:paraId="7AEED2FE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2FF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//v_TimingPreviousSlot := f_NR_GetCurrentTiming(nr_Cell1); // initialize slot  @sic R5-213460  sic@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AEED300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01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302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shall receive a RLC PDU and step 2 is repeated from SN=j*iteration_size to SN=(((j+1)*iteration_size)-1).</w:t>
            </w:r>
          </w:p>
          <w:p w14:paraId="7AEED303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7AEED304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RLC Data PDU with SN=0 for the first iteration and then incremented by 1 at each iteration?</w:t>
            </w:r>
          </w:p>
          <w:p w14:paraId="7AEED305" w14:textId="77777777"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 // @sic R5-202613, R5-206326  sic@</w:t>
            </w:r>
          </w:p>
          <w:p w14:paraId="7AEED306" w14:textId="77777777" w:rsidR="001E3D37" w:rsidRPr="00DA356D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7AEED308" w14:textId="77777777"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28505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32611" w:rsidRPr="00232611">
        <w:rPr>
          <w:rFonts w:cs="Arial"/>
          <w:b/>
          <w:bCs/>
          <w:color w:val="000000"/>
          <w:lang w:val="en-US" w:eastAsia="en-GB"/>
        </w:rPr>
        <w:t>fl_TC_7_1_3_1_1and2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14:paraId="7AEED30B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09" w14:textId="77777777" w:rsidR="00F96833" w:rsidRDefault="00F96833" w:rsidP="002426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0A" w14:textId="77777777" w:rsidR="00F96833" w:rsidRPr="00CC39F9" w:rsidRDefault="00696432" w:rsidP="00242621">
            <w:pPr>
              <w:rPr>
                <w:rFonts w:ascii="Arial" w:hAnsi="Arial" w:cs="Arial"/>
                <w:lang w:eastAsia="en-GB"/>
              </w:rPr>
            </w:pPr>
            <w:r w:rsidRPr="00696432">
              <w:rPr>
                <w:rFonts w:ascii="Arial" w:hAnsi="Arial" w:cs="Arial"/>
                <w:lang w:eastAsia="en-GB"/>
              </w:rPr>
              <w:t>fl_TC_7_1_3_1_1and2</w:t>
            </w:r>
          </w:p>
        </w:tc>
      </w:tr>
      <w:tr w:rsidR="00F96833" w14:paraId="7AEED310" w14:textId="77777777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0C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0D" w14:textId="77777777" w:rsidR="00937A61" w:rsidRDefault="00937A61" w:rsidP="0093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the current TTCN implementation of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lastRenderedPageBreak/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  <w:p w14:paraId="7AEED30E" w14:textId="77777777" w:rsidR="00937A61" w:rsidRDefault="00937A61" w:rsidP="00937A61">
            <w:pPr>
              <w:pStyle w:val="CRCoverPage"/>
              <w:spacing w:after="0"/>
              <w:rPr>
                <w:noProof/>
              </w:rPr>
            </w:pPr>
          </w:p>
          <w:p w14:paraId="7AEED30F" w14:textId="77777777" w:rsidR="00F96833" w:rsidRPr="00AD4ADA" w:rsidRDefault="00937A61" w:rsidP="0093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</w:p>
        </w:tc>
      </w:tr>
      <w:tr w:rsidR="00F96833" w14:paraId="7AEED314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11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12" w14:textId="77777777" w:rsidR="00844AAA" w:rsidRDefault="00844AAA" w:rsidP="00844A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 </w:t>
            </w:r>
          </w:p>
          <w:p w14:paraId="7AEED313" w14:textId="77777777" w:rsidR="00F96833" w:rsidRPr="00A72665" w:rsidRDefault="00844AAA" w:rsidP="00844AA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2)</w:t>
            </w: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</w:t>
            </w:r>
          </w:p>
        </w:tc>
      </w:tr>
      <w:tr w:rsidR="00F96833" w14:paraId="7AEED317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15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16" w14:textId="77777777" w:rsidR="00F96833" w:rsidRPr="00CC39F9" w:rsidRDefault="0013630B" w:rsidP="00242621">
            <w:pPr>
              <w:spacing w:after="0"/>
              <w:rPr>
                <w:rFonts w:ascii="Arial" w:hAnsi="Arial" w:cs="Arial"/>
                <w:lang w:eastAsia="en-GB"/>
              </w:rPr>
            </w:pPr>
            <w:r w:rsidRPr="0013630B">
              <w:rPr>
                <w:rFonts w:ascii="Arial" w:hAnsi="Arial" w:cs="Arial"/>
                <w:lang w:eastAsia="en-GB"/>
              </w:rPr>
              <w:t>PDCP_TC_Common_NR</w:t>
            </w:r>
          </w:p>
        </w:tc>
      </w:tr>
      <w:tr w:rsidR="00F96833" w14:paraId="7AEED31A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18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19" w14:textId="77777777" w:rsidR="00F96833" w:rsidRDefault="00F96833" w:rsidP="002426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AEED31B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14:paraId="7AEED31C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7AEED374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1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function fl_TC_7_1_3_1_1and2(NR_PDCP_SS_State_Type p_NR_PDCP_State,</w:t>
            </w:r>
          </w:p>
          <w:p w14:paraId="7AEED31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p_OuterLoop,</w:t>
            </w:r>
          </w:p>
          <w:p w14:paraId="7AEED31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p_InnerLoop) runs on NR_BASE_PTC</w:t>
            </w:r>
          </w:p>
          <w:p w14:paraId="7AEED320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7AEED32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7AEED32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14:paraId="7AEED32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j:=0;</w:t>
            </w:r>
          </w:p>
          <w:p w14:paraId="7AEED32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k:=0;</w:t>
            </w:r>
          </w:p>
          <w:p w14:paraId="7AEED32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v_NumberOfPdu := p_InnerLoop;</w:t>
            </w:r>
          </w:p>
          <w:p w14:paraId="7AEED32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v_SduSize := 1;</w:t>
            </w:r>
          </w:p>
          <w:p w14:paraId="7AEED32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NR_PDCP_PDUList_Type v_PdcpPduList;</w:t>
            </w:r>
          </w:p>
          <w:p w14:paraId="7AEED328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NR_PDCP_SDU_Type v_Sdu := f_GetN_OctetsFromPRBS (20,(v_SduSize));</w:t>
            </w:r>
          </w:p>
          <w:p w14:paraId="7AEED329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R5-211387 sic@</w:t>
            </w:r>
          </w:p>
          <w:p w14:paraId="7AEED32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NR_L2DataList_Type v_NR_L2DataList;</w:t>
            </w:r>
          </w:p>
          <w:p w14:paraId="7AEED32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NR_PDCP_PDU_Type v_NR_PDCP_PDU_Received;</w:t>
            </w:r>
          </w:p>
          <w:p w14:paraId="7AEED32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7AEED32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var integer v_ListOffset:=0; // @sic R5s210579 sic@</w:t>
            </w:r>
          </w:p>
          <w:p w14:paraId="7AEED32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</w:t>
            </w:r>
          </w:p>
          <w:p w14:paraId="7AEED32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</w:t>
            </w:r>
          </w:p>
          <w:p w14:paraId="7AEED330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NR_PDCP_PDU_Type v_NR_PDCP_PDU_Expected;</w:t>
            </w:r>
          </w:p>
          <w:p w14:paraId="7AEED33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33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7AEED33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3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if (p_NR_PDCP_State.PDCP_SN_Size == PDCP_SNLength18) {</w:t>
            </w:r>
          </w:p>
          <w:p w14:paraId="7AEED33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v_VerdictFilter := 4096; // @sic R5-211387 sic@</w:t>
            </w:r>
          </w:p>
          <w:p w14:paraId="7AEED33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14:paraId="7AEED33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v_VerdictFilter := 256;</w:t>
            </w:r>
          </w:p>
          <w:p w14:paraId="7AEED338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339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33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: Steps 1 - 2 shall be repeated from j = 0 to j = FLOOR(Maximum_PDCP_SN/iteration_size). (Note 1, 4)</w:t>
            </w:r>
          </w:p>
          <w:p w14:paraId="7AEED33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p_OuterLoop; j:= j + 1) { // @sic R5-197663, R5-197664, R5-202613 sic@</w:t>
            </w:r>
          </w:p>
          <w:p w14:paraId="7AEED33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siclog@</w:t>
            </w:r>
          </w:p>
          <w:p w14:paraId="7AEED33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in one slot several PDCP PDUs in a PDCP PDU list without header compression, the number of PDCP PDUs sent in each PDCP PDU list is defined by the iteration_size. (Note 4, 5).</w:t>
            </w:r>
          </w:p>
          <w:p w14:paraId="7AEED33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v_PdcpPduList := f_GeneratePdcpPDUList(p_NR_PDCP_State, v_NumberOfPdu,v_Sdu);</w:t>
            </w:r>
          </w:p>
          <w:p w14:paraId="7AEED33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f_NR_PDCPPDUList_Send(p_NR_PDCP_State,nr_Cell1,v_PdcpPduList);</w:t>
            </w:r>
          </w:p>
          <w:p w14:paraId="7AEED340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v_TimingPreviousSlot := f_NR_GetCurrentTiming(nr_Cell1); // initialize slot  @sic R5-213462  sic@</w:t>
            </w:r>
          </w:p>
          <w:p w14:paraId="7AEED34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AEED34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SN=j*iteration_size to SN=(((j+1)* iteration_size)-1) for each iteration are received.</w:t>
            </w:r>
          </w:p>
          <w:p w14:paraId="7AEED34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7AEED34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2)(Note 6) // @sic R5-213462 sic@</w:t>
            </w:r>
          </w:p>
          <w:p w14:paraId="7AEED34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 // @sic R5-211387 sic@</w:t>
            </w:r>
          </w:p>
          <w:p w14:paraId="7AEED34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7AEED34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f_NR_PDCP_PDU_GetList(p_NR_PDCP_State); // @sic R5-211387 sic@</w:t>
            </w:r>
          </w:p>
          <w:p w14:paraId="7AEED348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v_TimingCurrentSlot := f_NR_GetCurrentTiming(nr_Cell1); // Note timing of the slot of the list received @sic R5-213462  sic@</w:t>
            </w:r>
          </w:p>
          <w:p w14:paraId="7AEED349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f_NR_SubFrameTiming_DifferentSlots (v_TimingCurrentSlot, v_TimingPreviousSlot); // both slots must be different @sic R5-213462  sic@</w:t>
            </w:r>
          </w:p>
          <w:p w14:paraId="7AEED34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v_TimingPreviousSlot := v_TimingCurrentSlot; // Keep the info on the present slot @sic R5-213462  sic@</w:t>
            </w:r>
          </w:p>
          <w:p w14:paraId="7AEED34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v_LenPDUList := lengthof(v_NR_L2DataList.PdcpPdu);</w:t>
            </w:r>
          </w:p>
          <w:p w14:paraId="7AEED34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v_ListOffset := i; // note i at start of PDU list @sic R5s210579 sic@</w:t>
            </w:r>
          </w:p>
          <w:p w14:paraId="7AEED34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v_LenPDUList; k := k + 1) {</w:t>
            </w:r>
          </w:p>
          <w:p w14:paraId="7AEED34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i to account for k</w:t>
            </w:r>
          </w:p>
          <w:p w14:paraId="7AEED34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 := v_ListOffset + k; // @sic R5-213462 R5s210579 sic@</w:t>
            </w:r>
          </w:p>
          <w:p w14:paraId="7AEED350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(i == p_InnerLoop) {f_NR_SetVerdictFailOrInconc(__FILE__, __LINE__, "Step 2, too many PDCP PDUs received");}; // check ok ???</w:t>
            </w:r>
          </w:p>
          <w:p w14:paraId="7AEED35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7AEED35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v_NR_PDCP_PDU_Received := v_NR_L2DataList.PdcpPdu[k];</w:t>
            </w:r>
          </w:p>
          <w:p w14:paraId="7AEED35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7AEED35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v_NR_PDCP_PDU_Expected := v_PdcpPduList[i]; // ith element in the currently used v_PdcpPduList</w:t>
            </w:r>
          </w:p>
          <w:p w14:paraId="7AEED35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7AEED35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(v_NR_PDCP_PDU_Received, v_NR_PDCP_PDU_Expected)) {</w:t>
            </w:r>
          </w:p>
          <w:p w14:paraId="7AEED35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f_NR_SetVerdictFailOrInconc(__FILE__, __LINE__, "Step 2, mismatch of received and expected PDUs");</w:t>
            </w:r>
          </w:p>
          <w:p w14:paraId="7AEED358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7AEED359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5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((i == 0) and (j == 0)) { // SN = 0</w:t>
            </w:r>
          </w:p>
          <w:p w14:paraId="7AEED35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 SN=0 ");</w:t>
            </w:r>
          </w:p>
          <w:p w14:paraId="7AEED35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EED35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14:paraId="7AEED35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p_InnerLoop) + i + 1) mod v_VerdictFilter) == 0) {f_NR_PreliminaryPass(__FILE__, __LINE__, " SN = " &amp;  int2str((j * p_InnerLoop) + i) )}; // @sic R5-185083, R5-187106, R5s200315, R5s200957 sic@</w:t>
            </w:r>
          </w:p>
          <w:p w14:paraId="7AEED35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EED360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EED36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7AEED36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363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siclog@</w:t>
            </w:r>
          </w:p>
          <w:p w14:paraId="7AEED364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7AEED365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v_Sdu);</w:t>
            </w:r>
          </w:p>
          <w:p w14:paraId="7AEED366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AEED367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7AEED368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v_Sdu, cr_RlcBearerRouting_NR(nr_Cell1));</w:t>
            </w:r>
          </w:p>
          <w:p w14:paraId="7AEED369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14:paraId="7AEED36A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6B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7AEED36C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7AEED36D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 v_Sdu);</w:t>
            </w:r>
          </w:p>
          <w:p w14:paraId="7AEED36E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7AEED36F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7AEED370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v_Sdu, cr_RlcBearerRouting_NR(nr_Cell1));</w:t>
            </w:r>
          </w:p>
          <w:p w14:paraId="7AEED371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6");</w:t>
            </w:r>
          </w:p>
          <w:p w14:paraId="7AEED372" w14:textId="77777777"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373" w14:textId="77777777" w:rsidR="00F96833" w:rsidRPr="00722896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AEED375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14:paraId="7AEED376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7AEED3D0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7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function fl_TC_7_1_3_1_1and2(NR_PDCP_SS_State_Type p_NR_PDCP_State,</w:t>
            </w:r>
          </w:p>
          <w:p w14:paraId="7AEED37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p_OuterLoop,</w:t>
            </w:r>
          </w:p>
          <w:p w14:paraId="7AEED37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p_InnerLoop) runs on NR_BASE_PTC</w:t>
            </w:r>
          </w:p>
          <w:p w14:paraId="7AEED37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7AEED37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v_NR_Security:= f_NR_Security_Get();</w:t>
            </w:r>
          </w:p>
          <w:p w14:paraId="7AEED37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14:paraId="7AEED37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j:=0;</w:t>
            </w:r>
          </w:p>
          <w:p w14:paraId="7AEED37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k:=0;</w:t>
            </w:r>
          </w:p>
          <w:p w14:paraId="7AEED37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v_NumberOfPdu := p_InnerLoop;</w:t>
            </w:r>
          </w:p>
          <w:p w14:paraId="7AEED38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v_SduSize := 1;</w:t>
            </w:r>
          </w:p>
          <w:p w14:paraId="7AEED38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NR_PDCP_PDUList_Type v_PdcpPduList;</w:t>
            </w:r>
          </w:p>
          <w:p w14:paraId="7AEED38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NR_PDCP_SDU_Type v_Sdu := f_GetN_OctetsFromPRBS (20,(v_SduSize));</w:t>
            </w:r>
          </w:p>
          <w:p w14:paraId="7AEED383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var integer v_VerdictFilter; // @sic R5-211387 sic@</w:t>
            </w:r>
          </w:p>
          <w:p w14:paraId="7AEED38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NR_L2DataList_Type v_NR_L2DataList;</w:t>
            </w:r>
          </w:p>
          <w:p w14:paraId="7AEED38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NR_PDCP_PDU_Type v_NR_PDCP_PDU_Received;</w:t>
            </w:r>
          </w:p>
          <w:p w14:paraId="7AEED38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v_LenPDUList;</w:t>
            </w:r>
          </w:p>
          <w:p w14:paraId="7AEED38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var integer v_ListOffset:=0; // @sic R5s210579 sic@</w:t>
            </w:r>
          </w:p>
          <w:p w14:paraId="7AEED38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v_TimingCurrentSlot;</w:t>
            </w:r>
          </w:p>
          <w:p w14:paraId="7AEED38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v_TimingPreviousSlot;</w:t>
            </w:r>
          </w:p>
          <w:p w14:paraId="7AEED38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NR_PDCP_PDU_Type v_NR_PDCP_PDU_Expected;</w:t>
            </w:r>
          </w:p>
          <w:p w14:paraId="7AEED38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38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p_NR_PDCP_State.KUPenc := v_NR_Security.AS_Ciphering.KUPenc;</w:t>
            </w:r>
          </w:p>
          <w:p w14:paraId="7AEED38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8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if (p_NR_PDCP_State.PDCP_SN_Size == PDCP_SNLength18) {</w:t>
            </w:r>
          </w:p>
          <w:p w14:paraId="7AEED38F" w14:textId="77777777" w:rsidR="00A22308" w:rsidRPr="00705157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05157">
              <w:rPr>
                <w:rFonts w:ascii="Courier New" w:hAnsi="Courier New" w:cs="Courier New"/>
                <w:color w:val="000000"/>
                <w:lang w:val="de-DE" w:eastAsia="de-DE"/>
              </w:rPr>
              <w:t>v_VerdictFilter := 4096; // @sic R5-211387 sic@</w:t>
            </w:r>
          </w:p>
          <w:p w14:paraId="7AEED39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15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14:paraId="7AEED39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v_VerdictFilter := 256;</w:t>
            </w:r>
          </w:p>
          <w:p w14:paraId="7AEED39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393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 := f_NR_GetCurrentTiming(nr_Cell1); // initialize slot 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AEED39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9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: Steps 1 - 2 shall be repeated from j = 0 to j = FLOOR(Maximum_PDCP_SN/iteration_size). (Note 1, 4)</w:t>
            </w:r>
          </w:p>
          <w:p w14:paraId="7AEED39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p_OuterLoop; j:= j + 1) { // @sic R5-197663, R5-197664, R5-202613 sic@</w:t>
            </w:r>
          </w:p>
          <w:p w14:paraId="7AEED39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siclog@</w:t>
            </w:r>
          </w:p>
          <w:p w14:paraId="7AEED39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in one slot several PDCP PDUs in a PDCP PDU list without header compression, the number of PDCP PDUs sent in each PDCP PDU list is defined by the iteration_size. (Note 4, 5).</w:t>
            </w:r>
          </w:p>
          <w:p w14:paraId="7AEED39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v_PdcpPduList := f_GeneratePdcpPDUList(p_NR_PDCP_State, v_NumberOfPdu,v_Sdu);</w:t>
            </w:r>
          </w:p>
          <w:p w14:paraId="7AEED39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f_NR_PDCPPDUList_Send(p_NR_PDCP_State,nr_Cell1,v_PdcpPduList);</w:t>
            </w:r>
          </w:p>
          <w:p w14:paraId="7AEED39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//v_TimingPreviousSlot := f_NR_GetCurrentTiming(nr_Cell1); // initialize slot 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AEED39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AEED39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SN=j*iteration_size to SN=(((j+1)* iteration_size)-1) for each iteration are received.</w:t>
            </w:r>
          </w:p>
          <w:p w14:paraId="7AEED39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7AEED39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2)(Note 6) // @sic R5-213462 sic@</w:t>
            </w:r>
          </w:p>
          <w:p w14:paraId="7AEED3A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p_InnerLoop; i:= i + 1) { // @sic R5-211387 sic@</w:t>
            </w:r>
          </w:p>
          <w:p w14:paraId="7AEED3A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7AEED3A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f_NR_PDCP_PDU_GetList(p_NR_PDCP_State</w:t>
            </w:r>
            <w:r w:rsidRPr="007374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,v_TimingCurrentSlot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); // @sic R5-211387 sic@ </w:t>
            </w:r>
          </w:p>
          <w:p w14:paraId="7AEED3A3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AEED3A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//v_TimingCurrentSlot := f_NR_GetCurrentTiming(nr_Cell1); // Note timing of the slot of the list received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AEED3A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f_NR_SubFrameTiming_DifferentSlots (v_TimingCurrentSlot, v_TimingPreviousSlot); // both slots must be different @sic R5-213462  sic@</w:t>
            </w:r>
          </w:p>
          <w:p w14:paraId="7AEED3A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v_TimingPreviousSlot := v_TimingCurrentSlot; // Keep the info on the present slot @sic R5-213462  sic@</w:t>
            </w:r>
          </w:p>
          <w:p w14:paraId="7AEED3A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v_LenPDUList := lengthof(v_NR_L2DataList.PdcpPdu);</w:t>
            </w:r>
          </w:p>
          <w:p w14:paraId="7AEED3A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v_ListOffset := i; // note i at start of PDU list @sic R5s210579 sic@</w:t>
            </w:r>
          </w:p>
          <w:p w14:paraId="7AEED3A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v_LenPDUList; k := k + 1) {</w:t>
            </w:r>
          </w:p>
          <w:p w14:paraId="7AEED3A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i to account for k</w:t>
            </w:r>
          </w:p>
          <w:p w14:paraId="7AEED3A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 := v_ListOffset + k; // @sic R5-213462 R5s210579 sic@</w:t>
            </w:r>
          </w:p>
          <w:p w14:paraId="7AEED3A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(i == p_InnerLoop) {f_NR_SetVerdictFailOrInconc(__FILE__, __LINE__, "Step 2, too many PDCP PDUs received");}; // check ok ???</w:t>
            </w:r>
          </w:p>
          <w:p w14:paraId="7AEED3A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7AEED3A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v_NR_PDCP_PDU_Received := v_NR_L2DataList.PdcpPdu[k];</w:t>
            </w:r>
          </w:p>
          <w:p w14:paraId="7AEED3A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7AEED3B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v_NR_PDCP_PDU_Expected := v_PdcpPduList[i]; // ith element in the currently used v_PdcpPduList</w:t>
            </w:r>
          </w:p>
          <w:p w14:paraId="7AEED3B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7AEED3B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(v_NR_PDCP_PDU_Received, v_NR_PDCP_PDU_Expected)) {</w:t>
            </w:r>
          </w:p>
          <w:p w14:paraId="7AEED3B3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f_NR_SetVerdictFailOrInconc(__FILE__, __LINE__, "Step 2, mismatch of received and expected PDUs");</w:t>
            </w:r>
          </w:p>
          <w:p w14:paraId="7AEED3B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7AEED3B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B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((i == 0) and (j == 0)) { // SN = 0</w:t>
            </w:r>
          </w:p>
          <w:p w14:paraId="7AEED3B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f_NR_PreliminaryPass(__FILE__, __LINE__, " SN=0 ");</w:t>
            </w:r>
          </w:p>
          <w:p w14:paraId="7AEED3B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EED3B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14:paraId="7AEED3B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p_InnerLoop) + i + 1) mod v_VerdictFilter) == 0) {f_NR_PreliminaryPass(__FILE__, __LINE__, " SN = " &amp;  int2str((j * p_InnerLoop) + i) )}; // @sic R5-185083, R5-187106, R5s200315, R5s200957 sic@</w:t>
            </w:r>
          </w:p>
          <w:p w14:paraId="7AEED3B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EED3B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EED3B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7AEED3B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EED3BF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siclog@</w:t>
            </w:r>
          </w:p>
          <w:p w14:paraId="7AEED3C0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7AEED3C1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 nr_Cell1, v_Sdu);</w:t>
            </w:r>
          </w:p>
          <w:p w14:paraId="7AEED3C2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AEED3C3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7AEED3C4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f_NR_PDCP_Recv(p_NR_PDCP_State, nr_Cell1, v_Sdu, cr_RlcBearerRouting_NR(nr_Cell1));</w:t>
            </w:r>
          </w:p>
          <w:p w14:paraId="7AEED3C5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14:paraId="7AEED3C6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C7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7AEED3C8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7AEED3C9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f_NR_PDCP_Send(p_NR_PDCP_State,nr_Cell1, v_Sdu);</w:t>
            </w:r>
          </w:p>
          <w:p w14:paraId="7AEED3CA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7AEED3CB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7AEED3CC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f_NR_PDCP_Recv(p_NR_PDCP_State, nr_Cell1, v_Sdu, cr_RlcBearerRouting_NR(nr_Cell1));</w:t>
            </w:r>
          </w:p>
          <w:p w14:paraId="7AEED3CD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6");</w:t>
            </w:r>
          </w:p>
          <w:p w14:paraId="7AEED3CE" w14:textId="77777777"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EED3CF" w14:textId="77777777" w:rsidR="00F96833" w:rsidRPr="00DA356D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AEED3D1" w14:textId="77777777" w:rsidR="00F96833" w:rsidRDefault="00F96833" w:rsidP="00F96833">
      <w:pPr>
        <w:rPr>
          <w:lang w:eastAsia="en-GB"/>
        </w:rPr>
      </w:pPr>
    </w:p>
    <w:p w14:paraId="7AEED3D2" w14:textId="77777777" w:rsidR="00256480" w:rsidRDefault="00256480" w:rsidP="0025648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5285058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C061B" w:rsidRPr="003328F3">
        <w:rPr>
          <w:rFonts w:cs="Arial"/>
          <w:b/>
          <w:bCs/>
          <w:color w:val="000000"/>
          <w:lang w:val="en-US" w:eastAsia="en-GB"/>
        </w:rPr>
        <w:t>f_NR_PDCP_PDU_GetList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6480" w:rsidRPr="00213E23" w14:paraId="7AEED3D5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D3" w14:textId="77777777" w:rsidR="00256480" w:rsidRDefault="00256480" w:rsidP="002426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D4" w14:textId="77777777" w:rsidR="00256480" w:rsidRPr="00C2152F" w:rsidRDefault="00C2152F" w:rsidP="004A794F">
            <w:pPr>
              <w:pStyle w:val="CRCoverPage"/>
              <w:spacing w:after="0"/>
              <w:rPr>
                <w:rFonts w:cs="Arial"/>
                <w:lang w:val="de-DE" w:eastAsia="en-GB"/>
              </w:rPr>
            </w:pPr>
            <w:r w:rsidRPr="00F04A2A">
              <w:rPr>
                <w:noProof/>
                <w:lang w:val="de-DE"/>
              </w:rPr>
              <w:t>f_NR_PDCP_PDU_GetList</w:t>
            </w:r>
          </w:p>
        </w:tc>
      </w:tr>
      <w:tr w:rsidR="00256480" w14:paraId="7AEED3D8" w14:textId="77777777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D6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D7" w14:textId="77777777" w:rsidR="00256480" w:rsidRPr="00AD4ADA" w:rsidRDefault="00256480" w:rsidP="00242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</w:p>
        </w:tc>
      </w:tr>
      <w:tr w:rsidR="00256480" w14:paraId="7AEED3DB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D9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DA" w14:textId="77777777" w:rsidR="00256480" w:rsidRPr="00A72665" w:rsidRDefault="00256480" w:rsidP="0024262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</w:t>
            </w:r>
            <w:r w:rsidR="00A748DA">
              <w:rPr>
                <w:noProof/>
              </w:rPr>
              <w:t>– to achieve this the below function is introduced with the second parameter which outputs the time in which PDCP PDU list is received</w:t>
            </w:r>
          </w:p>
        </w:tc>
      </w:tr>
      <w:tr w:rsidR="00256480" w14:paraId="7AEED3DE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DC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DD" w14:textId="77777777" w:rsidR="00256480" w:rsidRPr="00CC39F9" w:rsidRDefault="00256480" w:rsidP="00242621">
            <w:pPr>
              <w:spacing w:after="0"/>
              <w:rPr>
                <w:rFonts w:ascii="Arial" w:hAnsi="Arial" w:cs="Arial"/>
                <w:lang w:eastAsia="en-GB"/>
              </w:rPr>
            </w:pPr>
            <w:r w:rsidRPr="0013630B">
              <w:rPr>
                <w:rFonts w:ascii="Arial" w:hAnsi="Arial" w:cs="Arial"/>
                <w:lang w:eastAsia="en-GB"/>
              </w:rPr>
              <w:t>PDCP_TC_Common_NR</w:t>
            </w:r>
          </w:p>
        </w:tc>
      </w:tr>
      <w:tr w:rsidR="00256480" w14:paraId="7AEED3E1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3DF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E0" w14:textId="77777777" w:rsidR="00256480" w:rsidRDefault="00256480" w:rsidP="002426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AEED3E2" w14:textId="77777777" w:rsidR="00256480" w:rsidRDefault="00256480" w:rsidP="00256480">
      <w:pPr>
        <w:spacing w:after="0"/>
        <w:rPr>
          <w:rFonts w:ascii="Arial" w:hAnsi="Arial"/>
          <w:b/>
          <w:lang w:eastAsia="en-GB"/>
        </w:rPr>
      </w:pPr>
    </w:p>
    <w:p w14:paraId="7AEED3E3" w14:textId="77777777" w:rsidR="00256480" w:rsidRDefault="00256480" w:rsidP="00256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14:paraId="7AEED3EF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E4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function f_NR_PDCP_PDU_GetList(NR_PDCP_SS_State_Type p_NR_PDCP_State)</w:t>
            </w:r>
          </w:p>
          <w:p w14:paraId="7AEED3E5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14:paraId="7AEED3E6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R5-211387 R5s210395 sic@</w:t>
            </w:r>
          </w:p>
          <w:p w14:paraId="7AEED3E7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v_NR_DRB_COMMON_IND;</w:t>
            </w:r>
          </w:p>
          <w:p w14:paraId="7AEED3E8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14:paraId="7AEED3E9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EA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DRB.receive(car_NR_DRB_COMMON_IND_PDCP_PDUList(nr_Cell1,</w:t>
            </w:r>
          </w:p>
          <w:p w14:paraId="7AEED3EB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p_NR_PDCP_State.DRB_Id)) -&gt; value v_NR_DRB_COMMON_IND;</w:t>
            </w:r>
          </w:p>
          <w:p w14:paraId="7AEED3EC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v_NR_L2DataList := v_NR_DRB_COMMON_IND.U_Plane.SlotData.PduSduList;</w:t>
            </w:r>
          </w:p>
          <w:p w14:paraId="7AEED3ED" w14:textId="77777777"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14:paraId="7AEED3EE" w14:textId="77777777" w:rsidR="00256480" w:rsidRPr="00722896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AEED3F0" w14:textId="77777777"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</w:p>
    <w:p w14:paraId="7AEED3F1" w14:textId="77777777"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14:paraId="7AEED3FF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3F2" w14:textId="77777777" w:rsidR="00C5286D" w:rsidRPr="000E681E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f_NR_PDCP_PDU_GetList(NR_PDCP_SS_State_Type p_NR_PDCP_State</w:t>
            </w:r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7AEED3F3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out SubFrameTiming_Type p_TimingCurrentSlot</w:t>
            </w: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</w:p>
          <w:p w14:paraId="7AEED3F4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14:paraId="7AEED3F5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R5-211387 R5s210395 sic@</w:t>
            </w:r>
          </w:p>
          <w:p w14:paraId="7AEED3F6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NR_DRB_COMMON_IND v_NR_DRB_COMMON_IND;</w:t>
            </w:r>
          </w:p>
          <w:p w14:paraId="7AEED3F7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14:paraId="7AEED3F8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EED3F9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DRB.receive(car_NR_DRB_COMMON_IND_PDCP_PDUList(nr_Cell1,</w:t>
            </w:r>
          </w:p>
          <w:p w14:paraId="7AEED3FA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p_NR_PDCP_State.DRB_Id)) -&gt; value v_NR_DRB_COMMON_IND;</w:t>
            </w:r>
          </w:p>
          <w:p w14:paraId="7AEED3FB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v_NR_L2DataList := v_NR_DRB_COMMON_IND.U_Plane.SlotData.PduSduList;</w:t>
            </w:r>
          </w:p>
          <w:p w14:paraId="7AEED3FC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p_TimingCurrentSlot := v_NR_DRB_COMMON_IND.Common.TimingInfo.SubFrame;</w:t>
            </w: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AEED3FD" w14:textId="77777777"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14:paraId="7AEED3FE" w14:textId="77777777" w:rsidR="00256480" w:rsidRPr="00DA35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AEED400" w14:textId="77777777" w:rsidR="00256480" w:rsidRDefault="00256480" w:rsidP="00256480">
      <w:pPr>
        <w:rPr>
          <w:lang w:eastAsia="en-GB"/>
        </w:rPr>
      </w:pPr>
    </w:p>
    <w:p w14:paraId="7AEED401" w14:textId="77777777" w:rsidR="00256480" w:rsidRDefault="00256480" w:rsidP="00256480">
      <w:pPr>
        <w:rPr>
          <w:lang w:eastAsia="en-GB"/>
        </w:rPr>
      </w:pPr>
    </w:p>
    <w:p w14:paraId="7AEED402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ED405" w14:textId="77777777" w:rsidR="00A71027" w:rsidRDefault="00A71027">
      <w:r>
        <w:separator/>
      </w:r>
    </w:p>
  </w:endnote>
  <w:endnote w:type="continuationSeparator" w:id="0">
    <w:p w14:paraId="7AEED406" w14:textId="77777777" w:rsidR="00A71027" w:rsidRDefault="00A7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ED403" w14:textId="77777777" w:rsidR="00A71027" w:rsidRDefault="00A71027">
      <w:r>
        <w:separator/>
      </w:r>
    </w:p>
  </w:footnote>
  <w:footnote w:type="continuationSeparator" w:id="0">
    <w:p w14:paraId="7AEED404" w14:textId="77777777" w:rsidR="00A71027" w:rsidRDefault="00A71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D407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D4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D4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D40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0"/>
  </w:num>
  <w:num w:numId="6">
    <w:abstractNumId w:val="17"/>
  </w:num>
  <w:num w:numId="7">
    <w:abstractNumId w:val="25"/>
  </w:num>
  <w:num w:numId="8">
    <w:abstractNumId w:val="7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6"/>
  </w:num>
  <w:num w:numId="18">
    <w:abstractNumId w:val="19"/>
  </w:num>
  <w:num w:numId="19">
    <w:abstractNumId w:val="27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2"/>
  </w:num>
  <w:num w:numId="30">
    <w:abstractNumId w:val="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C14"/>
    <w:rsid w:val="00022E4A"/>
    <w:rsid w:val="00024866"/>
    <w:rsid w:val="0003629C"/>
    <w:rsid w:val="00036FE7"/>
    <w:rsid w:val="00042E7D"/>
    <w:rsid w:val="00054E62"/>
    <w:rsid w:val="00057DBD"/>
    <w:rsid w:val="000614B3"/>
    <w:rsid w:val="0006562C"/>
    <w:rsid w:val="000660F3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30B"/>
    <w:rsid w:val="001373AB"/>
    <w:rsid w:val="00145D43"/>
    <w:rsid w:val="00146DCF"/>
    <w:rsid w:val="00164CFC"/>
    <w:rsid w:val="00173835"/>
    <w:rsid w:val="001748D6"/>
    <w:rsid w:val="001901A2"/>
    <w:rsid w:val="00192C46"/>
    <w:rsid w:val="00193020"/>
    <w:rsid w:val="001A08B3"/>
    <w:rsid w:val="001A0D31"/>
    <w:rsid w:val="001A6DD0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12AF9"/>
    <w:rsid w:val="00213E23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4DCB"/>
    <w:rsid w:val="002B14D3"/>
    <w:rsid w:val="002B5741"/>
    <w:rsid w:val="002C7E01"/>
    <w:rsid w:val="002E008A"/>
    <w:rsid w:val="002E2700"/>
    <w:rsid w:val="002F45F1"/>
    <w:rsid w:val="002F7D40"/>
    <w:rsid w:val="00305409"/>
    <w:rsid w:val="00310217"/>
    <w:rsid w:val="0031061D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47111"/>
    <w:rsid w:val="00550D59"/>
    <w:rsid w:val="00554E43"/>
    <w:rsid w:val="00564EDF"/>
    <w:rsid w:val="0056673A"/>
    <w:rsid w:val="00566F6F"/>
    <w:rsid w:val="00581E35"/>
    <w:rsid w:val="0058240F"/>
    <w:rsid w:val="00587F6A"/>
    <w:rsid w:val="00592D74"/>
    <w:rsid w:val="00596753"/>
    <w:rsid w:val="005A6679"/>
    <w:rsid w:val="005B4127"/>
    <w:rsid w:val="005B7AC3"/>
    <w:rsid w:val="005D07BE"/>
    <w:rsid w:val="005D27CA"/>
    <w:rsid w:val="005D6478"/>
    <w:rsid w:val="005E18C6"/>
    <w:rsid w:val="005E2C44"/>
    <w:rsid w:val="005E42FB"/>
    <w:rsid w:val="005F12D6"/>
    <w:rsid w:val="005F221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46FB"/>
    <w:rsid w:val="006B7B2F"/>
    <w:rsid w:val="006C061B"/>
    <w:rsid w:val="006D0191"/>
    <w:rsid w:val="006E21FB"/>
    <w:rsid w:val="006E4465"/>
    <w:rsid w:val="006E5627"/>
    <w:rsid w:val="006E7773"/>
    <w:rsid w:val="006F6B99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441A"/>
    <w:rsid w:val="008626E7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2A92"/>
    <w:rsid w:val="00904EBA"/>
    <w:rsid w:val="0090522F"/>
    <w:rsid w:val="00907B05"/>
    <w:rsid w:val="0091261A"/>
    <w:rsid w:val="00913E0B"/>
    <w:rsid w:val="009148DE"/>
    <w:rsid w:val="00916386"/>
    <w:rsid w:val="0093355C"/>
    <w:rsid w:val="00937A61"/>
    <w:rsid w:val="009418D9"/>
    <w:rsid w:val="00941E30"/>
    <w:rsid w:val="00943B96"/>
    <w:rsid w:val="00946424"/>
    <w:rsid w:val="009478EE"/>
    <w:rsid w:val="0095139C"/>
    <w:rsid w:val="00954C1A"/>
    <w:rsid w:val="00956250"/>
    <w:rsid w:val="00956A50"/>
    <w:rsid w:val="00960389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2308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102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A0376"/>
    <w:rsid w:val="00AA2CBC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4250"/>
    <w:rsid w:val="00B17EC1"/>
    <w:rsid w:val="00B258BB"/>
    <w:rsid w:val="00B3074E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82D8F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618B"/>
    <w:rsid w:val="00D50255"/>
    <w:rsid w:val="00D52BD7"/>
    <w:rsid w:val="00D63444"/>
    <w:rsid w:val="00D66520"/>
    <w:rsid w:val="00D720E3"/>
    <w:rsid w:val="00D7237E"/>
    <w:rsid w:val="00D7387B"/>
    <w:rsid w:val="00D80B6A"/>
    <w:rsid w:val="00D86DC8"/>
    <w:rsid w:val="00DA0030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2DEB"/>
    <w:rsid w:val="00E777D7"/>
    <w:rsid w:val="00E77B87"/>
    <w:rsid w:val="00E814FE"/>
    <w:rsid w:val="00E83DFE"/>
    <w:rsid w:val="00E8742B"/>
    <w:rsid w:val="00E9504A"/>
    <w:rsid w:val="00EA442A"/>
    <w:rsid w:val="00EA6BD9"/>
    <w:rsid w:val="00EA7E97"/>
    <w:rsid w:val="00EB09B7"/>
    <w:rsid w:val="00EB0DD2"/>
    <w:rsid w:val="00EB40F5"/>
    <w:rsid w:val="00EC24A6"/>
    <w:rsid w:val="00EC34D8"/>
    <w:rsid w:val="00EC51B2"/>
    <w:rsid w:val="00ED1341"/>
    <w:rsid w:val="00EE16C4"/>
    <w:rsid w:val="00EE7D7C"/>
    <w:rsid w:val="00EF2028"/>
    <w:rsid w:val="00F0098D"/>
    <w:rsid w:val="00F04A2A"/>
    <w:rsid w:val="00F11469"/>
    <w:rsid w:val="00F173A4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EED1E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97E70-DA28-4E4B-95DD-0FF6D0D2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2680</Words>
  <Characters>21158</Characters>
  <Application>Microsoft Office Word</Application>
  <DocSecurity>0</DocSecurity>
  <Lines>176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23791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2021-06-22T19:09:00Z</dcterms:created>
  <dcterms:modified xsi:type="dcterms:W3CDTF">2021-08-23T10:26:00Z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