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ABDF8" w14:textId="3CE2DCE0" w:rsidR="003963C4" w:rsidRDefault="003963C4" w:rsidP="003963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</w:t>
        </w:r>
        <w:r w:rsidR="007777BF">
          <w:rPr>
            <w:b/>
            <w:i/>
            <w:noProof/>
            <w:sz w:val="28"/>
          </w:rPr>
          <w:t>919</w:t>
        </w:r>
      </w:fldSimple>
    </w:p>
    <w:p w14:paraId="68FABDF9" w14:textId="77777777" w:rsidR="003963C4" w:rsidRDefault="00096053" w:rsidP="003963C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963C4" w:rsidRPr="00BA51D9">
          <w:rPr>
            <w:b/>
            <w:noProof/>
            <w:sz w:val="24"/>
          </w:rPr>
          <w:t>Online</w:t>
        </w:r>
      </w:fldSimple>
      <w:r w:rsidR="003963C4">
        <w:rPr>
          <w:b/>
          <w:noProof/>
          <w:sz w:val="24"/>
        </w:rPr>
        <w:t xml:space="preserve">, </w:t>
      </w:r>
      <w:r w:rsidR="003963C4">
        <w:fldChar w:fldCharType="begin"/>
      </w:r>
      <w:r w:rsidR="003963C4">
        <w:instrText xml:space="preserve"> DOCPROPERTY  Country  \* MERGEFORMAT </w:instrText>
      </w:r>
      <w:r w:rsidR="003963C4">
        <w:fldChar w:fldCharType="end"/>
      </w:r>
      <w:r w:rsidR="003963C4">
        <w:rPr>
          <w:b/>
          <w:noProof/>
          <w:sz w:val="24"/>
        </w:rPr>
        <w:t xml:space="preserve">, </w:t>
      </w:r>
      <w:fldSimple w:instr=" DOCPROPERTY  StartDate  \* MERGEFORMAT ">
        <w:r w:rsidR="003963C4" w:rsidRPr="00BA51D9">
          <w:rPr>
            <w:b/>
            <w:noProof/>
            <w:sz w:val="24"/>
          </w:rPr>
          <w:t>7th Dec 2020</w:t>
        </w:r>
      </w:fldSimple>
      <w:r w:rsidR="003963C4">
        <w:rPr>
          <w:b/>
          <w:noProof/>
          <w:sz w:val="24"/>
        </w:rPr>
        <w:t xml:space="preserve"> - </w:t>
      </w:r>
      <w:fldSimple w:instr=" DOCPROPERTY  EndDate  \* MERGEFORMAT ">
        <w:r w:rsidR="003963C4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3C4" w14:paraId="68FABDFB" w14:textId="77777777" w:rsidTr="0021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FABDFA" w14:textId="77777777" w:rsidR="003963C4" w:rsidRDefault="003963C4" w:rsidP="0021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3C4" w14:paraId="68FABDFD" w14:textId="77777777" w:rsidTr="0021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ABDFC" w14:textId="77777777" w:rsidR="003963C4" w:rsidRDefault="003963C4" w:rsidP="0021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3C4" w14:paraId="68FABDFF" w14:textId="77777777" w:rsidTr="0021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ABDFE" w14:textId="77777777"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3C4" w14:paraId="68FABE09" w14:textId="77777777" w:rsidTr="00211F58">
        <w:tc>
          <w:tcPr>
            <w:tcW w:w="142" w:type="dxa"/>
            <w:tcBorders>
              <w:left w:val="single" w:sz="4" w:space="0" w:color="auto"/>
            </w:tcBorders>
          </w:tcPr>
          <w:p w14:paraId="68FABE00" w14:textId="77777777" w:rsidR="003963C4" w:rsidRDefault="003963C4" w:rsidP="0021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FABE01" w14:textId="77777777" w:rsidR="003963C4" w:rsidRPr="00410371" w:rsidRDefault="00096053" w:rsidP="0021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63C4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68FABE02" w14:textId="77777777" w:rsidR="003963C4" w:rsidRDefault="003963C4" w:rsidP="0021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FABE03" w14:textId="77777777" w:rsidR="003963C4" w:rsidRPr="00410371" w:rsidRDefault="00096053" w:rsidP="00211F5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963C4" w:rsidRPr="00410371">
                <w:rPr>
                  <w:b/>
                  <w:noProof/>
                  <w:sz w:val="28"/>
                </w:rPr>
                <w:t>4617</w:t>
              </w:r>
            </w:fldSimple>
          </w:p>
        </w:tc>
        <w:tc>
          <w:tcPr>
            <w:tcW w:w="709" w:type="dxa"/>
          </w:tcPr>
          <w:p w14:paraId="68FABE04" w14:textId="77777777" w:rsidR="003963C4" w:rsidRDefault="003963C4" w:rsidP="0021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FABE05" w14:textId="4A5C4D50" w:rsidR="003963C4" w:rsidRPr="00410371" w:rsidRDefault="007777BF" w:rsidP="0021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8FABE06" w14:textId="77777777" w:rsidR="003963C4" w:rsidRDefault="003963C4" w:rsidP="0021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FABE07" w14:textId="1C02F156" w:rsidR="003963C4" w:rsidRPr="00410371" w:rsidRDefault="00096053" w:rsidP="0021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63C4" w:rsidRPr="00410371">
                <w:rPr>
                  <w:b/>
                  <w:noProof/>
                  <w:sz w:val="28"/>
                </w:rPr>
                <w:t>16.</w:t>
              </w:r>
              <w:r w:rsidR="007777BF">
                <w:rPr>
                  <w:b/>
                  <w:noProof/>
                  <w:sz w:val="28"/>
                </w:rPr>
                <w:t>9</w:t>
              </w:r>
              <w:r w:rsidR="003963C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FABE08" w14:textId="77777777" w:rsidR="003963C4" w:rsidRDefault="003963C4" w:rsidP="00211F58">
            <w:pPr>
              <w:pStyle w:val="CRCoverPage"/>
              <w:spacing w:after="0"/>
              <w:rPr>
                <w:noProof/>
              </w:rPr>
            </w:pPr>
          </w:p>
        </w:tc>
      </w:tr>
      <w:tr w:rsidR="003963C4" w14:paraId="68FABE0B" w14:textId="77777777" w:rsidTr="0021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ABE0A" w14:textId="77777777" w:rsidR="003963C4" w:rsidRDefault="003963C4" w:rsidP="00211F58">
            <w:pPr>
              <w:pStyle w:val="CRCoverPage"/>
              <w:spacing w:after="0"/>
              <w:rPr>
                <w:noProof/>
              </w:rPr>
            </w:pPr>
          </w:p>
        </w:tc>
      </w:tr>
      <w:tr w:rsidR="003963C4" w14:paraId="68FABE0D" w14:textId="77777777" w:rsidTr="0021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FABE0C" w14:textId="77777777" w:rsidR="003963C4" w:rsidRPr="00F25D98" w:rsidRDefault="003963C4" w:rsidP="0021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3C4" w14:paraId="68FABE0F" w14:textId="77777777" w:rsidTr="00211F58">
        <w:tc>
          <w:tcPr>
            <w:tcW w:w="9641" w:type="dxa"/>
            <w:gridSpan w:val="9"/>
          </w:tcPr>
          <w:p w14:paraId="68FABE0E" w14:textId="77777777"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FABE10" w14:textId="77777777" w:rsidR="003963C4" w:rsidRDefault="003963C4" w:rsidP="003963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3C4" w14:paraId="68FABE1A" w14:textId="77777777" w:rsidTr="00211F58">
        <w:tc>
          <w:tcPr>
            <w:tcW w:w="2835" w:type="dxa"/>
          </w:tcPr>
          <w:p w14:paraId="68FABE11" w14:textId="77777777" w:rsidR="003963C4" w:rsidRDefault="003963C4" w:rsidP="0021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FABE12" w14:textId="77777777" w:rsidR="003963C4" w:rsidRDefault="003963C4" w:rsidP="0021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FABE13" w14:textId="77777777" w:rsidR="003963C4" w:rsidRDefault="003963C4" w:rsidP="0021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FABE14" w14:textId="77777777" w:rsidR="003963C4" w:rsidRDefault="003963C4" w:rsidP="0021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FABE15" w14:textId="77777777" w:rsidR="003963C4" w:rsidRDefault="003963C4" w:rsidP="0021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FABE16" w14:textId="77777777" w:rsidR="003963C4" w:rsidRDefault="003963C4" w:rsidP="0021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FABE17" w14:textId="77777777" w:rsidR="003963C4" w:rsidRDefault="003963C4" w:rsidP="0021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FABE18" w14:textId="77777777" w:rsidR="003963C4" w:rsidRDefault="003963C4" w:rsidP="0021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FABE19" w14:textId="77777777" w:rsidR="003963C4" w:rsidRDefault="003963C4" w:rsidP="0021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FABE1B" w14:textId="77777777" w:rsidR="003963C4" w:rsidRDefault="003963C4" w:rsidP="003963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3C4" w14:paraId="68FABE1D" w14:textId="77777777" w:rsidTr="00211F58">
        <w:tc>
          <w:tcPr>
            <w:tcW w:w="9640" w:type="dxa"/>
            <w:gridSpan w:val="11"/>
          </w:tcPr>
          <w:p w14:paraId="68FABE1C" w14:textId="77777777"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3C4" w14:paraId="68FABE20" w14:textId="77777777" w:rsidTr="0021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FABE1E" w14:textId="77777777" w:rsidR="003963C4" w:rsidRDefault="003963C4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ABE1F" w14:textId="77777777" w:rsidR="003963C4" w:rsidRDefault="00096053" w:rsidP="00211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63C4">
                <w:t>Correction to LTE testcase 8.2.2.6.2</w:t>
              </w:r>
            </w:fldSimple>
          </w:p>
        </w:tc>
      </w:tr>
      <w:tr w:rsidR="003963C4" w14:paraId="68FABE23" w14:textId="77777777" w:rsidTr="00211F58">
        <w:tc>
          <w:tcPr>
            <w:tcW w:w="1843" w:type="dxa"/>
            <w:tcBorders>
              <w:left w:val="single" w:sz="4" w:space="0" w:color="auto"/>
            </w:tcBorders>
          </w:tcPr>
          <w:p w14:paraId="68FABE21" w14:textId="77777777" w:rsidR="003963C4" w:rsidRDefault="003963C4" w:rsidP="0021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ABE22" w14:textId="77777777"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3C4" w14:paraId="68FABE26" w14:textId="77777777" w:rsidTr="00211F58">
        <w:tc>
          <w:tcPr>
            <w:tcW w:w="1843" w:type="dxa"/>
            <w:tcBorders>
              <w:left w:val="single" w:sz="4" w:space="0" w:color="auto"/>
            </w:tcBorders>
          </w:tcPr>
          <w:p w14:paraId="68FABE24" w14:textId="77777777" w:rsidR="003963C4" w:rsidRDefault="003963C4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FABE25" w14:textId="77777777" w:rsidR="003963C4" w:rsidRDefault="00096053" w:rsidP="00211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963C4">
                <w:rPr>
                  <w:noProof/>
                </w:rPr>
                <w:t>ROHDE &amp; SCHWARZ</w:t>
              </w:r>
            </w:fldSimple>
          </w:p>
        </w:tc>
      </w:tr>
      <w:tr w:rsidR="003963C4" w14:paraId="68FABE29" w14:textId="77777777" w:rsidTr="00211F58">
        <w:tc>
          <w:tcPr>
            <w:tcW w:w="1843" w:type="dxa"/>
            <w:tcBorders>
              <w:left w:val="single" w:sz="4" w:space="0" w:color="auto"/>
            </w:tcBorders>
          </w:tcPr>
          <w:p w14:paraId="68FABE27" w14:textId="77777777" w:rsidR="003963C4" w:rsidRDefault="003963C4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FABE28" w14:textId="77777777" w:rsidR="003963C4" w:rsidRDefault="003963C4" w:rsidP="00211F5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963C4" w14:paraId="68FABE2C" w14:textId="77777777" w:rsidTr="00211F58">
        <w:tc>
          <w:tcPr>
            <w:tcW w:w="1843" w:type="dxa"/>
            <w:tcBorders>
              <w:left w:val="single" w:sz="4" w:space="0" w:color="auto"/>
            </w:tcBorders>
          </w:tcPr>
          <w:p w14:paraId="68FABE2A" w14:textId="77777777" w:rsidR="003963C4" w:rsidRDefault="003963C4" w:rsidP="0021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ABE2B" w14:textId="77777777"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3C4" w14:paraId="68FABE32" w14:textId="77777777" w:rsidTr="00211F58">
        <w:tc>
          <w:tcPr>
            <w:tcW w:w="1843" w:type="dxa"/>
            <w:tcBorders>
              <w:left w:val="single" w:sz="4" w:space="0" w:color="auto"/>
            </w:tcBorders>
          </w:tcPr>
          <w:p w14:paraId="68FABE2D" w14:textId="77777777" w:rsidR="003963C4" w:rsidRDefault="003963C4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FABE2E" w14:textId="77777777" w:rsidR="003963C4" w:rsidRDefault="00096053" w:rsidP="00211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963C4">
                <w:rPr>
                  <w:noProof/>
                </w:rPr>
                <w:t>TEI11_Test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8FABE2F" w14:textId="77777777" w:rsidR="003963C4" w:rsidRDefault="003963C4" w:rsidP="0021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FABE30" w14:textId="77777777" w:rsidR="003963C4" w:rsidRDefault="003963C4" w:rsidP="0021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FABE31" w14:textId="77777777" w:rsidR="003963C4" w:rsidRDefault="00096053" w:rsidP="00211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63C4">
                <w:rPr>
                  <w:noProof/>
                </w:rPr>
                <w:t>2021-06-01</w:t>
              </w:r>
            </w:fldSimple>
          </w:p>
        </w:tc>
      </w:tr>
      <w:tr w:rsidR="003963C4" w14:paraId="68FABE38" w14:textId="77777777" w:rsidTr="00211F58">
        <w:tc>
          <w:tcPr>
            <w:tcW w:w="1843" w:type="dxa"/>
            <w:tcBorders>
              <w:left w:val="single" w:sz="4" w:space="0" w:color="auto"/>
            </w:tcBorders>
          </w:tcPr>
          <w:p w14:paraId="68FABE33" w14:textId="77777777" w:rsidR="003963C4" w:rsidRDefault="003963C4" w:rsidP="0021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FABE34" w14:textId="77777777"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FABE35" w14:textId="77777777"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FABE36" w14:textId="77777777"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FABE37" w14:textId="77777777"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3C4" w14:paraId="68FABE3E" w14:textId="77777777" w:rsidTr="0021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ABE39" w14:textId="77777777" w:rsidR="003963C4" w:rsidRDefault="003963C4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FABE3A" w14:textId="77777777" w:rsidR="003963C4" w:rsidRDefault="00096053" w:rsidP="0021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63C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ABE3B" w14:textId="77777777" w:rsidR="003963C4" w:rsidRDefault="003963C4" w:rsidP="0021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FABE3C" w14:textId="77777777" w:rsidR="003963C4" w:rsidRDefault="003963C4" w:rsidP="0021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FABE3D" w14:textId="77777777" w:rsidR="003963C4" w:rsidRDefault="00096053" w:rsidP="00211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63C4">
                <w:rPr>
                  <w:noProof/>
                </w:rPr>
                <w:t>Rel-16</w:t>
              </w:r>
            </w:fldSimple>
          </w:p>
        </w:tc>
      </w:tr>
      <w:tr w:rsidR="003963C4" w14:paraId="68FABE43" w14:textId="77777777" w:rsidTr="0021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FABE3F" w14:textId="77777777" w:rsidR="003963C4" w:rsidRDefault="003963C4" w:rsidP="0021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FABE40" w14:textId="77777777" w:rsidR="003963C4" w:rsidRDefault="003963C4" w:rsidP="0021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FABE41" w14:textId="77777777" w:rsidR="003963C4" w:rsidRDefault="003963C4" w:rsidP="0021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ABE42" w14:textId="77777777" w:rsidR="003963C4" w:rsidRPr="007C2097" w:rsidRDefault="003963C4" w:rsidP="0021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3C4" w14:paraId="68FABE46" w14:textId="77777777" w:rsidTr="00211F58">
        <w:tc>
          <w:tcPr>
            <w:tcW w:w="1843" w:type="dxa"/>
          </w:tcPr>
          <w:p w14:paraId="68FABE44" w14:textId="77777777" w:rsidR="003963C4" w:rsidRDefault="003963C4" w:rsidP="0021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ABE45" w14:textId="77777777" w:rsidR="003963C4" w:rsidRDefault="003963C4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6B" w14:paraId="68FABE56" w14:textId="77777777" w:rsidTr="0021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FABE47" w14:textId="77777777" w:rsidR="00AE6E6B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ABE48" w14:textId="77777777"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As per declaration of template </w:t>
            </w:r>
            <w:r w:rsidRPr="00117752">
              <w:rPr>
                <w:noProof/>
                <w:lang w:val="en-US"/>
              </w:rPr>
              <w:t>cs_RRCConnectionReconfiguration_8_2_2_6_2_Step1</w:t>
            </w:r>
            <w:r>
              <w:rPr>
                <w:noProof/>
                <w:lang w:val="en-US"/>
              </w:rPr>
              <w:t>:</w:t>
            </w:r>
          </w:p>
          <w:p w14:paraId="68FABE49" w14:textId="77777777"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8FABE4A" w14:textId="77777777" w:rsidR="00AE6E6B" w:rsidRPr="00117752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 w:rsidRPr="00117752">
              <w:rPr>
                <w:noProof/>
                <w:lang w:val="en-US"/>
              </w:rPr>
              <w:t xml:space="preserve">  template (value) DL_DCCH_Message cs_RRCConnectionReconfiguration_8_2_2_6_2_Step1(RRC_TransactionIdentifier p_RRC_TI,</w:t>
            </w:r>
          </w:p>
          <w:p w14:paraId="68FABE4B" w14:textId="77777777" w:rsidR="00AE6E6B" w:rsidRPr="00117752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 w:rsidRPr="00117752">
              <w:rPr>
                <w:noProof/>
                <w:lang w:val="en-US"/>
              </w:rPr>
              <w:t xml:space="preserve">                                                                                   ARFCN_ValueEUTRA p_EUTRA_DL_CarrierFreq,</w:t>
            </w:r>
          </w:p>
          <w:p w14:paraId="68FABE4C" w14:textId="77777777" w:rsidR="00AE6E6B" w:rsidRPr="00117752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 w:rsidRPr="00117752">
              <w:rPr>
                <w:noProof/>
                <w:lang w:val="en-US"/>
              </w:rPr>
              <w:t xml:space="preserve">                                                                                   AllowedMeasBandwidth p_MeasurementBandwidth,</w:t>
            </w:r>
          </w:p>
          <w:p w14:paraId="68FABE4D" w14:textId="77777777" w:rsidR="00AE6E6B" w:rsidRPr="00117752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 w:rsidRPr="00117752">
              <w:rPr>
                <w:noProof/>
                <w:lang w:val="en-US"/>
              </w:rPr>
              <w:t xml:space="preserve">                                                                                   PowerPrefIndicationConfig_r11.setup.powerPrefIndicationTimer_r11 p_PowerPrefIndicationTimer, //@sic R5-171442 sic@</w:t>
            </w:r>
          </w:p>
          <w:p w14:paraId="68FABE4E" w14:textId="77777777"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 w:rsidRPr="00117752">
              <w:rPr>
                <w:noProof/>
                <w:lang w:val="en-US"/>
              </w:rPr>
              <w:t xml:space="preserve">                                                                                   </w:t>
            </w:r>
            <w:r w:rsidRPr="0076512F">
              <w:rPr>
                <w:noProof/>
                <w:lang w:val="en-US"/>
              </w:rPr>
              <w:t>ARFCN_ValueEUTRA_v9e0 p_EUTRA_DL_CarrierFreq_v9e0</w:t>
            </w:r>
            <w:r w:rsidRPr="00117752">
              <w:rPr>
                <w:noProof/>
                <w:lang w:val="en-US"/>
              </w:rPr>
              <w:t>)</w:t>
            </w:r>
          </w:p>
          <w:p w14:paraId="68FABE4F" w14:textId="77777777"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8FABE50" w14:textId="77777777"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According to ASN.1 definition:</w:t>
            </w:r>
            <w:r>
              <w:rPr>
                <w:noProof/>
                <w:lang w:val="en-US"/>
              </w:rPr>
              <w:br/>
            </w:r>
          </w:p>
          <w:p w14:paraId="68FABE51" w14:textId="77777777"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 w:rsidRPr="0076512F">
              <w:rPr>
                <w:noProof/>
                <w:lang w:val="en-US"/>
              </w:rPr>
              <w:t>ARFCN-ValueEUTRA-v9e0 ::=</w:t>
            </w:r>
            <w:r w:rsidRPr="0076512F">
              <w:rPr>
                <w:noProof/>
                <w:lang w:val="en-US"/>
              </w:rPr>
              <w:tab/>
            </w:r>
            <w:r w:rsidRPr="0076512F">
              <w:rPr>
                <w:noProof/>
                <w:lang w:val="en-US"/>
              </w:rPr>
              <w:tab/>
            </w:r>
            <w:r w:rsidRPr="0076512F">
              <w:rPr>
                <w:noProof/>
                <w:lang w:val="en-US"/>
              </w:rPr>
              <w:tab/>
              <w:t>INTEGER (maxEARFCN-Plus1..maxEARFCN2)</w:t>
            </w:r>
          </w:p>
          <w:p w14:paraId="68FABE52" w14:textId="77777777"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8FABE53" w14:textId="77777777"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addition of </w:t>
            </w:r>
            <w:r w:rsidRPr="0076512F">
              <w:rPr>
                <w:noProof/>
                <w:lang w:val="en-US"/>
              </w:rPr>
              <w:t>ARFCN-ValueEUTRA-v9e0</w:t>
            </w:r>
            <w:r>
              <w:rPr>
                <w:noProof/>
                <w:lang w:val="en-US"/>
              </w:rPr>
              <w:t xml:space="preserve"> being an OPTIONAL field, type </w:t>
            </w:r>
            <w:r w:rsidRPr="0076512F">
              <w:rPr>
                <w:noProof/>
                <w:lang w:val="en-US"/>
              </w:rPr>
              <w:t>ARFCN_ValueEUTRA_v9e0</w:t>
            </w:r>
            <w:r>
              <w:rPr>
                <w:noProof/>
                <w:lang w:val="en-US"/>
              </w:rPr>
              <w:t xml:space="preserve"> will only allow earfcn values for bands greater than 64. Provoking a possible runtime error in case test case is run with a band &lt; 64.</w:t>
            </w:r>
          </w:p>
          <w:p w14:paraId="68FABE54" w14:textId="77777777" w:rsidR="00AE6E6B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8FABE55" w14:textId="77777777" w:rsidR="00AE6E6B" w:rsidRPr="0032541E" w:rsidRDefault="00AE6E6B" w:rsidP="00AE6E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problem can be solved using an input parameter of type </w:t>
            </w:r>
            <w:r w:rsidRPr="0076512F">
              <w:rPr>
                <w:noProof/>
                <w:lang w:val="en-US"/>
              </w:rPr>
              <w:t>ARFCN_ValueEUTRA_</w:t>
            </w:r>
            <w:r>
              <w:rPr>
                <w:noProof/>
                <w:lang w:val="en-US"/>
              </w:rPr>
              <w:t>r9.</w:t>
            </w:r>
          </w:p>
        </w:tc>
      </w:tr>
      <w:tr w:rsidR="00AE6E6B" w14:paraId="68FABE59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ABE57" w14:textId="77777777" w:rsidR="00AE6E6B" w:rsidRDefault="00AE6E6B" w:rsidP="00AE6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ABE58" w14:textId="77777777" w:rsidR="00AE6E6B" w:rsidRDefault="00AE6E6B" w:rsidP="00AE6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6B" w14:paraId="68FABE5E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ABE5A" w14:textId="77777777" w:rsidR="00AE6E6B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ABE5B" w14:textId="77777777" w:rsidR="00AE6E6B" w:rsidRDefault="00AE6E6B" w:rsidP="00AE6E6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D80E49">
              <w:rPr>
                <w:lang w:eastAsia="en-GB"/>
              </w:rPr>
              <w:t>cs_RRCConnectionReconfiguration_8_2_2_6_2_Step1</w:t>
            </w:r>
            <w:r>
              <w:rPr>
                <w:lang w:eastAsia="en-GB"/>
              </w:rPr>
              <w:t xml:space="preserve"> tempalte input parameter from type </w:t>
            </w:r>
            <w:r w:rsidRPr="0076512F">
              <w:rPr>
                <w:noProof/>
                <w:lang w:val="en-US"/>
              </w:rPr>
              <w:t>ARFCN_ValueEUTRA_v9e0</w:t>
            </w:r>
            <w:r>
              <w:rPr>
                <w:lang w:eastAsia="en-GB"/>
              </w:rPr>
              <w:t xml:space="preserve"> to txpe </w:t>
            </w:r>
            <w:r w:rsidRPr="0076512F">
              <w:rPr>
                <w:noProof/>
                <w:lang w:val="en-US"/>
              </w:rPr>
              <w:t>ARFCN_ValueEUTRA_</w:t>
            </w:r>
            <w:r>
              <w:rPr>
                <w:noProof/>
                <w:lang w:val="en-US"/>
              </w:rPr>
              <w:t>r9.</w:t>
            </w:r>
          </w:p>
          <w:p w14:paraId="68FABE5C" w14:textId="77777777" w:rsidR="00AE6E6B" w:rsidRDefault="00AE6E6B" w:rsidP="00AE6E6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>Changed variable used as 4</w:t>
            </w:r>
            <w:r w:rsidRPr="00D432AA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input parameter to be of same type as per change 1, type </w:t>
            </w:r>
            <w:r w:rsidRPr="0076512F">
              <w:rPr>
                <w:noProof/>
                <w:lang w:val="en-US"/>
              </w:rPr>
              <w:t>ARFCN_ValueEUTRA_</w:t>
            </w:r>
            <w:r>
              <w:rPr>
                <w:noProof/>
                <w:lang w:val="en-US"/>
              </w:rPr>
              <w:t>r9.</w:t>
            </w:r>
          </w:p>
          <w:p w14:paraId="68FABE5D" w14:textId="77777777" w:rsidR="00AE6E6B" w:rsidRPr="00300C5B" w:rsidRDefault="00AE6E6B" w:rsidP="00AE6E6B">
            <w:pPr>
              <w:pStyle w:val="CRCoverPage"/>
              <w:spacing w:after="0"/>
              <w:ind w:left="720"/>
              <w:rPr>
                <w:noProof/>
                <w:lang w:val="en-US"/>
              </w:rPr>
            </w:pPr>
          </w:p>
        </w:tc>
      </w:tr>
      <w:tr w:rsidR="00AE6E6B" w14:paraId="68FABE61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ABE5F" w14:textId="77777777" w:rsidR="00AE6E6B" w:rsidRDefault="00AE6E6B" w:rsidP="00AE6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ABE60" w14:textId="77777777" w:rsidR="00AE6E6B" w:rsidRDefault="00AE6E6B" w:rsidP="00AE6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6B" w14:paraId="68FABE64" w14:textId="77777777" w:rsidTr="0021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ABE62" w14:textId="77777777" w:rsidR="00AE6E6B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ABE63" w14:textId="77777777" w:rsidR="00AE6E6B" w:rsidRDefault="00AE6E6B" w:rsidP="00AE6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runttime error.</w:t>
            </w:r>
          </w:p>
        </w:tc>
      </w:tr>
      <w:tr w:rsidR="00AE6E6B" w14:paraId="68FABE67" w14:textId="77777777" w:rsidTr="00211F58">
        <w:tc>
          <w:tcPr>
            <w:tcW w:w="2694" w:type="dxa"/>
            <w:gridSpan w:val="2"/>
          </w:tcPr>
          <w:p w14:paraId="68FABE65" w14:textId="77777777" w:rsidR="00AE6E6B" w:rsidRDefault="00AE6E6B" w:rsidP="00AE6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FABE66" w14:textId="77777777" w:rsidR="00AE6E6B" w:rsidRDefault="00AE6E6B" w:rsidP="00AE6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6B" w14:paraId="68FABE6A" w14:textId="77777777" w:rsidTr="0021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FABE68" w14:textId="77777777" w:rsidR="00AE6E6B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ABE69" w14:textId="77777777" w:rsidR="00AE6E6B" w:rsidRDefault="00AE6E6B" w:rsidP="00AE6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8.2.2.6.2</w:t>
            </w:r>
          </w:p>
        </w:tc>
      </w:tr>
      <w:tr w:rsidR="00AE6E6B" w14:paraId="68FABE6D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ABE6B" w14:textId="77777777" w:rsidR="00AE6E6B" w:rsidRDefault="00AE6E6B" w:rsidP="00AE6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ABE6C" w14:textId="77777777" w:rsidR="00AE6E6B" w:rsidRDefault="00AE6E6B" w:rsidP="00AE6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6B" w14:paraId="68FABE73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ABE6E" w14:textId="77777777" w:rsidR="00AE6E6B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ABE6F" w14:textId="77777777" w:rsidR="00AE6E6B" w:rsidRDefault="00AE6E6B" w:rsidP="00AE6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ABE70" w14:textId="77777777" w:rsidR="00AE6E6B" w:rsidRDefault="00AE6E6B" w:rsidP="00AE6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FABE71" w14:textId="77777777" w:rsidR="00AE6E6B" w:rsidRDefault="00AE6E6B" w:rsidP="00AE6E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FABE72" w14:textId="77777777" w:rsidR="00AE6E6B" w:rsidRDefault="00AE6E6B" w:rsidP="00AE6E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E6B" w14:paraId="68FABE79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ABE74" w14:textId="77777777" w:rsidR="00AE6E6B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FABE75" w14:textId="77777777" w:rsidR="00AE6E6B" w:rsidRDefault="00AE6E6B" w:rsidP="00AE6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ABE76" w14:textId="77777777" w:rsidR="00AE6E6B" w:rsidRDefault="00AE6E6B" w:rsidP="00AE6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ABE77" w14:textId="77777777" w:rsidR="00AE6E6B" w:rsidRDefault="00AE6E6B" w:rsidP="00AE6E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ABE78" w14:textId="77777777" w:rsidR="00AE6E6B" w:rsidRDefault="00AE6E6B" w:rsidP="00AE6E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E6B" w14:paraId="68FABE7F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ABE7A" w14:textId="77777777" w:rsidR="00AE6E6B" w:rsidRDefault="00AE6E6B" w:rsidP="00AE6E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FABE7B" w14:textId="77777777" w:rsidR="00AE6E6B" w:rsidRDefault="00AE6E6B" w:rsidP="00AE6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ABE7C" w14:textId="77777777" w:rsidR="00AE6E6B" w:rsidRDefault="00AE6E6B" w:rsidP="00AE6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ABE7D" w14:textId="77777777" w:rsidR="00AE6E6B" w:rsidRDefault="00AE6E6B" w:rsidP="00AE6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ABE7E" w14:textId="77777777" w:rsidR="00AE6E6B" w:rsidRDefault="00AE6E6B" w:rsidP="00AE6E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E6B" w14:paraId="68FABE85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ABE80" w14:textId="77777777" w:rsidR="00AE6E6B" w:rsidRDefault="00AE6E6B" w:rsidP="00AE6E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FABE81" w14:textId="77777777" w:rsidR="00AE6E6B" w:rsidRDefault="00AE6E6B" w:rsidP="00AE6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ABE82" w14:textId="77777777" w:rsidR="00AE6E6B" w:rsidRDefault="00AE6E6B" w:rsidP="00AE6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ABE83" w14:textId="77777777" w:rsidR="00AE6E6B" w:rsidRDefault="00AE6E6B" w:rsidP="00AE6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ABE84" w14:textId="77777777" w:rsidR="00AE6E6B" w:rsidRDefault="00AE6E6B" w:rsidP="00AE6E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E6B" w14:paraId="68FABE88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ABE86" w14:textId="77777777" w:rsidR="00AE6E6B" w:rsidRDefault="00AE6E6B" w:rsidP="00AE6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ABE87" w14:textId="77777777" w:rsidR="00AE6E6B" w:rsidRDefault="00AE6E6B" w:rsidP="00AE6E6B">
            <w:pPr>
              <w:pStyle w:val="CRCoverPage"/>
              <w:spacing w:after="0"/>
              <w:rPr>
                <w:noProof/>
              </w:rPr>
            </w:pPr>
          </w:p>
        </w:tc>
      </w:tr>
      <w:tr w:rsidR="00AE6E6B" w14:paraId="68FABE8B" w14:textId="77777777" w:rsidTr="0021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ABE89" w14:textId="77777777" w:rsidR="00AE6E6B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ABE8A" w14:textId="77777777" w:rsidR="00AE6E6B" w:rsidRDefault="00AE6E6B" w:rsidP="00AE6E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E6B" w:rsidRPr="008863B9" w14:paraId="68FABE8E" w14:textId="77777777" w:rsidTr="0021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FABE8C" w14:textId="77777777" w:rsidR="00AE6E6B" w:rsidRPr="008863B9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FABE8D" w14:textId="77777777" w:rsidR="00AE6E6B" w:rsidRPr="008863B9" w:rsidRDefault="00AE6E6B" w:rsidP="00AE6E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E6B" w14:paraId="68FABE91" w14:textId="77777777" w:rsidTr="0021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ABE8F" w14:textId="77777777" w:rsidR="00AE6E6B" w:rsidRDefault="00AE6E6B" w:rsidP="00AE6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ABE90" w14:textId="77777777" w:rsidR="00AE6E6B" w:rsidRDefault="00AE6E6B" w:rsidP="00AE6E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FABE92" w14:textId="77777777" w:rsidR="005D4E20" w:rsidRDefault="005D4E20" w:rsidP="005D4E20">
      <w:pPr>
        <w:rPr>
          <w:noProof/>
        </w:rPr>
      </w:pPr>
    </w:p>
    <w:p w14:paraId="68FABE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FABE9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FABE95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351893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8FABE96" w14:textId="77777777" w:rsidR="00F62AE7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62AE7" w:rsidRPr="00EA778C">
        <w:rPr>
          <w:rFonts w:ascii="Arial" w:hAnsi="Arial" w:cs="Arial"/>
          <w:iCs/>
        </w:rPr>
        <w:t>Table of Contents</w:t>
      </w:r>
      <w:r w:rsidR="00F62AE7">
        <w:tab/>
      </w:r>
      <w:r w:rsidR="00F62AE7">
        <w:fldChar w:fldCharType="begin"/>
      </w:r>
      <w:r w:rsidR="00F62AE7">
        <w:instrText xml:space="preserve"> PAGEREF _Toc73518932 \h </w:instrText>
      </w:r>
      <w:r w:rsidR="00F62AE7">
        <w:fldChar w:fldCharType="separate"/>
      </w:r>
      <w:r w:rsidR="00F62AE7">
        <w:t>3</w:t>
      </w:r>
      <w:r w:rsidR="00F62AE7">
        <w:fldChar w:fldCharType="end"/>
      </w:r>
    </w:p>
    <w:p w14:paraId="68FABE97" w14:textId="77777777" w:rsidR="00F62AE7" w:rsidRDefault="00F62AE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A778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A778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_Toc73518933 \h </w:instrText>
      </w:r>
      <w:r>
        <w:fldChar w:fldCharType="separate"/>
      </w:r>
      <w:r>
        <w:t>4</w:t>
      </w:r>
      <w:r>
        <w:fldChar w:fldCharType="end"/>
      </w:r>
    </w:p>
    <w:p w14:paraId="68FABE98" w14:textId="77777777" w:rsidR="00F62AE7" w:rsidRDefault="00F62AE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A778C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A778C">
        <w:rPr>
          <w:b/>
        </w:rPr>
        <w:t>Correction to template cs_RRCConnectionReconfiguration_8_2_2_6_2_Step1</w:t>
      </w:r>
      <w:r>
        <w:tab/>
      </w:r>
      <w:r>
        <w:fldChar w:fldCharType="begin"/>
      </w:r>
      <w:r>
        <w:instrText xml:space="preserve"> PAGEREF _Toc73518934 \h </w:instrText>
      </w:r>
      <w:r>
        <w:fldChar w:fldCharType="separate"/>
      </w:r>
      <w:r>
        <w:t>4</w:t>
      </w:r>
      <w:r>
        <w:fldChar w:fldCharType="end"/>
      </w:r>
    </w:p>
    <w:p w14:paraId="68FABE99" w14:textId="77777777" w:rsidR="00F62AE7" w:rsidRDefault="00F62AE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A778C">
        <w:rPr>
          <w:b/>
          <w:lang w:val="pt-BR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A778C">
        <w:rPr>
          <w:b/>
        </w:rPr>
        <w:t>Correction to function f_TC_8_2_2_6_2_EUTRA</w:t>
      </w:r>
      <w:r>
        <w:tab/>
      </w:r>
      <w:r>
        <w:fldChar w:fldCharType="begin"/>
      </w:r>
      <w:r>
        <w:instrText xml:space="preserve"> PAGEREF _Toc73518935 \h </w:instrText>
      </w:r>
      <w:r>
        <w:fldChar w:fldCharType="separate"/>
      </w:r>
      <w:r>
        <w:t>5</w:t>
      </w:r>
      <w:r>
        <w:fldChar w:fldCharType="end"/>
      </w:r>
    </w:p>
    <w:p w14:paraId="68FABE9A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68FABE9B" w14:textId="77777777" w:rsidR="00446488" w:rsidRDefault="00446488" w:rsidP="00446488"/>
    <w:p w14:paraId="68FABE9C" w14:textId="77777777" w:rsidR="00446488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3518933"/>
      <w:r w:rsidRPr="00854C55">
        <w:rPr>
          <w:b/>
        </w:rPr>
        <w:t>Corrections required</w:t>
      </w:r>
      <w:bookmarkEnd w:id="2"/>
      <w:bookmarkEnd w:id="3"/>
      <w:bookmarkEnd w:id="4"/>
    </w:p>
    <w:p w14:paraId="68FABE9D" w14:textId="77777777" w:rsidR="00D432AA" w:rsidRDefault="00D432AA" w:rsidP="00D432A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73518934"/>
      <w:r>
        <w:rPr>
          <w:b/>
        </w:rPr>
        <w:t xml:space="preserve">Correction to template </w:t>
      </w:r>
      <w:r w:rsidRPr="00D80E49">
        <w:rPr>
          <w:b/>
        </w:rPr>
        <w:t>cs_RRCConnectionReconfiguration_8_2_2_6_2_Step1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432AA" w14:paraId="68FABEA0" w14:textId="77777777" w:rsidTr="00965BEA">
        <w:trPr>
          <w:trHeight w:val="447"/>
        </w:trPr>
        <w:tc>
          <w:tcPr>
            <w:tcW w:w="1985" w:type="dxa"/>
          </w:tcPr>
          <w:p w14:paraId="68FABE9E" w14:textId="77777777" w:rsidR="00D432AA" w:rsidRPr="00E751F5" w:rsidRDefault="00D432AA" w:rsidP="00965BE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8FABE9F" w14:textId="77777777" w:rsidR="00D432AA" w:rsidRPr="00D80E49" w:rsidRDefault="00D432AA" w:rsidP="00965BEA">
            <w:pPr>
              <w:pStyle w:val="CRCoverPage"/>
              <w:spacing w:after="0"/>
              <w:ind w:left="100"/>
              <w:rPr>
                <w:noProof/>
              </w:rPr>
            </w:pPr>
            <w:r w:rsidRPr="00D80E49">
              <w:rPr>
                <w:noProof/>
              </w:rPr>
              <w:t>cs_RRCConnectionReconfiguration_8_2_2_6_2_Step1</w:t>
            </w:r>
          </w:p>
        </w:tc>
      </w:tr>
      <w:tr w:rsidR="00D432AA" w14:paraId="68FABEA3" w14:textId="77777777" w:rsidTr="00965BEA">
        <w:trPr>
          <w:trHeight w:val="452"/>
        </w:trPr>
        <w:tc>
          <w:tcPr>
            <w:tcW w:w="1985" w:type="dxa"/>
          </w:tcPr>
          <w:p w14:paraId="68FABEA1" w14:textId="77777777" w:rsidR="00D432AA" w:rsidRPr="00E751F5" w:rsidRDefault="00D432AA" w:rsidP="00965BE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8FABEA2" w14:textId="77777777" w:rsidR="00D432AA" w:rsidRPr="00D432AA" w:rsidRDefault="00D432AA" w:rsidP="00D432A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addition of </w:t>
            </w:r>
            <w:r w:rsidRPr="0076512F">
              <w:rPr>
                <w:noProof/>
                <w:lang w:val="en-US"/>
              </w:rPr>
              <w:t>ARFCN-ValueEUTRA-v9e0</w:t>
            </w:r>
            <w:r>
              <w:rPr>
                <w:noProof/>
                <w:lang w:val="en-US"/>
              </w:rPr>
              <w:t xml:space="preserve"> being an OPTIONAL field, type </w:t>
            </w:r>
            <w:r w:rsidRPr="0076512F">
              <w:rPr>
                <w:noProof/>
                <w:lang w:val="en-US"/>
              </w:rPr>
              <w:t>ARFCN_ValueEUTRA_v9e0</w:t>
            </w:r>
            <w:r>
              <w:rPr>
                <w:noProof/>
                <w:lang w:val="en-US"/>
              </w:rPr>
              <w:t xml:space="preserve"> will only allow earfcn values for bands greater than 64. Provoking a possible runtime error in case test case is run with a band &lt; 64.</w:t>
            </w:r>
          </w:p>
        </w:tc>
      </w:tr>
      <w:tr w:rsidR="00D432AA" w14:paraId="68FABEA6" w14:textId="77777777" w:rsidTr="00965BEA">
        <w:tc>
          <w:tcPr>
            <w:tcW w:w="1985" w:type="dxa"/>
          </w:tcPr>
          <w:p w14:paraId="68FABEA4" w14:textId="77777777" w:rsidR="00D432AA" w:rsidRPr="00E751F5" w:rsidRDefault="00D432AA" w:rsidP="00965BE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FABEA5" w14:textId="77777777" w:rsidR="00D432AA" w:rsidRPr="00300C5B" w:rsidRDefault="00D432AA" w:rsidP="00965BEA">
            <w:pPr>
              <w:pStyle w:val="CRCoverPage"/>
              <w:spacing w:after="0"/>
              <w:rPr>
                <w:noProof/>
                <w:lang w:val="en-US"/>
              </w:rPr>
            </w:pPr>
            <w:r w:rsidRPr="00D432AA">
              <w:rPr>
                <w:noProof/>
                <w:lang w:val="en-US"/>
              </w:rPr>
              <w:t>Changed cs_RRCConnectionReconfiguration_8_2_2_6_2_Step1 tempalte input parameter from type ARFCN_ValueEUTRA_v9e0 to txpe ARFCN_ValueEUTRA_r9.</w:t>
            </w:r>
          </w:p>
        </w:tc>
      </w:tr>
      <w:tr w:rsidR="00D432AA" w14:paraId="68FABEA9" w14:textId="77777777" w:rsidTr="00965BEA">
        <w:tc>
          <w:tcPr>
            <w:tcW w:w="1985" w:type="dxa"/>
          </w:tcPr>
          <w:p w14:paraId="68FABEA7" w14:textId="77777777" w:rsidR="00D432AA" w:rsidRPr="00E751F5" w:rsidRDefault="00D432AA" w:rsidP="00965BE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8FABEA8" w14:textId="77777777" w:rsidR="00D432AA" w:rsidRPr="00F0313E" w:rsidRDefault="00D432AA" w:rsidP="00965BEA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LTE_A_R10_R11\8_2\</w:t>
            </w:r>
            <w:r w:rsidRPr="0058338F">
              <w:rPr>
                <w:rFonts w:ascii="Arial" w:hAnsi="Arial" w:cs="Arial"/>
                <w:noProof/>
                <w:lang w:val="en-US"/>
              </w:rPr>
              <w:t>RRC_ConnReconfig_A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D432AA" w:rsidRPr="00E751F5" w14:paraId="68FABEAC" w14:textId="77777777" w:rsidTr="00965BEA">
        <w:tc>
          <w:tcPr>
            <w:tcW w:w="1985" w:type="dxa"/>
          </w:tcPr>
          <w:p w14:paraId="68FABEAA" w14:textId="77777777" w:rsidR="00D432AA" w:rsidRPr="00E751F5" w:rsidRDefault="00D432AA" w:rsidP="00965BE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8FABEAB" w14:textId="77777777" w:rsidR="00D432AA" w:rsidRPr="00E751F5" w:rsidRDefault="00D432AA" w:rsidP="00965BEA">
            <w:pPr>
              <w:rPr>
                <w:rFonts w:ascii="Arial" w:hAnsi="Arial"/>
                <w:highlight w:val="cyan"/>
              </w:rPr>
            </w:pPr>
          </w:p>
        </w:tc>
      </w:tr>
    </w:tbl>
    <w:p w14:paraId="68FABEAD" w14:textId="77777777" w:rsidR="00D432AA" w:rsidRDefault="00D432AA" w:rsidP="00D432AA">
      <w:pPr>
        <w:rPr>
          <w:noProof/>
          <w:lang w:val="en-US"/>
        </w:rPr>
      </w:pPr>
    </w:p>
    <w:p w14:paraId="68FABEAE" w14:textId="77777777" w:rsidR="00D432AA" w:rsidRDefault="00D432AA" w:rsidP="00D432AA">
      <w:pPr>
        <w:rPr>
          <w:noProof/>
        </w:rPr>
      </w:pPr>
    </w:p>
    <w:p w14:paraId="68FABEAF" w14:textId="77777777" w:rsidR="00D432AA" w:rsidRDefault="00D432AA" w:rsidP="00D432A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32AA" w:rsidRPr="004031F3" w14:paraId="68FABEC5" w14:textId="77777777" w:rsidTr="00965BEA">
        <w:tc>
          <w:tcPr>
            <w:tcW w:w="9855" w:type="dxa"/>
          </w:tcPr>
          <w:p w14:paraId="68FABEB0" w14:textId="77777777" w:rsidR="00D432AA" w:rsidRDefault="00D432AA" w:rsidP="00965BEA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8FABEB1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//TC8.2.2.6.2, Step1</w:t>
            </w:r>
          </w:p>
          <w:p w14:paraId="68FABEB2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template (value) DL_DCCH_Message cs_RRCConnectionReconfiguration_8_2_2_6_2_Step1(RRC_TransactionIdentifier p_RRC_TI,</w:t>
            </w:r>
          </w:p>
          <w:p w14:paraId="68FABEB3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ARFCN_ValueEUTRA p_EUTRA_DL_CarrierFreq,</w:t>
            </w:r>
          </w:p>
          <w:p w14:paraId="68FABEB4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AllowedMeasBandwidth p_MeasurementBandwidth,</w:t>
            </w:r>
          </w:p>
          <w:p w14:paraId="68FABEB5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PowerPrefIndicationConfig_r11.setup.powerPrefIndicationTimer_r11 p_PowerPrefIndicationTimer, //@sic R5-171442 sic@</w:t>
            </w:r>
          </w:p>
          <w:p w14:paraId="68FABEB6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ARFCN_ValueEUTRA_v9e0 p_EUTRA_DL_CarrierFreq_v9e0) :=</w:t>
            </w:r>
          </w:p>
          <w:p w14:paraId="68FABEB7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/* @status    APPROVED (LTE_A_R10_R11) */</w:t>
            </w:r>
          </w:p>
          <w:p w14:paraId="68FABEB8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cs_RRCConnectionReconfiguration_v890(p_RRC_TI,</w:t>
            </w:r>
          </w:p>
          <w:p w14:paraId="68FABEB9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cs_MeasConfig(omit,</w:t>
            </w:r>
          </w:p>
          <w:p w14:paraId="68FABEBA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cs_MeasObjectToAddModList_1Entry(tsc_IdMeasObject_f1,</w:t>
            </w:r>
          </w:p>
          <w:p w14:paraId="68FABEBB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cs_508_MeasObjectEUTRA_GENERIC(p_EUTRA_DL_CarrierFreq, p_MeasurementBandwidth)),</w:t>
            </w:r>
          </w:p>
          <w:p w14:paraId="68FABEBC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omit,</w:t>
            </w:r>
          </w:p>
          <w:p w14:paraId="68FABEBD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cs_ReportConfigToAddModList_1Entry(tsc_IdReportConfig_A3,</w:t>
            </w:r>
          </w:p>
          <w:p w14:paraId="68FABEBE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cs_508_ReportConfigEUTRA_A3),</w:t>
            </w:r>
          </w:p>
          <w:p w14:paraId="68FABEBF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omit,</w:t>
            </w:r>
          </w:p>
          <w:p w14:paraId="68FABEC0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cs_MeasIdToAddModList_1Entry(1, tsc_IdMeasObject_f1, tsc_IdReportConfig_A3),</w:t>
            </w:r>
          </w:p>
          <w:p w14:paraId="68FABEC1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-,f_EUTRA_SS_InitialiseMeasGapConfig(),-,-,-,  //@sic R5s190578 sic@</w:t>
            </w:r>
          </w:p>
          <w:p w14:paraId="68FABEC2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f_ReturnMeasObjectToAddModList_v9e0(p_EUTRA_DL_CarrierFreq_v9e0)),</w:t>
            </w:r>
          </w:p>
          <w:p w14:paraId="68FABEC3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cs_RRCConnectionReconfiguration_PowerPrefIndicationConfig_Setup(p_PowerPrefIndicationTimer));</w:t>
            </w:r>
          </w:p>
          <w:p w14:paraId="68FABEC4" w14:textId="77777777" w:rsidR="00D432AA" w:rsidRPr="004031F3" w:rsidRDefault="00D432AA" w:rsidP="00965BE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D432AA" w:rsidRPr="004031F3" w14:paraId="68FABEC7" w14:textId="77777777" w:rsidTr="00965BEA">
        <w:tc>
          <w:tcPr>
            <w:tcW w:w="9855" w:type="dxa"/>
          </w:tcPr>
          <w:p w14:paraId="68FABEC6" w14:textId="77777777" w:rsidR="00D432AA" w:rsidRPr="004031F3" w:rsidRDefault="00D432AA" w:rsidP="00965BEA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8FABEC8" w14:textId="77777777" w:rsidR="00D432AA" w:rsidRPr="004031F3" w:rsidRDefault="00D432AA" w:rsidP="00D432AA">
      <w:pPr>
        <w:spacing w:after="0"/>
        <w:rPr>
          <w:rFonts w:ascii="Arial" w:hAnsi="Arial"/>
          <w:b/>
          <w:lang w:eastAsia="en-GB"/>
        </w:rPr>
      </w:pPr>
    </w:p>
    <w:p w14:paraId="68FABEC9" w14:textId="77777777" w:rsidR="00D432AA" w:rsidRPr="004031F3" w:rsidRDefault="00D432AA" w:rsidP="00D432AA">
      <w:pPr>
        <w:spacing w:after="0"/>
        <w:rPr>
          <w:rFonts w:ascii="Arial" w:hAnsi="Arial"/>
          <w:b/>
          <w:lang w:eastAsia="en-GB"/>
        </w:rPr>
      </w:pPr>
    </w:p>
    <w:p w14:paraId="68FABECA" w14:textId="77777777" w:rsidR="00D432AA" w:rsidRPr="004031F3" w:rsidRDefault="00D432AA" w:rsidP="00D432AA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32AA" w:rsidRPr="004031F3" w14:paraId="68FABEE0" w14:textId="77777777" w:rsidTr="00965BEA">
        <w:tc>
          <w:tcPr>
            <w:tcW w:w="9855" w:type="dxa"/>
          </w:tcPr>
          <w:p w14:paraId="68FABECB" w14:textId="77777777" w:rsidR="00D432AA" w:rsidRDefault="00D432AA" w:rsidP="00965BEA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8FABECC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//TC8.2.2.6.2, Step1</w:t>
            </w:r>
          </w:p>
          <w:p w14:paraId="68FABECD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lastRenderedPageBreak/>
              <w:t xml:space="preserve">  template (value) DL_DCCH_Message cs_RRCConnectionReconfiguration_8_2_2_6_2_Step1(RRC_TransactionIdentifier p_RRC_TI,</w:t>
            </w:r>
          </w:p>
          <w:p w14:paraId="68FABECE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ARFCN_ValueEUTRA p_EUTRA_DL_CarrierFreq,</w:t>
            </w:r>
          </w:p>
          <w:p w14:paraId="68FABECF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AllowedMeasBandwidth p_MeasurementBandwidth,</w:t>
            </w:r>
          </w:p>
          <w:p w14:paraId="68FABED0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PowerPrefIndicationConfig_r11.setup.powerPrefIndicationTimer_r11 p_PowerPrefIndicationTimer, //@sic R5-171442 sic@</w:t>
            </w:r>
          </w:p>
          <w:p w14:paraId="68FABED1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</w:t>
            </w:r>
            <w:r w:rsidRPr="00D80E49">
              <w:rPr>
                <w:rFonts w:ascii="Arial" w:hAnsi="Arial"/>
                <w:highlight w:val="yellow"/>
                <w:lang w:eastAsia="en-GB"/>
              </w:rPr>
              <w:t>ARFCN_ValueEUTRA_r9 p_EUTRA_DL_CarrierFreq_r9</w:t>
            </w:r>
            <w:r w:rsidRPr="00D80E49">
              <w:rPr>
                <w:rFonts w:ascii="Arial" w:hAnsi="Arial"/>
                <w:lang w:eastAsia="en-GB"/>
              </w:rPr>
              <w:t>) :=</w:t>
            </w:r>
          </w:p>
          <w:p w14:paraId="68FABED2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/* @status    APPROVED (LTE_A_R10_R11) */</w:t>
            </w:r>
          </w:p>
          <w:p w14:paraId="68FABED3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cs_RRCConnectionReconfiguration_v890(p_RRC_TI,</w:t>
            </w:r>
          </w:p>
          <w:p w14:paraId="68FABED4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cs_MeasConfig(omit,</w:t>
            </w:r>
          </w:p>
          <w:p w14:paraId="68FABED5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cs_MeasObjectToAddModList_1Entry(tsc_IdMeasObject_f1,</w:t>
            </w:r>
          </w:p>
          <w:p w14:paraId="68FABED6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cs_508_MeasObjectEUTRA_GENERIC(p_EUTRA_DL_CarrierFreq, p_MeasurementBandwidth)),</w:t>
            </w:r>
          </w:p>
          <w:p w14:paraId="68FABED7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omit,</w:t>
            </w:r>
          </w:p>
          <w:p w14:paraId="68FABED8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cs_ReportConfigToAddModList_1Entry(tsc_IdReportConfig_A3,</w:t>
            </w:r>
          </w:p>
          <w:p w14:paraId="68FABED9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cs_508_ReportConfigEUTRA_A3),</w:t>
            </w:r>
          </w:p>
          <w:p w14:paraId="68FABEDA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omit,</w:t>
            </w:r>
          </w:p>
          <w:p w14:paraId="68FABEDB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cs_MeasIdToAddModList_1Entry(1, tsc_IdMeasObject_f1, tsc_IdReportConfig_A3),</w:t>
            </w:r>
          </w:p>
          <w:p w14:paraId="68FABEDC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-,f_EUTRA_SS_InitialiseMeasGapConfig(),-,-,-,  //@sic R5s190578 sic@</w:t>
            </w:r>
          </w:p>
          <w:p w14:paraId="68FABEDD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              f_ReturnMeasObjectToAddModList_v9e0(</w:t>
            </w:r>
            <w:r w:rsidRPr="00D80E49">
              <w:rPr>
                <w:rFonts w:ascii="Arial" w:hAnsi="Arial"/>
                <w:highlight w:val="yellow"/>
                <w:lang w:eastAsia="en-GB"/>
              </w:rPr>
              <w:t>p_EUTRA_DL_CarrierFreq_r9</w:t>
            </w:r>
            <w:r w:rsidRPr="00D80E49">
              <w:rPr>
                <w:rFonts w:ascii="Arial" w:hAnsi="Arial"/>
                <w:lang w:eastAsia="en-GB"/>
              </w:rPr>
              <w:t>)),</w:t>
            </w:r>
          </w:p>
          <w:p w14:paraId="68FABEDE" w14:textId="77777777" w:rsidR="00D432AA" w:rsidRPr="00D80E49" w:rsidRDefault="00D432AA" w:rsidP="00965BEA">
            <w:pPr>
              <w:spacing w:after="0"/>
              <w:rPr>
                <w:rFonts w:ascii="Arial" w:hAnsi="Arial"/>
                <w:lang w:eastAsia="en-GB"/>
              </w:rPr>
            </w:pPr>
            <w:r w:rsidRPr="00D80E49">
              <w:rPr>
                <w:rFonts w:ascii="Arial" w:hAnsi="Arial"/>
                <w:lang w:eastAsia="en-GB"/>
              </w:rPr>
              <w:t xml:space="preserve">                                         cs_RRCConnectionReconfiguration_PowerPrefIndicationConfig_Setup(p_PowerPrefIndicationTimer));</w:t>
            </w:r>
          </w:p>
          <w:p w14:paraId="68FABEDF" w14:textId="77777777" w:rsidR="00D432AA" w:rsidRPr="004031F3" w:rsidRDefault="00D432AA" w:rsidP="00965BE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8FABEE1" w14:textId="77777777" w:rsidR="00D432AA" w:rsidRPr="00D432AA" w:rsidRDefault="00D432AA" w:rsidP="00D432AA"/>
    <w:p w14:paraId="68FABEE2" w14:textId="77777777" w:rsidR="00446488" w:rsidRDefault="0058338F" w:rsidP="00F83D5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73518935"/>
      <w:r>
        <w:rPr>
          <w:b/>
        </w:rPr>
        <w:t xml:space="preserve">Correction to function </w:t>
      </w:r>
      <w:r w:rsidRPr="0058338F">
        <w:rPr>
          <w:b/>
        </w:rPr>
        <w:t>f_TC_8_2_2_6_2_EUTRA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68FABEE5" w14:textId="77777777" w:rsidTr="00E14D7D">
        <w:trPr>
          <w:trHeight w:val="447"/>
        </w:trPr>
        <w:tc>
          <w:tcPr>
            <w:tcW w:w="1985" w:type="dxa"/>
          </w:tcPr>
          <w:p w14:paraId="68FABEE3" w14:textId="77777777"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8FABEE4" w14:textId="77777777" w:rsidR="005C576A" w:rsidRDefault="0058338F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58338F">
              <w:rPr>
                <w:noProof/>
              </w:rPr>
              <w:t>f_TC_8_2_2_6_2_EUTRA</w:t>
            </w:r>
          </w:p>
        </w:tc>
      </w:tr>
      <w:tr w:rsidR="005C576A" w14:paraId="68FABEE8" w14:textId="77777777" w:rsidTr="00E14D7D">
        <w:trPr>
          <w:trHeight w:val="452"/>
        </w:trPr>
        <w:tc>
          <w:tcPr>
            <w:tcW w:w="1985" w:type="dxa"/>
          </w:tcPr>
          <w:p w14:paraId="68FABEE6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8FABEE7" w14:textId="77777777" w:rsidR="005C576A" w:rsidRPr="00D432AA" w:rsidRDefault="00D432AA" w:rsidP="00D432A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addition of </w:t>
            </w:r>
            <w:r w:rsidRPr="0076512F">
              <w:rPr>
                <w:noProof/>
                <w:lang w:val="en-US"/>
              </w:rPr>
              <w:t>ARFCN-ValueEUTRA-v9e0</w:t>
            </w:r>
            <w:r>
              <w:rPr>
                <w:noProof/>
                <w:lang w:val="en-US"/>
              </w:rPr>
              <w:t xml:space="preserve"> being an OPTIONAL field, type </w:t>
            </w:r>
            <w:r w:rsidRPr="0076512F">
              <w:rPr>
                <w:noProof/>
                <w:lang w:val="en-US"/>
              </w:rPr>
              <w:t>ARFCN_ValueEUTRA_v9e0</w:t>
            </w:r>
            <w:r>
              <w:rPr>
                <w:noProof/>
                <w:lang w:val="en-US"/>
              </w:rPr>
              <w:t xml:space="preserve"> will only allow earfcn values for bands greater than 64. Provoking a possible runtime error in case test case is run with a band &lt; 64.</w:t>
            </w:r>
          </w:p>
        </w:tc>
      </w:tr>
      <w:tr w:rsidR="00617F63" w14:paraId="68FABEEB" w14:textId="77777777" w:rsidTr="00E14D7D">
        <w:tc>
          <w:tcPr>
            <w:tcW w:w="1985" w:type="dxa"/>
          </w:tcPr>
          <w:p w14:paraId="68FABEE9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FABEEA" w14:textId="77777777" w:rsidR="00617F63" w:rsidRPr="00300C5B" w:rsidRDefault="00D432AA" w:rsidP="00D432A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Changed variable used as 4</w:t>
            </w:r>
            <w:r w:rsidRPr="00D432AA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input parameter to be of same type as per change 1, type </w:t>
            </w:r>
            <w:r w:rsidRPr="0076512F">
              <w:rPr>
                <w:noProof/>
                <w:lang w:val="en-US"/>
              </w:rPr>
              <w:t>ARFCN_ValueEUTRA_</w:t>
            </w:r>
            <w:r>
              <w:rPr>
                <w:noProof/>
                <w:lang w:val="en-US"/>
              </w:rPr>
              <w:t>r9.</w:t>
            </w:r>
          </w:p>
        </w:tc>
      </w:tr>
      <w:tr w:rsidR="00617F63" w14:paraId="68FABEEE" w14:textId="77777777" w:rsidTr="00E14D7D">
        <w:tc>
          <w:tcPr>
            <w:tcW w:w="1985" w:type="dxa"/>
          </w:tcPr>
          <w:p w14:paraId="68FABEEC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8FABEED" w14:textId="77777777" w:rsidR="00617F63" w:rsidRPr="00F0313E" w:rsidRDefault="0058338F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</w:t>
            </w:r>
            <w:r w:rsidR="00DB0C77">
              <w:rPr>
                <w:rFonts w:ascii="Arial" w:hAnsi="Arial" w:cs="Arial"/>
                <w:noProof/>
                <w:lang w:val="en-US"/>
              </w:rPr>
              <w:t>\</w:t>
            </w:r>
            <w:r>
              <w:rPr>
                <w:rFonts w:ascii="Arial" w:hAnsi="Arial" w:cs="Arial"/>
                <w:noProof/>
                <w:lang w:val="en-US"/>
              </w:rPr>
              <w:t>8_2</w:t>
            </w:r>
            <w:r w:rsidR="00DB0C77">
              <w:rPr>
                <w:rFonts w:ascii="Arial" w:hAnsi="Arial" w:cs="Arial"/>
                <w:noProof/>
                <w:lang w:val="en-US"/>
              </w:rPr>
              <w:t>\</w:t>
            </w:r>
            <w:r w:rsidRPr="0058338F">
              <w:rPr>
                <w:rFonts w:ascii="Arial" w:hAnsi="Arial" w:cs="Arial"/>
                <w:noProof/>
                <w:lang w:val="en-US"/>
              </w:rPr>
              <w:t>RRC_ConnReconfig_A</w:t>
            </w:r>
            <w:r w:rsidR="00BF668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14:paraId="68FABEF1" w14:textId="77777777" w:rsidTr="00E14D7D">
        <w:tc>
          <w:tcPr>
            <w:tcW w:w="1985" w:type="dxa"/>
          </w:tcPr>
          <w:p w14:paraId="68FABEEF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8FABEF0" w14:textId="77777777"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14:paraId="68FABEF2" w14:textId="77777777" w:rsidR="001E41F3" w:rsidRDefault="001E41F3">
      <w:pPr>
        <w:rPr>
          <w:noProof/>
          <w:lang w:val="en-US"/>
        </w:rPr>
      </w:pPr>
    </w:p>
    <w:p w14:paraId="68FABEF3" w14:textId="77777777" w:rsidR="00300C5B" w:rsidRDefault="00300C5B" w:rsidP="00300C5B">
      <w:pPr>
        <w:rPr>
          <w:noProof/>
        </w:rPr>
      </w:pPr>
    </w:p>
    <w:p w14:paraId="68FABEF4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68FABF00" w14:textId="77777777" w:rsidTr="000441DD">
        <w:tc>
          <w:tcPr>
            <w:tcW w:w="9855" w:type="dxa"/>
          </w:tcPr>
          <w:p w14:paraId="68FABEF5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8FABEF6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//@siclog "Step 1" siclog@</w:t>
            </w:r>
          </w:p>
          <w:p w14:paraId="68FABEF7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//The SS transmits an RRCConnectionReconfiguration message to setup intra frequency measurement on Cell 1 &amp; to</w:t>
            </w:r>
          </w:p>
          <w:p w14:paraId="68FABEF8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//configure power preference indication.</w:t>
            </w:r>
          </w:p>
          <w:p w14:paraId="68FABEF9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f_EUTRA_RRCConnectionReconfiguration_MeasConfig(eutra_Cell1,</w:t>
            </w:r>
          </w:p>
          <w:p w14:paraId="68FABEFA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cs_RRCConnectionReconfiguration_8_2_2_6_2_Step1(v_RRC_TI,</w:t>
            </w:r>
          </w:p>
          <w:p w14:paraId="68FABEFB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v_Frequency_IE_Cell2.UL_DL_Earfcn.dl_CarrierFreq,</w:t>
            </w:r>
          </w:p>
          <w:p w14:paraId="68FABEFC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v_ChBandDependency_Cell2.AllowedMeasBandwidth,</w:t>
            </w:r>
          </w:p>
          <w:p w14:paraId="68FABEFD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v_PowerPrefIndicationTimer, //@sic R5-171442 sic@</w:t>
            </w:r>
          </w:p>
          <w:p w14:paraId="68FABEFE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                                               v_Frequency_IE_Cell2.UL_DL_Earfcn.dl_CarrierFreq_v9e0));</w:t>
            </w:r>
          </w:p>
          <w:p w14:paraId="68FABEFF" w14:textId="77777777" w:rsidR="00300C5B" w:rsidRPr="004031F3" w:rsidRDefault="0058338F" w:rsidP="0058338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</w:t>
            </w:r>
            <w:r w:rsidR="00300C5B"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14:paraId="68FABF02" w14:textId="77777777" w:rsidTr="000441DD">
        <w:tc>
          <w:tcPr>
            <w:tcW w:w="9855" w:type="dxa"/>
          </w:tcPr>
          <w:p w14:paraId="68FABF01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8FABF03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68FABF04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68FABF05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68FABF11" w14:textId="77777777" w:rsidTr="000441DD">
        <w:tc>
          <w:tcPr>
            <w:tcW w:w="9855" w:type="dxa"/>
          </w:tcPr>
          <w:p w14:paraId="68FABF06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8FABF07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//@siclog "Step 1" siclog@</w:t>
            </w:r>
          </w:p>
          <w:p w14:paraId="68FABF08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//The SS transmits an RRCConnectionReconfiguration message to setup intra frequency measurement on Cell 1 &amp; to</w:t>
            </w:r>
          </w:p>
          <w:p w14:paraId="68FABF09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//configure power preference indication.</w:t>
            </w:r>
          </w:p>
          <w:p w14:paraId="68FABF0A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f_EUTRA_RRCConnectionReconfiguration_MeasConfig(eutra_Cell1,</w:t>
            </w:r>
          </w:p>
          <w:p w14:paraId="68FABF0B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cs_RRCConnectionReconfiguration_8_2_2_6_2_Step1(v_RRC_TI,</w:t>
            </w:r>
          </w:p>
          <w:p w14:paraId="68FABF0C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v_Frequency_IE_Cell2.UL_DL_Earfcn.dl_CarrierFreq,</w:t>
            </w:r>
          </w:p>
          <w:p w14:paraId="68FABF0D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v_ChBandDependency_Cell2.AllowedMeasBandwidth,</w:t>
            </w:r>
          </w:p>
          <w:p w14:paraId="68FABF0E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v_PowerPrefIndicationTimer, //@sic R5-171442 sic@</w:t>
            </w:r>
          </w:p>
          <w:p w14:paraId="68FABF0F" w14:textId="77777777" w:rsidR="0058338F" w:rsidRPr="0058338F" w:rsidRDefault="0058338F" w:rsidP="0058338F">
            <w:pPr>
              <w:spacing w:after="0"/>
              <w:rPr>
                <w:rFonts w:ascii="Arial" w:hAnsi="Arial"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v_Frequency_IE_Cell2.UL_DL_Earfcn.</w:t>
            </w:r>
            <w:r w:rsidRPr="0058338F">
              <w:rPr>
                <w:rFonts w:ascii="Arial" w:hAnsi="Arial"/>
                <w:highlight w:val="yellow"/>
                <w:lang w:eastAsia="en-GB"/>
              </w:rPr>
              <w:t>dl_CarrierFreq_r9</w:t>
            </w:r>
            <w:r w:rsidRPr="0058338F">
              <w:rPr>
                <w:rFonts w:ascii="Arial" w:hAnsi="Arial"/>
                <w:lang w:eastAsia="en-GB"/>
              </w:rPr>
              <w:t>));</w:t>
            </w:r>
          </w:p>
          <w:p w14:paraId="68FABF10" w14:textId="77777777" w:rsidR="00300C5B" w:rsidRPr="004031F3" w:rsidRDefault="0058338F" w:rsidP="0058338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58338F">
              <w:rPr>
                <w:rFonts w:ascii="Arial" w:hAnsi="Arial"/>
                <w:lang w:eastAsia="en-GB"/>
              </w:rPr>
              <w:t xml:space="preserve">    </w:t>
            </w:r>
            <w:r w:rsidR="00300C5B"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8FABF12" w14:textId="77777777" w:rsidR="00300C5B" w:rsidRDefault="00300C5B" w:rsidP="00300C5B">
      <w:pPr>
        <w:rPr>
          <w:noProof/>
          <w:lang w:val="en-US"/>
        </w:rPr>
      </w:pPr>
    </w:p>
    <w:p w14:paraId="68FABF13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ABF16" w14:textId="77777777" w:rsidR="00096053" w:rsidRDefault="00096053">
      <w:r>
        <w:separator/>
      </w:r>
    </w:p>
  </w:endnote>
  <w:endnote w:type="continuationSeparator" w:id="0">
    <w:p w14:paraId="68FABF17" w14:textId="77777777" w:rsidR="00096053" w:rsidRDefault="00096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ABF14" w14:textId="77777777" w:rsidR="00096053" w:rsidRDefault="00096053">
      <w:r>
        <w:separator/>
      </w:r>
    </w:p>
  </w:footnote>
  <w:footnote w:type="continuationSeparator" w:id="0">
    <w:p w14:paraId="68FABF15" w14:textId="77777777" w:rsidR="00096053" w:rsidRDefault="00096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ABF18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ABF19" w14:textId="77777777"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ABF1A" w14:textId="77777777"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ABF1B" w14:textId="77777777"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1B0A0E"/>
    <w:multiLevelType w:val="hybridMultilevel"/>
    <w:tmpl w:val="5A08650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E74380"/>
    <w:multiLevelType w:val="hybridMultilevel"/>
    <w:tmpl w:val="5A08650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96053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17752"/>
    <w:rsid w:val="00143F82"/>
    <w:rsid w:val="00145D43"/>
    <w:rsid w:val="00154DA1"/>
    <w:rsid w:val="00154EF6"/>
    <w:rsid w:val="00157804"/>
    <w:rsid w:val="00192C46"/>
    <w:rsid w:val="001A08B3"/>
    <w:rsid w:val="001A7B60"/>
    <w:rsid w:val="001B0214"/>
    <w:rsid w:val="001B52F0"/>
    <w:rsid w:val="001B7A65"/>
    <w:rsid w:val="001C4EB9"/>
    <w:rsid w:val="001D13E3"/>
    <w:rsid w:val="001E41F3"/>
    <w:rsid w:val="00217D9A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963C4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8338F"/>
    <w:rsid w:val="005916DF"/>
    <w:rsid w:val="00592D74"/>
    <w:rsid w:val="005C576A"/>
    <w:rsid w:val="005D4E20"/>
    <w:rsid w:val="005E2C44"/>
    <w:rsid w:val="00617D68"/>
    <w:rsid w:val="00617F63"/>
    <w:rsid w:val="00621188"/>
    <w:rsid w:val="00621BD8"/>
    <w:rsid w:val="006257ED"/>
    <w:rsid w:val="00673933"/>
    <w:rsid w:val="00681541"/>
    <w:rsid w:val="00695808"/>
    <w:rsid w:val="006A3627"/>
    <w:rsid w:val="006B46FB"/>
    <w:rsid w:val="006C48CD"/>
    <w:rsid w:val="006E21FB"/>
    <w:rsid w:val="006E6703"/>
    <w:rsid w:val="0071206F"/>
    <w:rsid w:val="007631E5"/>
    <w:rsid w:val="0076509A"/>
    <w:rsid w:val="0076512F"/>
    <w:rsid w:val="00772610"/>
    <w:rsid w:val="007777BF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E3DF5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63B9"/>
    <w:rsid w:val="00887E09"/>
    <w:rsid w:val="008A45A6"/>
    <w:rsid w:val="008A6449"/>
    <w:rsid w:val="008C03D4"/>
    <w:rsid w:val="008D3D26"/>
    <w:rsid w:val="008F658C"/>
    <w:rsid w:val="008F686C"/>
    <w:rsid w:val="009148DE"/>
    <w:rsid w:val="009310B3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E6E6B"/>
    <w:rsid w:val="00AF2172"/>
    <w:rsid w:val="00B00E66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59BF"/>
    <w:rsid w:val="00C452B3"/>
    <w:rsid w:val="00C51E37"/>
    <w:rsid w:val="00C6540F"/>
    <w:rsid w:val="00C66BA2"/>
    <w:rsid w:val="00C76694"/>
    <w:rsid w:val="00C832D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37065"/>
    <w:rsid w:val="00D432AA"/>
    <w:rsid w:val="00D50255"/>
    <w:rsid w:val="00D62158"/>
    <w:rsid w:val="00D64B35"/>
    <w:rsid w:val="00D66520"/>
    <w:rsid w:val="00D74BDE"/>
    <w:rsid w:val="00D80E11"/>
    <w:rsid w:val="00D80E49"/>
    <w:rsid w:val="00D828DB"/>
    <w:rsid w:val="00DA686F"/>
    <w:rsid w:val="00DB0C77"/>
    <w:rsid w:val="00DC4BFF"/>
    <w:rsid w:val="00DD11FD"/>
    <w:rsid w:val="00DE26B2"/>
    <w:rsid w:val="00DE34CF"/>
    <w:rsid w:val="00DF3126"/>
    <w:rsid w:val="00DF7933"/>
    <w:rsid w:val="00E13F3D"/>
    <w:rsid w:val="00E14D7D"/>
    <w:rsid w:val="00E20C5C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7D7C"/>
    <w:rsid w:val="00F0313E"/>
    <w:rsid w:val="00F10C23"/>
    <w:rsid w:val="00F124A3"/>
    <w:rsid w:val="00F2175E"/>
    <w:rsid w:val="00F25D98"/>
    <w:rsid w:val="00F300FB"/>
    <w:rsid w:val="00F35BDB"/>
    <w:rsid w:val="00F62AE7"/>
    <w:rsid w:val="00F83D57"/>
    <w:rsid w:val="00F86140"/>
    <w:rsid w:val="00F90DF6"/>
    <w:rsid w:val="00FA7EE8"/>
    <w:rsid w:val="00FA7F62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8FABDF8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2D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B6E76-FCDD-4336-8E99-14F06ED0E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643</Words>
  <Characters>10806</Characters>
  <Application>Microsoft Office Word</Application>
  <DocSecurity>0</DocSecurity>
  <Lines>90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11427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2021-06-01T14:20:00Z</dcterms:created>
  <dcterms:modified xsi:type="dcterms:W3CDTF">2021-08-20T15:29:00Z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