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28C60" w14:textId="5C5E3437" w:rsidR="00DC7A9F" w:rsidRDefault="00DC7A9F" w:rsidP="00DC7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50ED">
        <w:fldChar w:fldCharType="begin"/>
      </w:r>
      <w:r w:rsidR="00D450ED">
        <w:instrText xml:space="preserve"> DOCPROPERTY  TSG/WGRef  \* MERGEFORMAT </w:instrText>
      </w:r>
      <w:r w:rsidR="00D450ED">
        <w:fldChar w:fldCharType="separate"/>
      </w:r>
      <w:r>
        <w:rPr>
          <w:b/>
          <w:noProof/>
          <w:sz w:val="24"/>
        </w:rPr>
        <w:t>RAN5</w:t>
      </w:r>
      <w:r w:rsidR="00D450E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450ED">
        <w:fldChar w:fldCharType="begin"/>
      </w:r>
      <w:r w:rsidR="00D450ED">
        <w:instrText xml:space="preserve"> DOCPROPERTY  MtgSeq  \* MERGEFORMAT </w:instrText>
      </w:r>
      <w:r w:rsidR="00D450ED">
        <w:fldChar w:fldCharType="separate"/>
      </w:r>
      <w:r w:rsidRPr="00EB09B7">
        <w:rPr>
          <w:b/>
          <w:noProof/>
          <w:sz w:val="24"/>
        </w:rPr>
        <w:t>2021</w:t>
      </w:r>
      <w:r w:rsidR="00D450ED">
        <w:rPr>
          <w:b/>
          <w:noProof/>
          <w:sz w:val="24"/>
        </w:rPr>
        <w:fldChar w:fldCharType="end"/>
      </w:r>
      <w:r w:rsidR="00D450ED">
        <w:fldChar w:fldCharType="begin"/>
      </w:r>
      <w:r w:rsidR="00D450ED">
        <w:instrText xml:space="preserve"> DOCPROPERTY  MtgTitle  \* MERGEFORMAT </w:instrText>
      </w:r>
      <w:r w:rsidR="00D450ED">
        <w:fldChar w:fldCharType="separate"/>
      </w:r>
      <w:r>
        <w:rPr>
          <w:b/>
          <w:noProof/>
          <w:sz w:val="24"/>
        </w:rPr>
        <w:t>-TTCN email</w:t>
      </w:r>
      <w:r w:rsidR="00D450E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4ADB" w:rsidRPr="00804ADB">
        <w:rPr>
          <w:b/>
          <w:i/>
          <w:noProof/>
          <w:sz w:val="28"/>
        </w:rPr>
        <w:t>R5s210</w:t>
      </w:r>
      <w:r w:rsidR="00D450ED">
        <w:rPr>
          <w:b/>
          <w:i/>
          <w:noProof/>
          <w:sz w:val="28"/>
        </w:rPr>
        <w:t>9</w:t>
      </w:r>
      <w:r w:rsidR="00804ADB" w:rsidRPr="00804ADB">
        <w:rPr>
          <w:b/>
          <w:i/>
          <w:noProof/>
          <w:sz w:val="28"/>
        </w:rPr>
        <w:t>11</w:t>
      </w:r>
    </w:p>
    <w:p w14:paraId="3A728C61" w14:textId="77777777" w:rsidR="00DC7A9F" w:rsidRDefault="00D450ED" w:rsidP="00DC7A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C7A9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C7A9F">
        <w:rPr>
          <w:b/>
          <w:noProof/>
          <w:sz w:val="24"/>
        </w:rPr>
        <w:t xml:space="preserve">, </w:t>
      </w:r>
      <w:r w:rsidR="005B345B">
        <w:fldChar w:fldCharType="begin"/>
      </w:r>
      <w:r w:rsidR="00DC7A9F">
        <w:instrText xml:space="preserve"> DOCPROPERTY  Country  \* MERGEFORMAT </w:instrText>
      </w:r>
      <w:r w:rsidR="005B345B">
        <w:fldChar w:fldCharType="end"/>
      </w:r>
      <w:r w:rsidR="00DC7A9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C7A9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DC7A9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C7A9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7A9F" w14:paraId="3A728C63" w14:textId="77777777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28C62" w14:textId="77777777" w:rsidR="00DC7A9F" w:rsidRDefault="00DC7A9F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C7A9F" w14:paraId="3A728C65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28C64" w14:textId="77777777" w:rsidR="00DC7A9F" w:rsidRDefault="00DC7A9F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7A9F" w14:paraId="3A728C67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28C66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3A728C71" w14:textId="77777777" w:rsidTr="007C2796">
        <w:tc>
          <w:tcPr>
            <w:tcW w:w="142" w:type="dxa"/>
            <w:tcBorders>
              <w:left w:val="single" w:sz="4" w:space="0" w:color="auto"/>
            </w:tcBorders>
          </w:tcPr>
          <w:p w14:paraId="3A728C68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728C69" w14:textId="77777777" w:rsidR="00DC7A9F" w:rsidRPr="00410371" w:rsidRDefault="00D450ED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7A9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728C6A" w14:textId="77777777" w:rsidR="00DC7A9F" w:rsidRDefault="00DC7A9F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28C6B" w14:textId="77777777" w:rsidR="00DC7A9F" w:rsidRPr="00410371" w:rsidRDefault="00D450ED" w:rsidP="002B6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7A9F" w:rsidRPr="002B6D20">
              <w:rPr>
                <w:b/>
                <w:noProof/>
                <w:sz w:val="28"/>
              </w:rPr>
              <w:t>175</w:t>
            </w:r>
            <w:r w:rsidR="002B6D20" w:rsidRPr="002B6D2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A728C6C" w14:textId="77777777" w:rsidR="00DC7A9F" w:rsidRDefault="00DC7A9F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728C6D" w14:textId="747777FB" w:rsidR="00DC7A9F" w:rsidRPr="00410371" w:rsidRDefault="00D450ED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A728C6E" w14:textId="77777777" w:rsidR="00DC7A9F" w:rsidRDefault="00DC7A9F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728C6F" w14:textId="6B211A68" w:rsidR="00DC7A9F" w:rsidRPr="00410371" w:rsidRDefault="00D450ED" w:rsidP="007C2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7A9F"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2</w:t>
            </w:r>
            <w:r w:rsidR="00DC7A9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28C70" w14:textId="77777777"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C7A9F" w14:paraId="3A728C73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28C72" w14:textId="77777777"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C7A9F" w14:paraId="3A728C75" w14:textId="77777777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728C74" w14:textId="77777777" w:rsidR="00DC7A9F" w:rsidRPr="00F25D98" w:rsidRDefault="00DC7A9F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A9F" w14:paraId="3A728C77" w14:textId="77777777" w:rsidTr="007C2796">
        <w:tc>
          <w:tcPr>
            <w:tcW w:w="9641" w:type="dxa"/>
            <w:gridSpan w:val="9"/>
          </w:tcPr>
          <w:p w14:paraId="3A728C76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728C78" w14:textId="77777777" w:rsidR="00DC7A9F" w:rsidRDefault="00DC7A9F" w:rsidP="00DC7A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7A9F" w14:paraId="3A728C82" w14:textId="77777777" w:rsidTr="007C2796">
        <w:tc>
          <w:tcPr>
            <w:tcW w:w="2835" w:type="dxa"/>
          </w:tcPr>
          <w:p w14:paraId="3A728C79" w14:textId="77777777" w:rsidR="00DC7A9F" w:rsidRDefault="00DC7A9F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728C7A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28C7B" w14:textId="77777777"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28C7C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728C7D" w14:textId="77777777"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728C7E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728C7F" w14:textId="77777777"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728C80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728C81" w14:textId="77777777" w:rsidR="00DC7A9F" w:rsidRDefault="00DC7A9F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728C83" w14:textId="77777777" w:rsidR="00DC7A9F" w:rsidRDefault="00DC7A9F" w:rsidP="00DC7A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7A9F" w14:paraId="3A728C85" w14:textId="77777777" w:rsidTr="007C2796">
        <w:tc>
          <w:tcPr>
            <w:tcW w:w="9640" w:type="dxa"/>
            <w:gridSpan w:val="11"/>
          </w:tcPr>
          <w:p w14:paraId="3A728C84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3A728C88" w14:textId="77777777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28C86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28C87" w14:textId="77777777" w:rsidR="00DC7A9F" w:rsidRDefault="00D450ED" w:rsidP="00002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7A9F">
              <w:t xml:space="preserve">Correction to NR5GC testcase </w:t>
            </w:r>
            <w:r w:rsidR="00EF2154" w:rsidRPr="00EF2154">
              <w:rPr>
                <w:noProof/>
              </w:rPr>
              <w:t>7.1.1.5.2</w:t>
            </w:r>
            <w:r>
              <w:rPr>
                <w:noProof/>
              </w:rPr>
              <w:fldChar w:fldCharType="end"/>
            </w:r>
          </w:p>
        </w:tc>
      </w:tr>
      <w:tr w:rsidR="00DC7A9F" w14:paraId="3A728C8B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A728C89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28C8A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3A728C8E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A728C8C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28C8D" w14:textId="77777777" w:rsidR="00DC7A9F" w:rsidRDefault="00DC44B8" w:rsidP="007C2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DC7A9F" w14:paraId="3A728C91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A728C8F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28C90" w14:textId="77777777"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B345B">
              <w:fldChar w:fldCharType="begin"/>
            </w:r>
            <w:r>
              <w:instrText xml:space="preserve"> DOCPROPERTY  SourceIfTsg  \* MERGEFORMAT </w:instrText>
            </w:r>
            <w:r w:rsidR="005B345B">
              <w:fldChar w:fldCharType="end"/>
            </w:r>
          </w:p>
        </w:tc>
      </w:tr>
      <w:tr w:rsidR="00DC7A9F" w14:paraId="3A728C94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A728C92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28C93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3A728C9A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A728C95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728C96" w14:textId="77777777" w:rsidR="00DC7A9F" w:rsidRDefault="00D450ED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7A9F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728C97" w14:textId="77777777" w:rsidR="00DC7A9F" w:rsidRDefault="00DC7A9F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728C98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28C99" w14:textId="77777777" w:rsidR="00DC7A9F" w:rsidRDefault="00D450ED" w:rsidP="00165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C7A9F">
              <w:rPr>
                <w:noProof/>
              </w:rPr>
              <w:t>2021-0</w:t>
            </w:r>
            <w:r w:rsidR="00165633">
              <w:rPr>
                <w:rFonts w:hint="eastAsia"/>
                <w:noProof/>
                <w:lang w:eastAsia="zh-CN"/>
              </w:rPr>
              <w:t>6</w:t>
            </w:r>
            <w:r w:rsidR="00DC7A9F">
              <w:rPr>
                <w:noProof/>
              </w:rPr>
              <w:t>-</w:t>
            </w:r>
            <w:r w:rsidR="00165633"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C7A9F" w14:paraId="3A728CA0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A728C9B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28C9C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728C9D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728C9E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728C9F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3A728CA6" w14:textId="77777777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728CA1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728CA2" w14:textId="77777777" w:rsidR="00DC7A9F" w:rsidRDefault="00D450ED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C7A9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728CA3" w14:textId="77777777"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728CA4" w14:textId="77777777" w:rsidR="00DC7A9F" w:rsidRDefault="00DC7A9F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28CA5" w14:textId="77777777" w:rsidR="00DC7A9F" w:rsidRDefault="00D450ED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7A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C7A9F" w14:paraId="3A728CAB" w14:textId="77777777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28CA7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728CA8" w14:textId="77777777" w:rsidR="00DC7A9F" w:rsidRDefault="00DC7A9F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28CA9" w14:textId="77777777" w:rsidR="00DC7A9F" w:rsidRDefault="00DC7A9F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28CAA" w14:textId="77777777" w:rsidR="00DC7A9F" w:rsidRPr="007C2097" w:rsidRDefault="00DC7A9F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C7A9F" w14:paraId="3A728CAE" w14:textId="77777777" w:rsidTr="007C2796">
        <w:tc>
          <w:tcPr>
            <w:tcW w:w="1843" w:type="dxa"/>
          </w:tcPr>
          <w:p w14:paraId="3A728CAC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728CAD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14:paraId="3A728CB1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728CAF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28CB0" w14:textId="77777777" w:rsidR="004A24D7" w:rsidRPr="00E44E2B" w:rsidRDefault="00AA5D9E" w:rsidP="004A24D7">
            <w:pPr>
              <w:pStyle w:val="CRCoverPage"/>
              <w:spacing w:after="0"/>
              <w:rPr>
                <w:noProof/>
              </w:rPr>
            </w:pPr>
            <w:r w:rsidRPr="00AA5D9E">
              <w:rPr>
                <w:rFonts w:hint="eastAsia"/>
                <w:noProof/>
                <w:lang w:eastAsia="zh-CN"/>
              </w:rPr>
              <w:t xml:space="preserve">According to TS38.523-1 </w:t>
            </w:r>
            <w:r w:rsidRPr="00257A63">
              <w:rPr>
                <w:noProof/>
                <w:lang w:eastAsia="zh-CN"/>
              </w:rPr>
              <w:t>Table 7.1.1.5.2.3.2-1</w:t>
            </w:r>
            <w:r>
              <w:rPr>
                <w:rFonts w:hint="eastAsia"/>
                <w:noProof/>
                <w:lang w:eastAsia="zh-CN"/>
              </w:rPr>
              <w:t>, step12 is the TP.</w:t>
            </w:r>
          </w:p>
        </w:tc>
      </w:tr>
      <w:tr w:rsidR="004A24D7" w14:paraId="3A728CB4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28CB2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28CB3" w14:textId="77777777" w:rsidR="004A24D7" w:rsidRPr="002A201C" w:rsidRDefault="004A24D7" w:rsidP="004A24D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4A24D7" w14:paraId="3A728CB7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28CB5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28CB6" w14:textId="77777777" w:rsidR="004A24D7" w:rsidRPr="006316B2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634E4">
              <w:rPr>
                <w:rFonts w:hint="eastAsia"/>
                <w:noProof/>
                <w:lang w:eastAsia="zh-CN"/>
              </w:rPr>
              <w:t>Change the step number to 12 after step12 finished.</w:t>
            </w:r>
          </w:p>
        </w:tc>
      </w:tr>
      <w:tr w:rsidR="004A24D7" w14:paraId="3A728CBA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28CB8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28CB9" w14:textId="77777777" w:rsidR="004A24D7" w:rsidRPr="00CF39F2" w:rsidRDefault="004A24D7" w:rsidP="004A24D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24D7" w14:paraId="3A728CBD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28CBB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28CBC" w14:textId="77777777" w:rsidR="004A24D7" w:rsidRPr="00CF39F2" w:rsidRDefault="002F3B0E" w:rsidP="004A24D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8F598F">
              <w:rPr>
                <w:noProof/>
                <w:lang w:eastAsia="zh-CN"/>
              </w:rPr>
              <w:t xml:space="preserve">tips </w:t>
            </w:r>
            <w:r w:rsidR="008F598F">
              <w:rPr>
                <w:rFonts w:hint="eastAsia"/>
                <w:noProof/>
                <w:lang w:eastAsia="zh-CN"/>
              </w:rPr>
              <w:t>may</w:t>
            </w:r>
            <w:r w:rsidR="008F598F" w:rsidRPr="008F598F">
              <w:rPr>
                <w:noProof/>
                <w:lang w:eastAsia="zh-CN"/>
              </w:rPr>
              <w:t xml:space="preserve"> mislead </w:t>
            </w:r>
            <w:r w:rsidR="008F598F">
              <w:rPr>
                <w:rFonts w:hint="eastAsia"/>
                <w:noProof/>
                <w:lang w:eastAsia="zh-CN"/>
              </w:rPr>
              <w:t xml:space="preserve">the </w:t>
            </w:r>
            <w:r w:rsidR="008F598F" w:rsidRPr="008F598F">
              <w:rPr>
                <w:noProof/>
                <w:lang w:eastAsia="zh-CN"/>
              </w:rPr>
              <w:t>users</w:t>
            </w:r>
            <w:r w:rsidR="008F598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A24D7" w14:paraId="3A728CC0" w14:textId="77777777" w:rsidTr="007C2796">
        <w:tc>
          <w:tcPr>
            <w:tcW w:w="2694" w:type="dxa"/>
            <w:gridSpan w:val="2"/>
          </w:tcPr>
          <w:p w14:paraId="3A728CBE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28CBF" w14:textId="77777777" w:rsidR="004A24D7" w:rsidRDefault="004A24D7" w:rsidP="004A2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14:paraId="3A728CC3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728CC1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28CC2" w14:textId="77777777" w:rsidR="004A24D7" w:rsidRDefault="00EF2154" w:rsidP="00DC44B8">
            <w:pPr>
              <w:pStyle w:val="CRCoverPage"/>
              <w:spacing w:after="0"/>
              <w:ind w:left="100"/>
              <w:rPr>
                <w:noProof/>
              </w:rPr>
            </w:pPr>
            <w:r w:rsidRPr="00EF2154">
              <w:rPr>
                <w:noProof/>
              </w:rPr>
              <w:t>7.1.1.5.2.NR5GC</w:t>
            </w:r>
          </w:p>
        </w:tc>
      </w:tr>
      <w:tr w:rsidR="004A24D7" w14:paraId="3A728CC6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28CC4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28CC5" w14:textId="77777777" w:rsidR="004A24D7" w:rsidRDefault="004A24D7" w:rsidP="004A2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14:paraId="3A728CCC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28CC7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28CC8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728CC9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728CCA" w14:textId="77777777" w:rsidR="004A24D7" w:rsidRDefault="004A24D7" w:rsidP="004A2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728CCB" w14:textId="77777777"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14:paraId="3A728CD2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28CCD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28CCE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28CCF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728CD0" w14:textId="77777777" w:rsidR="004A24D7" w:rsidRDefault="004A24D7" w:rsidP="004A2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8CD1" w14:textId="77777777"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14:paraId="3A728CD8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28CD3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28CD4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28CD5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728CD6" w14:textId="77777777"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8CD7" w14:textId="77777777"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14:paraId="3A728CDE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28CD9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28CDA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28CDB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728CDC" w14:textId="77777777"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8CDD" w14:textId="77777777"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14:paraId="3A728CE1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28CDF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28CE0" w14:textId="77777777" w:rsidR="004A24D7" w:rsidRDefault="004A24D7" w:rsidP="004A24D7">
            <w:pPr>
              <w:pStyle w:val="CRCoverPage"/>
              <w:spacing w:after="0"/>
              <w:rPr>
                <w:noProof/>
              </w:rPr>
            </w:pPr>
          </w:p>
        </w:tc>
      </w:tr>
      <w:tr w:rsidR="004A24D7" w14:paraId="3A728CE4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28CE2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28CE3" w14:textId="77777777" w:rsidR="004A24D7" w:rsidRDefault="004A24D7" w:rsidP="004A2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24D7" w:rsidRPr="008863B9" w14:paraId="3A728CE7" w14:textId="77777777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28CE5" w14:textId="77777777" w:rsidR="004A24D7" w:rsidRPr="008863B9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728CE6" w14:textId="77777777" w:rsidR="004A24D7" w:rsidRPr="008863B9" w:rsidRDefault="004A24D7" w:rsidP="004A24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24D7" w14:paraId="3A728CEA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28CE8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28CE9" w14:textId="77777777" w:rsidR="004A24D7" w:rsidRDefault="004A24D7" w:rsidP="004A2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728CE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A728CEC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28CED" w14:textId="77777777" w:rsidR="009478EE" w:rsidRDefault="009478EE" w:rsidP="009478EE">
      <w:pPr>
        <w:rPr>
          <w:noProof/>
        </w:rPr>
      </w:pPr>
    </w:p>
    <w:p w14:paraId="3A728CE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34568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A728CEF" w14:textId="77777777" w:rsidR="00CB1686" w:rsidRDefault="005B345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B1686" w:rsidRPr="00723EC5">
        <w:rPr>
          <w:rFonts w:ascii="Arial" w:hAnsi="Arial" w:cs="Arial"/>
          <w:iCs/>
        </w:rPr>
        <w:t>Table of Contents</w:t>
      </w:r>
      <w:r w:rsidR="00CB1686">
        <w:tab/>
      </w:r>
      <w:r w:rsidR="00CB1686">
        <w:fldChar w:fldCharType="begin"/>
      </w:r>
      <w:r w:rsidR="00CB1686">
        <w:instrText xml:space="preserve"> PAGEREF _Toc73456839 \h </w:instrText>
      </w:r>
      <w:r w:rsidR="00CB1686">
        <w:fldChar w:fldCharType="separate"/>
      </w:r>
      <w:r w:rsidR="00CB1686">
        <w:t>2</w:t>
      </w:r>
      <w:r w:rsidR="00CB1686">
        <w:fldChar w:fldCharType="end"/>
      </w:r>
    </w:p>
    <w:p w14:paraId="3A728CF0" w14:textId="77777777" w:rsidR="00CB1686" w:rsidRDefault="00CB1686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23EC5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23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_Toc73456840 \h </w:instrText>
      </w:r>
      <w:r>
        <w:fldChar w:fldCharType="separate"/>
      </w:r>
      <w:r>
        <w:t>2</w:t>
      </w:r>
      <w:r>
        <w:fldChar w:fldCharType="end"/>
      </w:r>
    </w:p>
    <w:p w14:paraId="3A728CF1" w14:textId="77777777" w:rsidR="00CB1686" w:rsidRDefault="00CB1686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23EC5">
        <w:rPr>
          <w:b/>
          <w:lang w:eastAsia="ja-JP"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23EC5">
        <w:rPr>
          <w:b/>
          <w:lang w:eastAsia="ja-JP"/>
        </w:rPr>
        <w:t>Corrections required</w:t>
      </w:r>
      <w:r>
        <w:tab/>
      </w:r>
      <w:r>
        <w:fldChar w:fldCharType="begin"/>
      </w:r>
      <w:r>
        <w:instrText xml:space="preserve"> PAGEREF _Toc73456841 \h </w:instrText>
      </w:r>
      <w:r>
        <w:fldChar w:fldCharType="separate"/>
      </w:r>
      <w:r>
        <w:t>2</w:t>
      </w:r>
      <w:r>
        <w:fldChar w:fldCharType="end"/>
      </w:r>
    </w:p>
    <w:p w14:paraId="3A728CF2" w14:textId="77777777" w:rsidR="00CB1686" w:rsidRDefault="00CB1686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23EC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23EC5">
        <w:rPr>
          <w:rFonts w:cs="Arial"/>
          <w:b/>
          <w:color w:val="000000"/>
          <w:lang w:eastAsia="en-GB"/>
        </w:rPr>
        <w:t>C</w:t>
      </w:r>
      <w:r w:rsidRPr="00723EC5">
        <w:rPr>
          <w:rFonts w:cs="Arial"/>
          <w:b/>
          <w:color w:val="000000"/>
          <w:lang w:eastAsia="zh-CN"/>
        </w:rPr>
        <w:t>hange1</w:t>
      </w:r>
      <w:r>
        <w:tab/>
      </w:r>
      <w:r>
        <w:fldChar w:fldCharType="begin"/>
      </w:r>
      <w:r>
        <w:instrText xml:space="preserve"> PAGEREF _Toc73456842 \h </w:instrText>
      </w:r>
      <w:r>
        <w:fldChar w:fldCharType="separate"/>
      </w:r>
      <w:r>
        <w:t>2</w:t>
      </w:r>
      <w:r>
        <w:fldChar w:fldCharType="end"/>
      </w:r>
    </w:p>
    <w:p w14:paraId="3A728CF3" w14:textId="77777777" w:rsidR="007A73E5" w:rsidRDefault="005B345B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A728CF4" w14:textId="77777777" w:rsidR="00DC6961" w:rsidRDefault="00DC6961" w:rsidP="00173265">
      <w:pPr>
        <w:pStyle w:val="Heading1"/>
        <w:numPr>
          <w:ilvl w:val="0"/>
          <w:numId w:val="1"/>
        </w:numPr>
        <w:pBdr>
          <w:top w:val="single" w:sz="12" w:space="4" w:color="auto"/>
        </w:pBdr>
        <w:tabs>
          <w:tab w:val="left" w:pos="432"/>
        </w:tabs>
        <w:autoSpaceDN w:val="0"/>
        <w:rPr>
          <w:b/>
          <w:lang w:eastAsia="ja-JP"/>
        </w:rPr>
      </w:pPr>
      <w:bookmarkStart w:id="2" w:name="_Toc122434485"/>
      <w:bookmarkStart w:id="3" w:name="_Toc73456524"/>
      <w:bookmarkStart w:id="4" w:name="_Toc73456840"/>
      <w:bookmarkStart w:id="5" w:name="_Toc122434488"/>
      <w:bookmarkStart w:id="6" w:name="_Toc295288959"/>
      <w:r>
        <w:rPr>
          <w:b/>
          <w:lang w:eastAsia="ja-JP"/>
        </w:rPr>
        <w:t>Overview</w:t>
      </w:r>
      <w:bookmarkEnd w:id="2"/>
      <w:bookmarkEnd w:id="3"/>
      <w:bookmarkEnd w:id="4"/>
    </w:p>
    <w:p w14:paraId="3A728CF5" w14:textId="77777777" w:rsidR="00DC6961" w:rsidRDefault="00DC6961" w:rsidP="00DC696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ATSiwd-TTCN3-B2020-09_D20wk50related to the title of this CR.</w:t>
      </w:r>
    </w:p>
    <w:p w14:paraId="3A728CF6" w14:textId="77777777" w:rsidR="00DC6961" w:rsidRPr="00160ADE" w:rsidRDefault="00DC6961" w:rsidP="00DC696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val="en-US" w:eastAsia="zh-CN"/>
        </w:rPr>
        <w:t>gaoting@starpointcomm.com</w:t>
      </w:r>
    </w:p>
    <w:p w14:paraId="3A728CF7" w14:textId="77777777" w:rsidR="007A73E5" w:rsidRDefault="007A73E5" w:rsidP="00DC6961">
      <w:pPr>
        <w:pStyle w:val="Heading1"/>
        <w:numPr>
          <w:ilvl w:val="0"/>
          <w:numId w:val="1"/>
        </w:numPr>
        <w:tabs>
          <w:tab w:val="left" w:pos="432"/>
        </w:tabs>
        <w:autoSpaceDN w:val="0"/>
        <w:rPr>
          <w:b/>
          <w:lang w:eastAsia="ja-JP"/>
        </w:rPr>
      </w:pPr>
      <w:bookmarkStart w:id="7" w:name="_Toc73456841"/>
      <w:r w:rsidRPr="00854C55">
        <w:rPr>
          <w:b/>
          <w:lang w:eastAsia="ja-JP"/>
        </w:rPr>
        <w:t>Corrections required</w:t>
      </w:r>
      <w:bookmarkEnd w:id="5"/>
      <w:bookmarkEnd w:id="6"/>
      <w:bookmarkEnd w:id="7"/>
    </w:p>
    <w:p w14:paraId="3A728CF8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73456842"/>
      <w:r w:rsidRPr="00B52828">
        <w:rPr>
          <w:rFonts w:cs="Arial"/>
          <w:b/>
          <w:color w:val="000000"/>
          <w:lang w:eastAsia="en-GB"/>
        </w:rPr>
        <w:t>C</w:t>
      </w:r>
      <w:r w:rsidR="00F44DC4">
        <w:rPr>
          <w:rFonts w:cs="Arial" w:hint="eastAsia"/>
          <w:b/>
          <w:color w:val="000000"/>
          <w:lang w:eastAsia="zh-CN"/>
        </w:rPr>
        <w:t>hange1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A728CF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8CF9" w14:textId="77777777"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8CFA" w14:textId="77777777" w:rsidR="005D27CA" w:rsidRPr="00CC39F9" w:rsidRDefault="00344362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44362">
              <w:rPr>
                <w:noProof/>
              </w:rPr>
              <w:t>f_TC_7_1_1_5_2_NR_TestBody</w:t>
            </w:r>
          </w:p>
        </w:tc>
      </w:tr>
      <w:tr w:rsidR="000653B4" w14:paraId="3A728CFE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8CFC" w14:textId="77777777"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8CFD" w14:textId="77777777" w:rsidR="000653B4" w:rsidRPr="00AF4EA0" w:rsidRDefault="00C054EC" w:rsidP="00AF4EA0">
            <w:pPr>
              <w:pStyle w:val="CRCoverPage"/>
              <w:spacing w:after="0"/>
              <w:rPr>
                <w:rFonts w:cs="Arial"/>
                <w:color w:val="000000"/>
                <w:shd w:val="clear" w:color="auto" w:fill="FFFFFF"/>
                <w:lang w:eastAsia="zh-CN"/>
              </w:rPr>
            </w:pPr>
            <w:r>
              <w:rPr>
                <w:rFonts w:cs="Arial" w:hint="eastAsia"/>
                <w:color w:val="000000"/>
                <w:shd w:val="clear" w:color="auto" w:fill="FFFFFF"/>
                <w:lang w:eastAsia="zh-CN"/>
              </w:rPr>
              <w:t xml:space="preserve">According to TS38.523-1 </w:t>
            </w:r>
            <w:r w:rsidRPr="00257A63">
              <w:rPr>
                <w:lang w:eastAsia="sv-SE"/>
              </w:rPr>
              <w:t>Table 7.1.1.5.2.3.2-1</w:t>
            </w:r>
            <w:r>
              <w:rPr>
                <w:rFonts w:hint="eastAsia"/>
                <w:lang w:eastAsia="zh-CN"/>
              </w:rPr>
              <w:t>, step12 is the TP.</w:t>
            </w:r>
          </w:p>
        </w:tc>
      </w:tr>
      <w:tr w:rsidR="00D3641F" w14:paraId="3A728D0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8CFF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8D00" w14:textId="77777777" w:rsidR="00D3641F" w:rsidRPr="00AF4EA0" w:rsidRDefault="000634E4" w:rsidP="00AF4E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="00031118">
              <w:rPr>
                <w:rFonts w:hint="eastAsia"/>
                <w:noProof/>
                <w:lang w:eastAsia="zh-CN"/>
              </w:rPr>
              <w:t xml:space="preserve"> the step number to 12</w:t>
            </w:r>
            <w:r>
              <w:rPr>
                <w:rFonts w:hint="eastAsia"/>
                <w:noProof/>
                <w:lang w:eastAsia="zh-CN"/>
              </w:rPr>
              <w:t xml:space="preserve"> after step12 finished.</w:t>
            </w:r>
          </w:p>
        </w:tc>
      </w:tr>
      <w:tr w:rsidR="00D3641F" w14:paraId="3A728D0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8D02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8D03" w14:textId="77777777" w:rsidR="00D3641F" w:rsidRPr="00AF4EA0" w:rsidRDefault="00A20947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A20947">
              <w:rPr>
                <w:rFonts w:ascii="Arial" w:hAnsi="Arial" w:cs="Arial"/>
                <w:lang w:eastAsia="en-GB"/>
              </w:rPr>
              <w:t>Idle_CellReSelection_NR5GC_EUTRA</w:t>
            </w:r>
            <w:r>
              <w:rPr>
                <w:rFonts w:ascii="Arial" w:hAnsi="Arial" w:cs="Arial" w:hint="eastAsia"/>
                <w:lang w:eastAsia="en-GB"/>
              </w:rPr>
              <w:t>.ttcn</w:t>
            </w:r>
          </w:p>
        </w:tc>
      </w:tr>
      <w:tr w:rsidR="00D3641F" w14:paraId="3A728D0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8D05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8D06" w14:textId="77777777" w:rsidR="00D3641F" w:rsidRDefault="00D3641F" w:rsidP="00D3641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A728D08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A728D09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A728D1A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8D0A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>function f_TC_7_1_1_5_2_NR_TestBody(DRB_Identity p_NR_DRB_Id) runs on NR_BASE_PTC</w:t>
            </w:r>
          </w:p>
          <w:p w14:paraId="3A728D0B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{ /* L2/MAC</w:t>
            </w:r>
          </w:p>
          <w:p w14:paraId="3A728D0C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 * 7.1.1.5.2 : DRX operation / Short cycle not configured / Long DRX command MAC control element reception</w:t>
            </w:r>
          </w:p>
          <w:p w14:paraId="3A728D0D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 */</w:t>
            </w:r>
          </w:p>
          <w:p w14:paraId="3A728D0E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const UInt_Type tsc_DrxStartOffset := 7; // in ms @sic R5-202609 sic@</w:t>
            </w:r>
          </w:p>
          <w:p w14:paraId="3A728D0F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const UInt_Type tsc_HarqProcessId :=0; //Arbitrarily selected</w:t>
            </w:r>
          </w:p>
          <w:p w14:paraId="3A728D10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const UInt_Type tsc_DRXRetransTimer_DL := 80;// in slots</w:t>
            </w:r>
          </w:p>
          <w:p w14:paraId="3A728D11" w14:textId="77777777" w:rsidR="00344362" w:rsidRDefault="00344362" w:rsidP="00344362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>const UInt_Type tsc_DRX_HARQ_RTT_TimerDL := 4;// in slots 56/14</w:t>
            </w:r>
          </w:p>
          <w:p w14:paraId="3A728D12" w14:textId="77777777" w:rsidR="00344362" w:rsidRDefault="00A20947" w:rsidP="00344362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…</w:t>
            </w:r>
          </w:p>
          <w:p w14:paraId="3A728D13" w14:textId="77777777" w:rsidR="00344362" w:rsidRDefault="00344362" w:rsidP="00344362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</w:p>
          <w:p w14:paraId="3A728D14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//@siclog "Step 12" siclog@</w:t>
            </w:r>
          </w:p>
          <w:p w14:paraId="3A728D15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// Check: Does the UE transmit a HARQ NACK for the DL MAC PDU in Step 11?</w:t>
            </w:r>
          </w:p>
          <w:p w14:paraId="3A728D16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SYSIND.receive(car_NR_SYSTEM_UL_HARQ_IND(nr_Cell1, ack));</w:t>
            </w:r>
          </w:p>
          <w:p w14:paraId="3A728D17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f_NR_PreliminaryPass(__FILE__, __LINE__, "Step </w:t>
            </w:r>
            <w:r w:rsidRPr="00344362">
              <w:rPr>
                <w:rFonts w:ascii="Arial" w:hAnsi="Arial" w:cs="Arial"/>
                <w:color w:val="000000"/>
                <w:highlight w:val="yellow"/>
                <w:lang w:eastAsia="zh-CN"/>
              </w:rPr>
              <w:t>11</w:t>
            </w:r>
            <w:r w:rsidRPr="00344362">
              <w:rPr>
                <w:rFonts w:ascii="Arial" w:hAnsi="Arial" w:cs="Arial"/>
                <w:color w:val="000000"/>
                <w:lang w:eastAsia="zh-CN"/>
              </w:rPr>
              <w:t>");</w:t>
            </w:r>
          </w:p>
          <w:p w14:paraId="3A728D18" w14:textId="77777777" w:rsid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t_Watchdog.stop;</w:t>
            </w:r>
          </w:p>
          <w:p w14:paraId="3A728D19" w14:textId="77777777" w:rsidR="00BA5195" w:rsidRPr="00AF4EA0" w:rsidRDefault="00AF4EA0" w:rsidP="00441965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}</w:t>
            </w:r>
          </w:p>
        </w:tc>
      </w:tr>
    </w:tbl>
    <w:p w14:paraId="3A728D1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A728D1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A728D2D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8D1D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>function f_TC_7_1_1_5_2_NR_TestBody(DRB_Identity p_NR_DRB_Id) runs on NR_BASE_PTC</w:t>
            </w:r>
          </w:p>
          <w:p w14:paraId="3A728D1E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{ /* L2/MAC</w:t>
            </w:r>
          </w:p>
          <w:p w14:paraId="3A728D1F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 * 7.1.1.5.2 : DRX operation / Short cycle not configured / Long DRX command MAC control element reception</w:t>
            </w:r>
          </w:p>
          <w:p w14:paraId="3A728D20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 */</w:t>
            </w:r>
          </w:p>
          <w:p w14:paraId="3A728D21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const UInt_Type tsc_DrxStartOffset := 7; // in ms @sic R5-202609 sic@</w:t>
            </w:r>
          </w:p>
          <w:p w14:paraId="3A728D22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const UInt_Type tsc_HarqProcessId :=0; //Arbitrarily selected</w:t>
            </w:r>
          </w:p>
          <w:p w14:paraId="3A728D23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const UInt_Type tsc_DRXRetransTimer_DL := 80;// in slots</w:t>
            </w:r>
          </w:p>
          <w:p w14:paraId="3A728D24" w14:textId="77777777" w:rsidR="008A581E" w:rsidRDefault="008A581E" w:rsidP="008A581E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>const UInt_Type tsc_DRX_HARQ_RTT_TimerDL := 4;// in slots 56/14</w:t>
            </w:r>
          </w:p>
          <w:p w14:paraId="3A728D25" w14:textId="77777777" w:rsidR="008A581E" w:rsidRDefault="008A581E" w:rsidP="008A581E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…</w:t>
            </w:r>
          </w:p>
          <w:p w14:paraId="3A728D26" w14:textId="77777777" w:rsidR="008A581E" w:rsidRDefault="008A581E" w:rsidP="008A581E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</w:p>
          <w:p w14:paraId="3A728D27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//@siclog "Step 12" siclog@</w:t>
            </w:r>
          </w:p>
          <w:p w14:paraId="3A728D28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// Check: Does the UE transmit a HARQ NACK for the DL MAC PDU in Step 11?</w:t>
            </w:r>
          </w:p>
          <w:p w14:paraId="3A728D29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SYSIND.receive(car_NR_SYSTEM_UL_HARQ_IND(nr_Cell1, ack));</w:t>
            </w:r>
          </w:p>
          <w:p w14:paraId="3A728D2A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f_NR_PreliminaryPass(__FILE__, __LINE__, "Step </w:t>
            </w:r>
            <w:r w:rsidRPr="00F26245">
              <w:rPr>
                <w:rFonts w:ascii="Arial" w:hAnsi="Arial" w:cs="Arial"/>
                <w:color w:val="000000"/>
                <w:highlight w:val="yellow"/>
                <w:lang w:eastAsia="zh-CN"/>
              </w:rPr>
              <w:t>1</w:t>
            </w:r>
            <w:r w:rsidRPr="00F26245">
              <w:rPr>
                <w:rFonts w:ascii="Arial" w:hAnsi="Arial" w:cs="Arial" w:hint="eastAsia"/>
                <w:color w:val="000000"/>
                <w:highlight w:val="yellow"/>
                <w:lang w:eastAsia="zh-CN"/>
              </w:rPr>
              <w:t>2</w:t>
            </w:r>
            <w:r w:rsidRPr="00344362">
              <w:rPr>
                <w:rFonts w:ascii="Arial" w:hAnsi="Arial" w:cs="Arial"/>
                <w:color w:val="000000"/>
                <w:lang w:eastAsia="zh-CN"/>
              </w:rPr>
              <w:t>");</w:t>
            </w:r>
          </w:p>
          <w:p w14:paraId="3A728D2B" w14:textId="77777777" w:rsidR="008A581E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t_Watchdog.stop;</w:t>
            </w:r>
          </w:p>
          <w:p w14:paraId="3A728D2C" w14:textId="77777777" w:rsidR="00CA2FA6" w:rsidRPr="008A581E" w:rsidRDefault="008A581E" w:rsidP="008A581E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shd w:val="clear" w:color="auto" w:fill="FFFFFF"/>
                <w:lang w:eastAsia="zh-CN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}</w:t>
            </w:r>
          </w:p>
        </w:tc>
      </w:tr>
    </w:tbl>
    <w:p w14:paraId="3A728D2E" w14:textId="77777777" w:rsidR="00EC295E" w:rsidRDefault="00EC295E" w:rsidP="00BD3A6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A728D2F" w14:textId="77777777" w:rsidR="00344362" w:rsidRDefault="0034436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344362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28D32" w14:textId="77777777" w:rsidR="00C100D8" w:rsidRDefault="00C100D8">
      <w:r>
        <w:separator/>
      </w:r>
    </w:p>
  </w:endnote>
  <w:endnote w:type="continuationSeparator" w:id="0">
    <w:p w14:paraId="3A728D33" w14:textId="77777777" w:rsidR="00C100D8" w:rsidRDefault="00C10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28D30" w14:textId="77777777" w:rsidR="00C100D8" w:rsidRDefault="00C100D8">
      <w:r>
        <w:separator/>
      </w:r>
    </w:p>
  </w:footnote>
  <w:footnote w:type="continuationSeparator" w:id="0">
    <w:p w14:paraId="3A728D31" w14:textId="77777777" w:rsidR="00C100D8" w:rsidRDefault="00C10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28D34" w14:textId="77777777" w:rsidR="009418D9" w:rsidRDefault="009418D9">
    <w:r>
      <w:t xml:space="preserve">Page </w:t>
    </w:r>
    <w:r w:rsidR="005B345B">
      <w:fldChar w:fldCharType="begin"/>
    </w:r>
    <w:r>
      <w:instrText>PAGE</w:instrText>
    </w:r>
    <w:r w:rsidR="005B345B">
      <w:fldChar w:fldCharType="separate"/>
    </w:r>
    <w:r>
      <w:rPr>
        <w:noProof/>
      </w:rPr>
      <w:t>1</w:t>
    </w:r>
    <w:r w:rsidR="005B345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28D3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28D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28D3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33"/>
    <w:rsid w:val="00001D63"/>
    <w:rsid w:val="00002100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118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9AB"/>
    <w:rsid w:val="00057DBD"/>
    <w:rsid w:val="000614B3"/>
    <w:rsid w:val="00061F6A"/>
    <w:rsid w:val="000634E4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3A19"/>
    <w:rsid w:val="000F7E23"/>
    <w:rsid w:val="00100ED2"/>
    <w:rsid w:val="0010532D"/>
    <w:rsid w:val="0010543B"/>
    <w:rsid w:val="001101DD"/>
    <w:rsid w:val="001109AC"/>
    <w:rsid w:val="00112785"/>
    <w:rsid w:val="00113FF8"/>
    <w:rsid w:val="0011415B"/>
    <w:rsid w:val="001209DE"/>
    <w:rsid w:val="0012136E"/>
    <w:rsid w:val="001227CA"/>
    <w:rsid w:val="00123EF8"/>
    <w:rsid w:val="00124026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65633"/>
    <w:rsid w:val="001709EA"/>
    <w:rsid w:val="00171CFD"/>
    <w:rsid w:val="00173265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19F7"/>
    <w:rsid w:val="001D5663"/>
    <w:rsid w:val="001E3FA8"/>
    <w:rsid w:val="001E41F3"/>
    <w:rsid w:val="001E7E47"/>
    <w:rsid w:val="001F1817"/>
    <w:rsid w:val="001F406A"/>
    <w:rsid w:val="001F4DD8"/>
    <w:rsid w:val="001F53A2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0FD5"/>
    <w:rsid w:val="00241A66"/>
    <w:rsid w:val="00241C08"/>
    <w:rsid w:val="00243230"/>
    <w:rsid w:val="00243814"/>
    <w:rsid w:val="0024514A"/>
    <w:rsid w:val="002454CD"/>
    <w:rsid w:val="00245938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B6D20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3B0E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12A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362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1965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4D7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1554"/>
    <w:rsid w:val="004D2BA2"/>
    <w:rsid w:val="004D455F"/>
    <w:rsid w:val="004D499C"/>
    <w:rsid w:val="004D4DA9"/>
    <w:rsid w:val="004D4EE2"/>
    <w:rsid w:val="004E297B"/>
    <w:rsid w:val="004E5FD6"/>
    <w:rsid w:val="004F661B"/>
    <w:rsid w:val="005004D2"/>
    <w:rsid w:val="005045C7"/>
    <w:rsid w:val="00507329"/>
    <w:rsid w:val="005105E0"/>
    <w:rsid w:val="0051196A"/>
    <w:rsid w:val="005135A1"/>
    <w:rsid w:val="0051580D"/>
    <w:rsid w:val="00515FF1"/>
    <w:rsid w:val="00517E1B"/>
    <w:rsid w:val="00521855"/>
    <w:rsid w:val="00521C70"/>
    <w:rsid w:val="005279F5"/>
    <w:rsid w:val="00530076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EDF"/>
    <w:rsid w:val="005658D9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345B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51B1"/>
    <w:rsid w:val="007063F8"/>
    <w:rsid w:val="007101FB"/>
    <w:rsid w:val="00712228"/>
    <w:rsid w:val="00717102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4ADB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56439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9088C"/>
    <w:rsid w:val="00890D5A"/>
    <w:rsid w:val="00891883"/>
    <w:rsid w:val="00896345"/>
    <w:rsid w:val="008A1CDA"/>
    <w:rsid w:val="008A2F7A"/>
    <w:rsid w:val="008A45A6"/>
    <w:rsid w:val="008A581E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98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694"/>
    <w:rsid w:val="009148DE"/>
    <w:rsid w:val="00916386"/>
    <w:rsid w:val="009312E7"/>
    <w:rsid w:val="0093283F"/>
    <w:rsid w:val="00934A98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261C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0947"/>
    <w:rsid w:val="00A230E4"/>
    <w:rsid w:val="00A23BFF"/>
    <w:rsid w:val="00A246B6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6AC8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2E2"/>
    <w:rsid w:val="00AA49EB"/>
    <w:rsid w:val="00AA5D9E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4EA0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25C"/>
    <w:rsid w:val="00B64906"/>
    <w:rsid w:val="00B6697C"/>
    <w:rsid w:val="00B67B97"/>
    <w:rsid w:val="00B7315D"/>
    <w:rsid w:val="00B73470"/>
    <w:rsid w:val="00B75E77"/>
    <w:rsid w:val="00B76799"/>
    <w:rsid w:val="00B76E16"/>
    <w:rsid w:val="00B80033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4EC"/>
    <w:rsid w:val="00C058FD"/>
    <w:rsid w:val="00C06627"/>
    <w:rsid w:val="00C100D8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B1686"/>
    <w:rsid w:val="00CB3084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0ED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67C46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4B8"/>
    <w:rsid w:val="00DC4637"/>
    <w:rsid w:val="00DC4C7F"/>
    <w:rsid w:val="00DC6961"/>
    <w:rsid w:val="00DC76E9"/>
    <w:rsid w:val="00DC7A9F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2B03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2053"/>
    <w:rsid w:val="00E9367A"/>
    <w:rsid w:val="00E9504A"/>
    <w:rsid w:val="00E96B93"/>
    <w:rsid w:val="00E9771E"/>
    <w:rsid w:val="00EA0508"/>
    <w:rsid w:val="00EA17C1"/>
    <w:rsid w:val="00EA1BFB"/>
    <w:rsid w:val="00EA535C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C74EE"/>
    <w:rsid w:val="00ED343F"/>
    <w:rsid w:val="00ED4124"/>
    <w:rsid w:val="00ED6328"/>
    <w:rsid w:val="00ED6B14"/>
    <w:rsid w:val="00ED6D8A"/>
    <w:rsid w:val="00ED6E37"/>
    <w:rsid w:val="00EE16C4"/>
    <w:rsid w:val="00EE60EB"/>
    <w:rsid w:val="00EE7D7C"/>
    <w:rsid w:val="00EF14D1"/>
    <w:rsid w:val="00EF2028"/>
    <w:rsid w:val="00EF2154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5969"/>
    <w:rsid w:val="00F25D98"/>
    <w:rsid w:val="00F26245"/>
    <w:rsid w:val="00F300FB"/>
    <w:rsid w:val="00F31986"/>
    <w:rsid w:val="00F334DD"/>
    <w:rsid w:val="00F33A22"/>
    <w:rsid w:val="00F349F2"/>
    <w:rsid w:val="00F367DF"/>
    <w:rsid w:val="00F378BB"/>
    <w:rsid w:val="00F40F3A"/>
    <w:rsid w:val="00F42DE0"/>
    <w:rsid w:val="00F44DC4"/>
    <w:rsid w:val="00F47356"/>
    <w:rsid w:val="00F510C9"/>
    <w:rsid w:val="00F5498E"/>
    <w:rsid w:val="00F54B30"/>
    <w:rsid w:val="00F54CA6"/>
    <w:rsid w:val="00F55370"/>
    <w:rsid w:val="00F630F7"/>
    <w:rsid w:val="00F637A3"/>
    <w:rsid w:val="00F6560C"/>
    <w:rsid w:val="00F65E51"/>
    <w:rsid w:val="00F661E0"/>
    <w:rsid w:val="00F66C3D"/>
    <w:rsid w:val="00F72758"/>
    <w:rsid w:val="00F72A69"/>
    <w:rsid w:val="00F73479"/>
    <w:rsid w:val="00F75DFD"/>
    <w:rsid w:val="00F76CE6"/>
    <w:rsid w:val="00F76F15"/>
    <w:rsid w:val="00F770AB"/>
    <w:rsid w:val="00F77F30"/>
    <w:rsid w:val="00F81AEB"/>
    <w:rsid w:val="00F83E9A"/>
    <w:rsid w:val="00F91526"/>
    <w:rsid w:val="00F92FAF"/>
    <w:rsid w:val="00F93858"/>
    <w:rsid w:val="00F94E3A"/>
    <w:rsid w:val="00F95DCB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3A728C60"/>
  <w15:docId w15:val="{4A9F02CE-69F2-4968-9BB0-E5B7362FE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1F8C1-107D-40DF-9459-8D415730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55</cp:revision>
  <cp:lastPrinted>1900-01-01T00:00:00Z</cp:lastPrinted>
  <dcterms:created xsi:type="dcterms:W3CDTF">2021-05-26T20:07:00Z</dcterms:created>
  <dcterms:modified xsi:type="dcterms:W3CDTF">2021-08-20T15:19:00Z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