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51118" w14:textId="37079EA6" w:rsidR="001846DE" w:rsidRDefault="001846DE" w:rsidP="00184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4000A7">
          <w:rPr>
            <w:b/>
            <w:i/>
            <w:noProof/>
            <w:sz w:val="28"/>
          </w:rPr>
          <w:t>903</w:t>
        </w:r>
      </w:fldSimple>
    </w:p>
    <w:p w14:paraId="7FCD8D92" w14:textId="77777777" w:rsidR="001846DE" w:rsidRDefault="001846DE" w:rsidP="001846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6DE" w14:paraId="71C1218A" w14:textId="77777777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D21AA" w14:textId="77777777" w:rsidR="001846DE" w:rsidRDefault="001846DE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46DE" w14:paraId="798906D0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0A079" w14:textId="77777777" w:rsidR="001846DE" w:rsidRDefault="001846DE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6DE" w14:paraId="18312AD0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756FF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0150C9F5" w14:textId="77777777" w:rsidTr="00220E43">
        <w:tc>
          <w:tcPr>
            <w:tcW w:w="142" w:type="dxa"/>
            <w:tcBorders>
              <w:left w:val="single" w:sz="4" w:space="0" w:color="auto"/>
            </w:tcBorders>
          </w:tcPr>
          <w:p w14:paraId="31442D8D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458B6" w14:textId="77777777" w:rsidR="001846DE" w:rsidRPr="00410371" w:rsidRDefault="001846DE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91BF378" w14:textId="77777777" w:rsidR="001846DE" w:rsidRDefault="001846DE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5802A8" w14:textId="77777777" w:rsidR="001846DE" w:rsidRPr="00410371" w:rsidRDefault="001846DE" w:rsidP="00220E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1730</w:t>
              </w:r>
            </w:fldSimple>
          </w:p>
        </w:tc>
        <w:tc>
          <w:tcPr>
            <w:tcW w:w="709" w:type="dxa"/>
          </w:tcPr>
          <w:p w14:paraId="2B6ACC7C" w14:textId="77777777" w:rsidR="001846DE" w:rsidRDefault="001846DE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388A3" w14:textId="47D5FF2F" w:rsidR="001846DE" w:rsidRPr="00410371" w:rsidRDefault="004000A7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30DBC04" w14:textId="77777777" w:rsidR="001846DE" w:rsidRDefault="001846DE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2C763" w14:textId="08DAC115" w:rsidR="001846DE" w:rsidRPr="00410371" w:rsidRDefault="001846DE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4000A7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7E3F3" w14:textId="77777777"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14:paraId="75F20FBC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07195" w14:textId="77777777"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14:paraId="129A82F2" w14:textId="77777777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5283E3" w14:textId="77777777" w:rsidR="001846DE" w:rsidRPr="00F25D98" w:rsidRDefault="001846DE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6DE" w14:paraId="6AF68537" w14:textId="77777777" w:rsidTr="00220E43">
        <w:tc>
          <w:tcPr>
            <w:tcW w:w="9641" w:type="dxa"/>
            <w:gridSpan w:val="9"/>
          </w:tcPr>
          <w:p w14:paraId="4C9E2B78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17B08" w14:textId="77777777" w:rsidR="001846DE" w:rsidRDefault="001846DE" w:rsidP="00184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6DE" w14:paraId="7F821E4D" w14:textId="77777777" w:rsidTr="00220E43">
        <w:tc>
          <w:tcPr>
            <w:tcW w:w="2835" w:type="dxa"/>
          </w:tcPr>
          <w:p w14:paraId="4CB992AF" w14:textId="77777777" w:rsidR="001846DE" w:rsidRDefault="001846DE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3D26EF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B4CC1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6F38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3686D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19D019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513941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E5B4A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0F635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D16204" w14:textId="77777777" w:rsidR="001846DE" w:rsidRDefault="001846DE" w:rsidP="001846DE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6DE" w14:paraId="27B36B9D" w14:textId="77777777" w:rsidTr="001846DE">
        <w:tc>
          <w:tcPr>
            <w:tcW w:w="9640" w:type="dxa"/>
            <w:gridSpan w:val="11"/>
          </w:tcPr>
          <w:p w14:paraId="24A9F89D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2BFA2416" w14:textId="77777777" w:rsidTr="001846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3431F0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C9E1A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7.1.3.1.2 (ENDC and NR5GC)</w:t>
              </w:r>
            </w:fldSimple>
          </w:p>
        </w:tc>
      </w:tr>
      <w:tr w:rsidR="001846DE" w14:paraId="1196FAC9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36473543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319F0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0F2CF9E8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681FA864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8BE716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846DE" w14:paraId="418C19B7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4B7BF4A0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47291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846DE" w14:paraId="7D4EE18F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36C350D5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0BC90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5DAFD193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563037E3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CF2EF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606AC7" w14:textId="77777777" w:rsidR="001846DE" w:rsidRDefault="001846DE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D37B9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F8F78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2021-05-07</w:t>
              </w:r>
            </w:fldSimple>
          </w:p>
        </w:tc>
      </w:tr>
      <w:tr w:rsidR="001846DE" w14:paraId="3EF61195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3D07CC38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255AF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E1681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23D7D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DAA2C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792F9E50" w14:textId="77777777" w:rsidTr="001846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0D526E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FFC81" w14:textId="77777777" w:rsidR="001846DE" w:rsidRDefault="001846DE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26EA0F" w14:textId="77777777"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E16F1" w14:textId="77777777" w:rsidR="001846DE" w:rsidRDefault="001846DE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FF0F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846DE" w14:paraId="47EFB358" w14:textId="77777777" w:rsidTr="001846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96849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8290DC" w14:textId="77777777" w:rsidR="001846DE" w:rsidRDefault="001846DE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FC27AF" w14:textId="77777777" w:rsidR="001846DE" w:rsidRDefault="001846DE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8B1D4B" w14:textId="77777777" w:rsidR="001846DE" w:rsidRPr="007C2097" w:rsidRDefault="001846DE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46DE" w14:paraId="24C0596A" w14:textId="77777777" w:rsidTr="001846DE">
        <w:tc>
          <w:tcPr>
            <w:tcW w:w="1843" w:type="dxa"/>
          </w:tcPr>
          <w:p w14:paraId="51C007E4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B9643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3A4008F9" w14:textId="77777777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2FF85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33C8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implementation of 7.1.3.1.2 supports below cases </w:t>
            </w:r>
            <w:r w:rsidRPr="009F2E93">
              <w:rPr>
                <w:noProof/>
                <w:lang w:val="en-US"/>
              </w:rPr>
              <w:t xml:space="preserve">as mentioned in the workshop document </w:t>
            </w:r>
            <w:r w:rsidRPr="009F2E93">
              <w:rPr>
                <w:bCs/>
                <w:noProof/>
              </w:rPr>
              <w:t>R5w210114</w:t>
            </w:r>
            <w:r>
              <w:rPr>
                <w:bCs/>
                <w:noProof/>
              </w:rPr>
              <w:t>.</w:t>
            </w:r>
          </w:p>
          <w:p w14:paraId="6CAC6EC6" w14:textId="77777777" w:rsidR="001846DE" w:rsidRPr="001F53A2" w:rsidRDefault="001846DE" w:rsidP="001846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1) Single</w:t>
            </w:r>
            <w:r w:rsidRPr="001F53A2">
              <w:rPr>
                <w:noProof/>
                <w:lang w:val="en-US"/>
              </w:rPr>
              <w:t xml:space="preserve"> NR_DRB_Common_IND with 32 PDCP SDU list (</w:t>
            </w:r>
            <w:r>
              <w:rPr>
                <w:noProof/>
                <w:lang w:val="en-US"/>
              </w:rPr>
              <w:t>R</w:t>
            </w:r>
            <w:r w:rsidRPr="001F53A2">
              <w:rPr>
                <w:noProof/>
                <w:lang w:val="en-US"/>
              </w:rPr>
              <w:t>eceived in same slot) or</w:t>
            </w:r>
          </w:p>
          <w:p w14:paraId="2E22A116" w14:textId="77777777" w:rsidR="001846DE" w:rsidRPr="001F53A2" w:rsidRDefault="001846DE" w:rsidP="001846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</w:t>
            </w:r>
            <w:r w:rsidRPr="001F53A2">
              <w:rPr>
                <w:noProof/>
                <w:lang w:val="en-US"/>
              </w:rPr>
              <w:t xml:space="preserve">32 NR_DRB_Common_IND with 1 PDCP SDU  (32 SDUs are received in </w:t>
            </w:r>
            <w:r w:rsidRPr="009F2E93">
              <w:rPr>
                <w:noProof/>
                <w:lang w:val="en-US"/>
              </w:rPr>
              <w:t xml:space="preserve">same slot) </w:t>
            </w:r>
          </w:p>
          <w:p w14:paraId="018A85EA" w14:textId="77777777" w:rsidR="001846DE" w:rsidRPr="002F2D52" w:rsidRDefault="001846DE" w:rsidP="001846D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>The current loop structure works well for the case 2, whereas for the case 1 , the loop structure is not doing right comparison between expected and Received PdcpSduList</w:t>
            </w:r>
          </w:p>
        </w:tc>
      </w:tr>
      <w:tr w:rsidR="001846DE" w14:paraId="6A5A015F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4FD51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6EEF4" w14:textId="77777777" w:rsidR="001846DE" w:rsidRPr="002A201C" w:rsidRDefault="001846DE" w:rsidP="001846D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1846DE" w14:paraId="128D3F05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8796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53273" w14:textId="77777777" w:rsidR="001846DE" w:rsidRPr="006316B2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Loop is corrected so that Received and Expected PdcpSduList comparison is rightly done in case of SS receiving Single</w:t>
            </w:r>
            <w:r w:rsidRPr="001F53A2">
              <w:rPr>
                <w:noProof/>
                <w:lang w:val="en-US"/>
              </w:rPr>
              <w:t xml:space="preserve"> NR_DRB_Common_IND with 32 PDCP SDU list</w:t>
            </w:r>
          </w:p>
        </w:tc>
      </w:tr>
      <w:tr w:rsidR="001846DE" w14:paraId="497A6810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631B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1D6CE" w14:textId="77777777" w:rsidR="001846DE" w:rsidRPr="00CF39F2" w:rsidRDefault="001846DE" w:rsidP="001846D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846DE" w14:paraId="5BBE9D97" w14:textId="77777777" w:rsidTr="00184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715BC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9CB06" w14:textId="77777777" w:rsidR="001846DE" w:rsidRPr="00CF39F2" w:rsidRDefault="001846DE" w:rsidP="001846D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1846DE" w14:paraId="22E0716E" w14:textId="77777777" w:rsidTr="001846DE">
        <w:tc>
          <w:tcPr>
            <w:tcW w:w="2694" w:type="dxa"/>
            <w:gridSpan w:val="2"/>
          </w:tcPr>
          <w:p w14:paraId="3AB07FB9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0BC31" w14:textId="77777777" w:rsidR="001846DE" w:rsidRDefault="001846DE" w:rsidP="00184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0B4CBEC2" w14:textId="77777777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C4355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FDA76" w14:textId="77777777"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7.1.3.1.2.ENDC and 7.1.3.1.2.NR5GC</w:t>
            </w:r>
          </w:p>
        </w:tc>
      </w:tr>
      <w:tr w:rsidR="001846DE" w14:paraId="11D23416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EBC72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01C15" w14:textId="77777777" w:rsidR="001846DE" w:rsidRDefault="001846DE" w:rsidP="00184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3D219E8A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FD8B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F9742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FAB00B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407382" w14:textId="77777777" w:rsidR="001846DE" w:rsidRDefault="001846DE" w:rsidP="00184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C1014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121BA61B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BF4B7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7EF7E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B748A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29BB7" w14:textId="77777777" w:rsidR="001846DE" w:rsidRDefault="001846DE" w:rsidP="00184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C7D32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630BA3C8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02376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54E9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F4FD3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B64220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36B63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099E0830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72DE9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91FF5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BCB74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8E59F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E05B7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7EDA773D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CD097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AD858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14:paraId="66732FEC" w14:textId="77777777" w:rsidTr="00184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D661C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2F8E4" w14:textId="77777777"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6DE" w:rsidRPr="008863B9" w14:paraId="395FE734" w14:textId="77777777" w:rsidTr="001846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25C8E" w14:textId="77777777" w:rsidR="001846DE" w:rsidRPr="008863B9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A59C0A" w14:textId="77777777" w:rsidR="001846DE" w:rsidRPr="008863B9" w:rsidRDefault="001846DE" w:rsidP="001846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6DE" w14:paraId="73A04D0B" w14:textId="77777777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578E1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B120D" w14:textId="77777777"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8946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78A7C4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CEF767" w14:textId="77777777" w:rsidR="009478EE" w:rsidRDefault="009478EE" w:rsidP="009478EE">
      <w:pPr>
        <w:rPr>
          <w:noProof/>
        </w:rPr>
      </w:pPr>
    </w:p>
    <w:p w14:paraId="6CF6000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127844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46D30E4" w14:textId="77777777" w:rsidR="001846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46DE" w:rsidRPr="00877ACE">
        <w:rPr>
          <w:rFonts w:ascii="Arial" w:hAnsi="Arial" w:cs="Arial"/>
          <w:iCs/>
        </w:rPr>
        <w:t>Table of Contents</w:t>
      </w:r>
      <w:r w:rsidR="001846DE">
        <w:tab/>
      </w:r>
      <w:r w:rsidR="001846DE">
        <w:fldChar w:fldCharType="begin"/>
      </w:r>
      <w:r w:rsidR="001846DE">
        <w:instrText xml:space="preserve"> PAGEREF _Toc71278440 \h </w:instrText>
      </w:r>
      <w:r w:rsidR="001846DE">
        <w:fldChar w:fldCharType="separate"/>
      </w:r>
      <w:r w:rsidR="001846DE">
        <w:t>2</w:t>
      </w:r>
      <w:r w:rsidR="001846DE">
        <w:fldChar w:fldCharType="end"/>
      </w:r>
    </w:p>
    <w:p w14:paraId="5BF974F7" w14:textId="77777777" w:rsidR="001846DE" w:rsidRDefault="001846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77AC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77A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_Toc71278441 \h </w:instrText>
      </w:r>
      <w:r>
        <w:fldChar w:fldCharType="separate"/>
      </w:r>
      <w:r>
        <w:t>2</w:t>
      </w:r>
      <w:r>
        <w:fldChar w:fldCharType="end"/>
      </w:r>
    </w:p>
    <w:p w14:paraId="0C091547" w14:textId="77777777" w:rsidR="001846DE" w:rsidRDefault="001846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77AC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77ACE">
        <w:rPr>
          <w:rFonts w:cs="Arial"/>
          <w:b/>
          <w:color w:val="000000"/>
          <w:lang w:eastAsia="en-GB"/>
        </w:rPr>
        <w:t>Correction to function fl_TC_7_1_3_1_1and2</w:t>
      </w:r>
      <w:r>
        <w:tab/>
      </w:r>
      <w:r>
        <w:fldChar w:fldCharType="begin"/>
      </w:r>
      <w:r>
        <w:instrText xml:space="preserve"> PAGEREF _Toc71278442 \h </w:instrText>
      </w:r>
      <w:r>
        <w:fldChar w:fldCharType="separate"/>
      </w:r>
      <w:r>
        <w:t>2</w:t>
      </w:r>
      <w:r>
        <w:fldChar w:fldCharType="end"/>
      </w:r>
    </w:p>
    <w:p w14:paraId="53820DB3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F545BC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1278441"/>
      <w:r w:rsidRPr="00854C55">
        <w:rPr>
          <w:b/>
        </w:rPr>
        <w:t>Corrections required</w:t>
      </w:r>
      <w:bookmarkEnd w:id="1"/>
      <w:bookmarkEnd w:id="2"/>
      <w:bookmarkEnd w:id="3"/>
    </w:p>
    <w:p w14:paraId="2250B8C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127844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73536A">
        <w:rPr>
          <w:rFonts w:cs="Arial"/>
          <w:b/>
          <w:color w:val="000000"/>
          <w:lang w:eastAsia="en-GB"/>
        </w:rPr>
        <w:t xml:space="preserve">function </w:t>
      </w:r>
      <w:r w:rsidR="0073536A" w:rsidRPr="0073536A">
        <w:rPr>
          <w:rFonts w:cs="Arial"/>
          <w:b/>
          <w:color w:val="000000"/>
          <w:lang w:eastAsia="en-GB"/>
        </w:rPr>
        <w:t>fl_TC_7_1_3_1_1and2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526382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96F1" w14:textId="77777777"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D91" w14:textId="77777777" w:rsidR="005D27CA" w:rsidRPr="00CC39F9" w:rsidRDefault="002F25C8" w:rsidP="0001757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="002D438B" w:rsidRPr="00B2333F">
              <w:rPr>
                <w:noProof/>
              </w:rPr>
              <w:t>fl_TC_7_1_3_1_1and2</w:t>
            </w:r>
          </w:p>
        </w:tc>
      </w:tr>
      <w:tr w:rsidR="000C002D" w14:paraId="74AEDD2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0328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0613" w14:textId="77777777" w:rsidR="0019779B" w:rsidRDefault="0019779B" w:rsidP="00197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implementation of 7.1.3.1.2 supports below cases </w:t>
            </w:r>
            <w:r w:rsidRPr="009F2E93">
              <w:rPr>
                <w:noProof/>
                <w:lang w:val="en-US"/>
              </w:rPr>
              <w:t xml:space="preserve">as mentioned in the workshop document </w:t>
            </w:r>
            <w:r w:rsidRPr="009F2E93">
              <w:rPr>
                <w:bCs/>
                <w:noProof/>
              </w:rPr>
              <w:t>R5w210114</w:t>
            </w:r>
            <w:r>
              <w:rPr>
                <w:bCs/>
                <w:noProof/>
              </w:rPr>
              <w:t>.</w:t>
            </w:r>
          </w:p>
          <w:p w14:paraId="7F07D9FF" w14:textId="77777777" w:rsidR="0019779B" w:rsidRPr="001F53A2" w:rsidRDefault="0019779B" w:rsidP="00197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1) Single</w:t>
            </w:r>
            <w:r w:rsidRPr="001F53A2">
              <w:rPr>
                <w:noProof/>
                <w:lang w:val="en-US"/>
              </w:rPr>
              <w:t xml:space="preserve"> NR_DRB_Common_IND with 32 PDCP SDU list (</w:t>
            </w:r>
            <w:r>
              <w:rPr>
                <w:noProof/>
                <w:lang w:val="en-US"/>
              </w:rPr>
              <w:t>R</w:t>
            </w:r>
            <w:r w:rsidRPr="001F53A2">
              <w:rPr>
                <w:noProof/>
                <w:lang w:val="en-US"/>
              </w:rPr>
              <w:t>eceived in same slot) or</w:t>
            </w:r>
          </w:p>
          <w:p w14:paraId="6B42F655" w14:textId="77777777" w:rsidR="0019779B" w:rsidRPr="001F53A2" w:rsidRDefault="0019779B" w:rsidP="00197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</w:t>
            </w:r>
            <w:r w:rsidRPr="001F53A2">
              <w:rPr>
                <w:noProof/>
                <w:lang w:val="en-US"/>
              </w:rPr>
              <w:t xml:space="preserve">32 NR_DRB_Common_IND with 1 PDCP SDU (32 SDUs are received in </w:t>
            </w:r>
            <w:r w:rsidRPr="009F2E93">
              <w:rPr>
                <w:noProof/>
                <w:lang w:val="en-US"/>
              </w:rPr>
              <w:t xml:space="preserve">same slot) </w:t>
            </w:r>
          </w:p>
          <w:p w14:paraId="02F10DE6" w14:textId="77777777" w:rsidR="000C002D" w:rsidRPr="009D00B7" w:rsidRDefault="0019779B" w:rsidP="00824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loop structure works well for the case 2, whereas for the case 1 , the loop structure is not doing right comparison between expected and Received PdcpSduList</w:t>
            </w:r>
          </w:p>
        </w:tc>
      </w:tr>
      <w:tr w:rsidR="006936DF" w14:paraId="665E755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647A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884B" w14:textId="77777777" w:rsidR="006936DF" w:rsidRPr="006316B2" w:rsidRDefault="00891883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Loop is corrected so that Received and Expected PdcpSduList comparison is rightly done in case of SS receiving Single</w:t>
            </w:r>
            <w:r w:rsidRPr="001F53A2">
              <w:rPr>
                <w:noProof/>
                <w:lang w:val="en-US"/>
              </w:rPr>
              <w:t xml:space="preserve"> NR_DRB_Common_IND with 32 PDCP SDU list</w:t>
            </w:r>
          </w:p>
        </w:tc>
      </w:tr>
      <w:tr w:rsidR="006936DF" w14:paraId="43B02CA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917A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CD5D" w14:textId="77777777" w:rsidR="006936DF" w:rsidRPr="00CC39F9" w:rsidRDefault="00B87E14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B87E14">
              <w:rPr>
                <w:rFonts w:ascii="Arial" w:hAnsi="Arial" w:cs="Arial"/>
                <w:lang w:eastAsia="en-GB"/>
              </w:rPr>
              <w:t>ttcn\develop\NR_TC_Common\7_1_3\PDCP_TC_Common_NR.ttcn</w:t>
            </w:r>
          </w:p>
        </w:tc>
      </w:tr>
      <w:tr w:rsidR="006936DF" w14:paraId="0033BD5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8BB0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A89" w14:textId="77777777" w:rsidR="006936DF" w:rsidRDefault="006936DF" w:rsidP="006936D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BF2943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42C8F8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1A2D83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AB00" w14:textId="77777777" w:rsidR="006A3259" w:rsidRPr="006A3259" w:rsidRDefault="00E8417F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function fl_TC_7_1_3_1_1and2(NR_PDCP_SS_State_Type p_NR_PDCP_State,</w:t>
            </w:r>
          </w:p>
          <w:p w14:paraId="552C013B" w14:textId="77777777"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p_OuterLoop,</w:t>
            </w:r>
          </w:p>
          <w:p w14:paraId="1438134C" w14:textId="77777777"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p_InnerLoop) runs on NR_BASE_PTC</w:t>
            </w:r>
          </w:p>
          <w:p w14:paraId="4648FC70" w14:textId="77777777"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79092682" w14:textId="77777777" w:rsidR="006A3259" w:rsidRDefault="007752C4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6F17308D" w14:textId="77777777" w:rsidR="00F07CCA" w:rsidRPr="00B31DA4" w:rsidRDefault="00F07CCA" w:rsidP="00F07C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AE7DA4" w14:textId="77777777" w:rsidR="009861B0" w:rsidRPr="009861B0" w:rsidRDefault="00F07CCA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// EXCEPTION: : Steps 1 - 2 shall be repeated from j = 0 to j = FLOOR(Maximum_PDCP_SN/iteration_size). (Note 1, 4)</w:t>
            </w:r>
          </w:p>
          <w:p w14:paraId="2C16F67D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p_OuterLoop; j:= j + 1) { // @sic R5-197663, R5-197664, R5-202613 sic@</w:t>
            </w:r>
          </w:p>
          <w:p w14:paraId="07FAE13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siclog@</w:t>
            </w:r>
          </w:p>
          <w:p w14:paraId="3E9DEF17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several PDCP PDUs in a PDCP PDU list without header compression, the number of PDCP PDUs sent in each PDCP PDU list is defined by the iteration_size. (Note 4, 5).</w:t>
            </w:r>
          </w:p>
          <w:p w14:paraId="4BEA1A79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v_PdcpPduList := f_GeneratePdcpPDUList(p_NR_PDCP_State, v_NumberOfPdu,v_Sdu);</w:t>
            </w:r>
          </w:p>
          <w:p w14:paraId="6F067AFB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f_NR_PDCPPDUList_Send(p_NR_PDCP_State,nr_Cell1,v_PdcpPduList);</w:t>
            </w:r>
          </w:p>
          <w:p w14:paraId="66A8E60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8D2AF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SN=j*iteration_size to SN=(((j+1)* iteration_size)-1) for each iteration are received.</w:t>
            </w:r>
          </w:p>
          <w:p w14:paraId="5AB5A40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0561EB1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</w:t>
            </w:r>
          </w:p>
          <w:p w14:paraId="1885CA8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 // @sic R5-211387 sic@</w:t>
            </w:r>
          </w:p>
          <w:p w14:paraId="5FB81ED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35852BD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f_NR_PDCP_PDU_GetList(p_NR_PDCP_State); //R5s210395</w:t>
            </w:r>
          </w:p>
          <w:p w14:paraId="50EF1D2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v_LenPDUList := lengthof(v_NR_L2DataList.PdcpPdu);</w:t>
            </w:r>
          </w:p>
          <w:p w14:paraId="003F849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1FCF747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B4F07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v_LenPDUList; k := k + 1) {</w:t>
            </w:r>
          </w:p>
          <w:p w14:paraId="5C7A2CFE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i to account for k</w:t>
            </w:r>
          </w:p>
          <w:p w14:paraId="561D00C9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1B40A2B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 := i + k;</w:t>
            </w:r>
          </w:p>
          <w:p w14:paraId="62F6E3B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348AEA5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(i == p_InnerLoop) {f_NR_SetVerdictFailOrInconc(__FILE__, __LINE__, "Step 2, too many PDCP PDUs received");}; // check ok ???</w:t>
            </w:r>
          </w:p>
          <w:p w14:paraId="504D56B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4205548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v_NR_PDCP_PDU_Received := v_NR_L2DataList.PdcpPdu[k];</w:t>
            </w:r>
          </w:p>
          <w:p w14:paraId="61894810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6A9E796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v_NR_PDCP_PDU_Expected := v_PdcpPduList[i]; // ith element in the currently used v_PdcpPduList</w:t>
            </w:r>
          </w:p>
          <w:p w14:paraId="5CA484B0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2E83421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(v_NR_PDCP_PDU_Received, v_NR_PDCP_PDU_Expected)) {</w:t>
            </w:r>
          </w:p>
          <w:p w14:paraId="7C8AF9E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f_NR_SetVerdictFailOrInconc(__FILE__, __LINE__, "Step 2, mismatch of received and expected PDUs");</w:t>
            </w:r>
          </w:p>
          <w:p w14:paraId="7AA2817D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474E7F70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7BBC3D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((i == 0) and (j == 0)) { // SN = 0</w:t>
            </w:r>
          </w:p>
          <w:p w14:paraId="0AF12DC1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 SN=0 ");</w:t>
            </w:r>
          </w:p>
          <w:p w14:paraId="6175046D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137B61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14:paraId="31519129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((((j * p_InnerLoop) + i + 1) mod v_VerdictFilter) == 0) {f_NR_PreliminaryPass(__FILE__, __LINE__, " SN = " &amp;  int2str((j * p_InnerLoop) + i) )}; // @sic R5-185083, R5-187106, R5s200315, R5s200957 sic@</w:t>
            </w:r>
          </w:p>
          <w:p w14:paraId="213A8E97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E7CEF46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9F4480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B7B9766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6BE4B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32375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siclog@</w:t>
            </w:r>
          </w:p>
          <w:p w14:paraId="0680FB6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1D39D4F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v_Sdu);</w:t>
            </w:r>
          </w:p>
          <w:p w14:paraId="4EAB0DA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13385D7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7465AFB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v_Sdu, cr_RlcBearerRouting_NR(nr_Cell1));</w:t>
            </w:r>
          </w:p>
          <w:p w14:paraId="7C12B606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14:paraId="74DE0D5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B3E5D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6184DAA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40C4C39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 v_Sdu);</w:t>
            </w:r>
          </w:p>
          <w:p w14:paraId="5790FF1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7096801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58BC42A0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v_Sdu, cr_RlcBearerRouting_NR(nr_Cell1));</w:t>
            </w:r>
          </w:p>
          <w:p w14:paraId="4954D95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6");</w:t>
            </w:r>
          </w:p>
          <w:p w14:paraId="57233ABE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917E2F" w14:textId="77777777" w:rsidR="00BA5195" w:rsidRPr="00B04335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F4EB66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9B9C07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44ED28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FF" w14:textId="77777777" w:rsidR="00B31DA4" w:rsidRPr="00B31DA4" w:rsidRDefault="00335C90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function fl_TC_7_1_3_1_1and2(NR_PDCP_SS_State_Type p_NR_PDCP_State,</w:t>
            </w:r>
          </w:p>
          <w:p w14:paraId="2548B7B9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p_OuterLoop,</w:t>
            </w:r>
          </w:p>
          <w:p w14:paraId="71BCF9D0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p_InnerLoop) runs on NR_BASE_PTC</w:t>
            </w:r>
          </w:p>
          <w:p w14:paraId="79C896F2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1F53C1D2" w14:textId="77777777" w:rsidR="0053043D" w:rsidRPr="007752C4" w:rsidRDefault="00B31DA4" w:rsidP="005304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3043D"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6B3F4B29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3354B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// EXCEPTION: In Step 2, SS may receive a PDCP PDU or several PDCP PDUs, then step 2 may be repeated multiple times until all PDCP PDUs with SN=j*iteration_size to SN=(((j+1)* iteration_size)-1) for each iteration are received.</w:t>
            </w:r>
          </w:p>
          <w:p w14:paraId="2A469F6B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725E8DBB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</w:t>
            </w:r>
          </w:p>
          <w:p w14:paraId="3070322D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 // @sic R5-211387 sic@</w:t>
            </w:r>
          </w:p>
          <w:p w14:paraId="5B41A9E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01202704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f_NR_PDCP_PDU_GetList(p_NR_PDCP_State); //R5s210395</w:t>
            </w:r>
          </w:p>
          <w:p w14:paraId="49856FF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v_LenPDUList := lengthof(v_NR_L2DataList.PdcpPdu);</w:t>
            </w:r>
          </w:p>
          <w:p w14:paraId="1F2604D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</w:p>
          <w:p w14:paraId="10949FC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C319F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v_LenPDUList; k := k + 1) {</w:t>
            </w:r>
          </w:p>
          <w:p w14:paraId="47C8162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i to account for k</w:t>
            </w:r>
          </w:p>
          <w:p w14:paraId="6206FF48" w14:textId="77777777" w:rsid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if(v_LenPDUList &gt; 1) //</w:t>
            </w:r>
            <w:r w:rsidR="00972845" w:rsidRPr="00EA17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Single NR_DRB_Common_IND with 32 PDCP SDU list </w:t>
            </w:r>
          </w:p>
          <w:p w14:paraId="417C4592" w14:textId="77777777" w:rsidR="00EA17C1" w:rsidRPr="00972845" w:rsidRDefault="00EA17C1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5785D8C4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 := k;</w:t>
            </w:r>
          </w:p>
          <w:p w14:paraId="44D9B22B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</w:t>
            </w:r>
          </w:p>
          <w:p w14:paraId="6E94E2BA" w14:textId="77777777" w:rsidR="00BC6E8D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//this condition is to receive </w:t>
            </w:r>
            <w:r w:rsidR="00FC3BD3" w:rsidRPr="00BC6E8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32 NR_DRB_Common_IND with 1 PDCP SDU</w:t>
            </w:r>
          </w:p>
          <w:p w14:paraId="60CAE1DE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6247FBDB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 := i + k;   </w:t>
            </w:r>
          </w:p>
          <w:p w14:paraId="7E95E43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5760DBC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DC84B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(i == p_InnerLoop) {f_NR_SetVerdictFailOrInconc(__FILE__, __LINE__, "Step 2, too many PDCP PDUs received");}; // check ok ???</w:t>
            </w:r>
          </w:p>
          <w:p w14:paraId="5BDC1A0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25DF4534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v_NR_PDCP_PDU_Received := v_NR_L2DataList.PdcpPdu[k];</w:t>
            </w:r>
          </w:p>
          <w:p w14:paraId="016E9A63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0B2567D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v_NR_PDCP_PDU_Expected := v_PdcpPduList[i]; // ith element in the currently used v_PdcpPduList</w:t>
            </w:r>
          </w:p>
          <w:p w14:paraId="350C519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34A391BF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(v_NR_PDCP_PDU_Received, v_NR_PDCP_PDU_Expected)) {</w:t>
            </w:r>
          </w:p>
          <w:p w14:paraId="021B13D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f_NR_SetVerdictFailOrInconc(__FILE__, __LINE__, "Step 2, mismatch of received and expected PDUs");</w:t>
            </w:r>
          </w:p>
          <w:p w14:paraId="63D4A07D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6F1DD641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B177EB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((i == 0) and (j == 0)) { // SN = 0</w:t>
            </w:r>
          </w:p>
          <w:p w14:paraId="4152596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 SN=0 ");</w:t>
            </w:r>
          </w:p>
          <w:p w14:paraId="0F3C6E8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690E0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14:paraId="054C0C5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p_InnerLoop) + i + 1) mod v_VerdictFilter) == 0) {f_NR_PreliminaryPass(__FILE__, __LINE__, " SN = " &amp;  int2str((j * p_InnerLoop) + i) )}; // @sic R5-185083, R5-187106, R5s200315, R5s200957 sic@</w:t>
            </w:r>
          </w:p>
          <w:p w14:paraId="518251BA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862A8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91A74B5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FBFA4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BE3ECE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7C2ECB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siclog@</w:t>
            </w:r>
          </w:p>
          <w:p w14:paraId="131BDFF1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2F6ACAE3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v_Sdu);</w:t>
            </w:r>
          </w:p>
          <w:p w14:paraId="2EF631FE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35E8BAB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3C4F9F0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v_Sdu, cr_RlcBearerRouting_NR(nr_Cell1));</w:t>
            </w:r>
          </w:p>
          <w:p w14:paraId="55939665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14:paraId="19FD80E7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46DA1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1229525D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5649817E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 v_Sdu);</w:t>
            </w:r>
          </w:p>
          <w:p w14:paraId="5CF9921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6D667BF5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0FAE4CA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v_Sdu, cr_RlcBearerRouting_NR(nr_Cell1));</w:t>
            </w:r>
          </w:p>
          <w:p w14:paraId="2CBF9D2D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6");</w:t>
            </w:r>
          </w:p>
          <w:p w14:paraId="4DFDA083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03A147" w14:textId="77777777" w:rsidR="00CA2FA6" w:rsidRPr="00CD057D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EF00FB6" w14:textId="77777777" w:rsidR="00EC295E" w:rsidRDefault="00EC295E" w:rsidP="0073536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69EBB" w14:textId="77777777" w:rsidR="00ED32B6" w:rsidRDefault="00ED32B6">
      <w:r>
        <w:separator/>
      </w:r>
    </w:p>
  </w:endnote>
  <w:endnote w:type="continuationSeparator" w:id="0">
    <w:p w14:paraId="1D745DD4" w14:textId="77777777" w:rsidR="00ED32B6" w:rsidRDefault="00ED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95C5B" w14:textId="77777777" w:rsidR="00ED32B6" w:rsidRDefault="00ED32B6">
      <w:r>
        <w:separator/>
      </w:r>
    </w:p>
  </w:footnote>
  <w:footnote w:type="continuationSeparator" w:id="0">
    <w:p w14:paraId="23C8F39D" w14:textId="77777777" w:rsidR="00ED32B6" w:rsidRDefault="00ED3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828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147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F5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207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04B1"/>
    <w:rsid w:val="0003629C"/>
    <w:rsid w:val="00036FE7"/>
    <w:rsid w:val="00041DA9"/>
    <w:rsid w:val="000509E3"/>
    <w:rsid w:val="00050CAC"/>
    <w:rsid w:val="00054E62"/>
    <w:rsid w:val="00057DBD"/>
    <w:rsid w:val="000614B3"/>
    <w:rsid w:val="0006562C"/>
    <w:rsid w:val="00065DA7"/>
    <w:rsid w:val="00065EC9"/>
    <w:rsid w:val="000749BF"/>
    <w:rsid w:val="00075335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2667"/>
    <w:rsid w:val="000D40AB"/>
    <w:rsid w:val="000E0F12"/>
    <w:rsid w:val="000E2533"/>
    <w:rsid w:val="000F119F"/>
    <w:rsid w:val="000F34D6"/>
    <w:rsid w:val="000F39F5"/>
    <w:rsid w:val="000F7E23"/>
    <w:rsid w:val="00100ED2"/>
    <w:rsid w:val="0010543B"/>
    <w:rsid w:val="001101DD"/>
    <w:rsid w:val="001109AC"/>
    <w:rsid w:val="00112785"/>
    <w:rsid w:val="0011415B"/>
    <w:rsid w:val="001209DE"/>
    <w:rsid w:val="0012136E"/>
    <w:rsid w:val="00126237"/>
    <w:rsid w:val="001302CE"/>
    <w:rsid w:val="001373AB"/>
    <w:rsid w:val="0014123D"/>
    <w:rsid w:val="001444CF"/>
    <w:rsid w:val="00145D43"/>
    <w:rsid w:val="00146DCF"/>
    <w:rsid w:val="00155AFC"/>
    <w:rsid w:val="00157B5B"/>
    <w:rsid w:val="00162159"/>
    <w:rsid w:val="00164CFC"/>
    <w:rsid w:val="001709EA"/>
    <w:rsid w:val="00173835"/>
    <w:rsid w:val="00177D63"/>
    <w:rsid w:val="001840A4"/>
    <w:rsid w:val="001846DE"/>
    <w:rsid w:val="00185B4A"/>
    <w:rsid w:val="0018757C"/>
    <w:rsid w:val="001901A2"/>
    <w:rsid w:val="00192C46"/>
    <w:rsid w:val="00194949"/>
    <w:rsid w:val="0019779B"/>
    <w:rsid w:val="001A08B3"/>
    <w:rsid w:val="001A0D31"/>
    <w:rsid w:val="001A709A"/>
    <w:rsid w:val="001A7B60"/>
    <w:rsid w:val="001B52F0"/>
    <w:rsid w:val="001B7A65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1F53A2"/>
    <w:rsid w:val="002040A1"/>
    <w:rsid w:val="00211882"/>
    <w:rsid w:val="00220349"/>
    <w:rsid w:val="00221C5A"/>
    <w:rsid w:val="00225FCF"/>
    <w:rsid w:val="00241A66"/>
    <w:rsid w:val="00243814"/>
    <w:rsid w:val="00245CA4"/>
    <w:rsid w:val="00247D6B"/>
    <w:rsid w:val="002501D4"/>
    <w:rsid w:val="00253628"/>
    <w:rsid w:val="002564C6"/>
    <w:rsid w:val="0026004D"/>
    <w:rsid w:val="00263668"/>
    <w:rsid w:val="002640DD"/>
    <w:rsid w:val="00275D12"/>
    <w:rsid w:val="00284842"/>
    <w:rsid w:val="00284FEB"/>
    <w:rsid w:val="002860C4"/>
    <w:rsid w:val="0029778B"/>
    <w:rsid w:val="002A201C"/>
    <w:rsid w:val="002A2CA9"/>
    <w:rsid w:val="002A4DCB"/>
    <w:rsid w:val="002B14D3"/>
    <w:rsid w:val="002B1E36"/>
    <w:rsid w:val="002B5741"/>
    <w:rsid w:val="002C40E5"/>
    <w:rsid w:val="002C7E01"/>
    <w:rsid w:val="002D2D41"/>
    <w:rsid w:val="002D438B"/>
    <w:rsid w:val="002D5291"/>
    <w:rsid w:val="002D6EA5"/>
    <w:rsid w:val="002D729B"/>
    <w:rsid w:val="002E008A"/>
    <w:rsid w:val="002E2AA4"/>
    <w:rsid w:val="002F1C4D"/>
    <w:rsid w:val="002F25C8"/>
    <w:rsid w:val="002F2D52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10986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C27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A628A"/>
    <w:rsid w:val="003B510D"/>
    <w:rsid w:val="003C24B5"/>
    <w:rsid w:val="003C2766"/>
    <w:rsid w:val="003C2CE8"/>
    <w:rsid w:val="003C50FE"/>
    <w:rsid w:val="003D111D"/>
    <w:rsid w:val="003D1466"/>
    <w:rsid w:val="003D2B94"/>
    <w:rsid w:val="003D6BD4"/>
    <w:rsid w:val="003E12A4"/>
    <w:rsid w:val="003E1A36"/>
    <w:rsid w:val="003E51C2"/>
    <w:rsid w:val="003F232C"/>
    <w:rsid w:val="003F3287"/>
    <w:rsid w:val="004000A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075A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5060"/>
    <w:rsid w:val="00496FA3"/>
    <w:rsid w:val="004A02C4"/>
    <w:rsid w:val="004A2A5F"/>
    <w:rsid w:val="004A2AED"/>
    <w:rsid w:val="004A3BE0"/>
    <w:rsid w:val="004B01A5"/>
    <w:rsid w:val="004B0EC7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043D"/>
    <w:rsid w:val="00532891"/>
    <w:rsid w:val="005412F6"/>
    <w:rsid w:val="00542EBB"/>
    <w:rsid w:val="00543A6E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B5DAB"/>
    <w:rsid w:val="005C6918"/>
    <w:rsid w:val="005D27CA"/>
    <w:rsid w:val="005D2ABE"/>
    <w:rsid w:val="005E18C6"/>
    <w:rsid w:val="005E2C44"/>
    <w:rsid w:val="005E42FB"/>
    <w:rsid w:val="005E7977"/>
    <w:rsid w:val="005F35F7"/>
    <w:rsid w:val="005F3863"/>
    <w:rsid w:val="005F391D"/>
    <w:rsid w:val="005F682D"/>
    <w:rsid w:val="005F740E"/>
    <w:rsid w:val="006006C1"/>
    <w:rsid w:val="00603362"/>
    <w:rsid w:val="00610384"/>
    <w:rsid w:val="00610C5B"/>
    <w:rsid w:val="006123FF"/>
    <w:rsid w:val="006129B7"/>
    <w:rsid w:val="00613D6B"/>
    <w:rsid w:val="0061563E"/>
    <w:rsid w:val="00617D68"/>
    <w:rsid w:val="00617FEE"/>
    <w:rsid w:val="00620F69"/>
    <w:rsid w:val="00621188"/>
    <w:rsid w:val="006257ED"/>
    <w:rsid w:val="00625935"/>
    <w:rsid w:val="006316B2"/>
    <w:rsid w:val="00633321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5853"/>
    <w:rsid w:val="006A6982"/>
    <w:rsid w:val="006A737E"/>
    <w:rsid w:val="006B00B1"/>
    <w:rsid w:val="006B46FB"/>
    <w:rsid w:val="006B7B2F"/>
    <w:rsid w:val="006C0A6B"/>
    <w:rsid w:val="006C1B27"/>
    <w:rsid w:val="006C78F2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536A"/>
    <w:rsid w:val="007368FA"/>
    <w:rsid w:val="0073742E"/>
    <w:rsid w:val="0073773F"/>
    <w:rsid w:val="00745AD2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52C4"/>
    <w:rsid w:val="007761E4"/>
    <w:rsid w:val="00776F2F"/>
    <w:rsid w:val="00780B1F"/>
    <w:rsid w:val="00781D62"/>
    <w:rsid w:val="00786E9B"/>
    <w:rsid w:val="00792342"/>
    <w:rsid w:val="00796CD3"/>
    <w:rsid w:val="007977A8"/>
    <w:rsid w:val="007A31E4"/>
    <w:rsid w:val="007A3E93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D214E"/>
    <w:rsid w:val="007D610E"/>
    <w:rsid w:val="007D6A07"/>
    <w:rsid w:val="007D6DB1"/>
    <w:rsid w:val="007D7566"/>
    <w:rsid w:val="007E06ED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6D6"/>
    <w:rsid w:val="00803DBE"/>
    <w:rsid w:val="008040A8"/>
    <w:rsid w:val="00820D2F"/>
    <w:rsid w:val="00824395"/>
    <w:rsid w:val="00824C2C"/>
    <w:rsid w:val="00825391"/>
    <w:rsid w:val="00826FF0"/>
    <w:rsid w:val="008279FA"/>
    <w:rsid w:val="0084199B"/>
    <w:rsid w:val="00846BDA"/>
    <w:rsid w:val="008513E2"/>
    <w:rsid w:val="00853338"/>
    <w:rsid w:val="0085441A"/>
    <w:rsid w:val="008626E7"/>
    <w:rsid w:val="00870569"/>
    <w:rsid w:val="008705C1"/>
    <w:rsid w:val="00870EE7"/>
    <w:rsid w:val="008711B2"/>
    <w:rsid w:val="0087510D"/>
    <w:rsid w:val="00875D2F"/>
    <w:rsid w:val="008813F7"/>
    <w:rsid w:val="00883A39"/>
    <w:rsid w:val="008863B9"/>
    <w:rsid w:val="0089088C"/>
    <w:rsid w:val="00890D5A"/>
    <w:rsid w:val="00891883"/>
    <w:rsid w:val="00896345"/>
    <w:rsid w:val="008A2F7A"/>
    <w:rsid w:val="008A45A6"/>
    <w:rsid w:val="008B2743"/>
    <w:rsid w:val="008B2CD2"/>
    <w:rsid w:val="008B3B15"/>
    <w:rsid w:val="008B5E37"/>
    <w:rsid w:val="008B60E8"/>
    <w:rsid w:val="008C75E5"/>
    <w:rsid w:val="008D4141"/>
    <w:rsid w:val="008D55F2"/>
    <w:rsid w:val="008D6522"/>
    <w:rsid w:val="008D70C6"/>
    <w:rsid w:val="008E4EDC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3283F"/>
    <w:rsid w:val="009418D9"/>
    <w:rsid w:val="00941E30"/>
    <w:rsid w:val="0094370A"/>
    <w:rsid w:val="00943B96"/>
    <w:rsid w:val="00946424"/>
    <w:rsid w:val="009478EE"/>
    <w:rsid w:val="0095139C"/>
    <w:rsid w:val="00952420"/>
    <w:rsid w:val="0095347E"/>
    <w:rsid w:val="00956250"/>
    <w:rsid w:val="00956A50"/>
    <w:rsid w:val="0096292E"/>
    <w:rsid w:val="00963EB0"/>
    <w:rsid w:val="00965E63"/>
    <w:rsid w:val="00972462"/>
    <w:rsid w:val="00972845"/>
    <w:rsid w:val="00973015"/>
    <w:rsid w:val="0097303B"/>
    <w:rsid w:val="00973766"/>
    <w:rsid w:val="009777D9"/>
    <w:rsid w:val="009861B0"/>
    <w:rsid w:val="00986821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E1B"/>
    <w:rsid w:val="009B5164"/>
    <w:rsid w:val="009B5251"/>
    <w:rsid w:val="009B7D5D"/>
    <w:rsid w:val="009C1018"/>
    <w:rsid w:val="009C22FE"/>
    <w:rsid w:val="009C5146"/>
    <w:rsid w:val="009D00B7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F002F"/>
    <w:rsid w:val="009F1050"/>
    <w:rsid w:val="009F2E93"/>
    <w:rsid w:val="009F473D"/>
    <w:rsid w:val="009F6D6B"/>
    <w:rsid w:val="009F734F"/>
    <w:rsid w:val="009F7D81"/>
    <w:rsid w:val="00A00487"/>
    <w:rsid w:val="00A04F1C"/>
    <w:rsid w:val="00A05006"/>
    <w:rsid w:val="00A112C9"/>
    <w:rsid w:val="00A230E4"/>
    <w:rsid w:val="00A246B6"/>
    <w:rsid w:val="00A30856"/>
    <w:rsid w:val="00A34424"/>
    <w:rsid w:val="00A37D39"/>
    <w:rsid w:val="00A40634"/>
    <w:rsid w:val="00A41A40"/>
    <w:rsid w:val="00A47E70"/>
    <w:rsid w:val="00A50CF0"/>
    <w:rsid w:val="00A51317"/>
    <w:rsid w:val="00A52F6F"/>
    <w:rsid w:val="00A54BBA"/>
    <w:rsid w:val="00A57076"/>
    <w:rsid w:val="00A57528"/>
    <w:rsid w:val="00A601C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25C3"/>
    <w:rsid w:val="00AF3E2E"/>
    <w:rsid w:val="00AF7E56"/>
    <w:rsid w:val="00B04335"/>
    <w:rsid w:val="00B05D84"/>
    <w:rsid w:val="00B10E9C"/>
    <w:rsid w:val="00B1310C"/>
    <w:rsid w:val="00B13940"/>
    <w:rsid w:val="00B17EC1"/>
    <w:rsid w:val="00B22A07"/>
    <w:rsid w:val="00B2333F"/>
    <w:rsid w:val="00B258BB"/>
    <w:rsid w:val="00B3074E"/>
    <w:rsid w:val="00B31DA4"/>
    <w:rsid w:val="00B32774"/>
    <w:rsid w:val="00B444C0"/>
    <w:rsid w:val="00B45BFC"/>
    <w:rsid w:val="00B508D2"/>
    <w:rsid w:val="00B50A2B"/>
    <w:rsid w:val="00B51BA6"/>
    <w:rsid w:val="00B52828"/>
    <w:rsid w:val="00B5725C"/>
    <w:rsid w:val="00B67B97"/>
    <w:rsid w:val="00B7315D"/>
    <w:rsid w:val="00B75E77"/>
    <w:rsid w:val="00B76799"/>
    <w:rsid w:val="00B76E16"/>
    <w:rsid w:val="00B801F2"/>
    <w:rsid w:val="00B841A5"/>
    <w:rsid w:val="00B84F41"/>
    <w:rsid w:val="00B85917"/>
    <w:rsid w:val="00B86222"/>
    <w:rsid w:val="00B87E14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C6E8D"/>
    <w:rsid w:val="00BC73B3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06627"/>
    <w:rsid w:val="00C1082F"/>
    <w:rsid w:val="00C10D23"/>
    <w:rsid w:val="00C12D35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2382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1F07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537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4C26"/>
    <w:rsid w:val="00D4517A"/>
    <w:rsid w:val="00D452FE"/>
    <w:rsid w:val="00D4758D"/>
    <w:rsid w:val="00D50255"/>
    <w:rsid w:val="00D52BD7"/>
    <w:rsid w:val="00D63444"/>
    <w:rsid w:val="00D65239"/>
    <w:rsid w:val="00D66520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A2A"/>
    <w:rsid w:val="00E31F6E"/>
    <w:rsid w:val="00E32E48"/>
    <w:rsid w:val="00E34898"/>
    <w:rsid w:val="00E37029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367A"/>
    <w:rsid w:val="00E9504A"/>
    <w:rsid w:val="00EA17C1"/>
    <w:rsid w:val="00EA1BFB"/>
    <w:rsid w:val="00EA5B8E"/>
    <w:rsid w:val="00EA5EB9"/>
    <w:rsid w:val="00EA6BD9"/>
    <w:rsid w:val="00EA7E97"/>
    <w:rsid w:val="00EB09B7"/>
    <w:rsid w:val="00EB0DD2"/>
    <w:rsid w:val="00EB34B1"/>
    <w:rsid w:val="00EB40F5"/>
    <w:rsid w:val="00EB5B50"/>
    <w:rsid w:val="00EC030D"/>
    <w:rsid w:val="00EC295E"/>
    <w:rsid w:val="00EC34D8"/>
    <w:rsid w:val="00EC51B2"/>
    <w:rsid w:val="00EC67AF"/>
    <w:rsid w:val="00ED32B6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07CCA"/>
    <w:rsid w:val="00F11469"/>
    <w:rsid w:val="00F1259E"/>
    <w:rsid w:val="00F173A4"/>
    <w:rsid w:val="00F17E5C"/>
    <w:rsid w:val="00F25D98"/>
    <w:rsid w:val="00F300FB"/>
    <w:rsid w:val="00F31986"/>
    <w:rsid w:val="00F367DF"/>
    <w:rsid w:val="00F378BB"/>
    <w:rsid w:val="00F40F3A"/>
    <w:rsid w:val="00F510C9"/>
    <w:rsid w:val="00F54B30"/>
    <w:rsid w:val="00F54CA6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83E9A"/>
    <w:rsid w:val="00F91526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71C1AE"/>
  <w15:docId w15:val="{561EB52B-48BD-419A-B241-4EC2E6A9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C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900D6-EEEA-4E98-9982-CAF33924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1260</Words>
  <Characters>9329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10568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2021-05-07T10:14:00Z</dcterms:created>
  <dcterms:modified xsi:type="dcterms:W3CDTF">2021-08-20T14:54:00Z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