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12ADA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A18C4" w:rsidRPr="005A18C4">
        <w:rPr>
          <w:rFonts w:cs="Arial"/>
          <w:b/>
          <w:bCs/>
          <w:i/>
          <w:iCs/>
          <w:sz w:val="26"/>
          <w:szCs w:val="26"/>
        </w:rPr>
        <w:t>R5s210888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CE774F" w:rsidR="001E41F3" w:rsidRPr="00DA5F2B" w:rsidRDefault="005A18C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18C4">
              <w:rPr>
                <w:b/>
                <w:noProof/>
                <w:sz w:val="28"/>
              </w:rPr>
              <w:t>1885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D212748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 w:rsidR="001B013D"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3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1EF56B4" w:rsidR="00235975" w:rsidRDefault="00235975" w:rsidP="001B01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1B013D">
              <w:t>8</w:t>
            </w:r>
            <w:r>
              <w:t>-</w:t>
            </w:r>
            <w:r w:rsidR="00CF2BE1">
              <w:t>1</w:t>
            </w:r>
            <w:r w:rsidR="001B013D">
              <w:t>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8D12215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1B013D">
              <w:rPr>
                <w:rFonts w:cs="Arial"/>
                <w:szCs w:val="18"/>
              </w:rPr>
              <w:t>7.1.3.5.2</w:t>
            </w:r>
            <w:r>
              <w:rPr>
                <w:lang w:val="en-US" w:eastAsia="en-GB"/>
              </w:rPr>
              <w:t xml:space="preserve"> </w:t>
            </w:r>
            <w:r w:rsidR="001B013D">
              <w:rPr>
                <w:lang w:val="en-US" w:eastAsia="en-GB"/>
              </w:rPr>
              <w:t xml:space="preserve">PDCP Uplink </w:t>
            </w:r>
            <w:proofErr w:type="spellStart"/>
            <w:r w:rsidR="001B013D">
              <w:rPr>
                <w:lang w:val="en-US" w:eastAsia="en-GB"/>
              </w:rPr>
              <w:t>Rouiting</w:t>
            </w:r>
            <w:proofErr w:type="spellEnd"/>
            <w:r w:rsidR="001B013D">
              <w:rPr>
                <w:lang w:val="en-US" w:eastAsia="en-GB"/>
              </w:rPr>
              <w:t xml:space="preserve"> / Split DRB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B5AC57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1B013D">
              <w:rPr>
                <w:rFonts w:cs="Arial"/>
                <w:noProof/>
              </w:rPr>
              <w:t>7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1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E6F8ED" w:rsidR="00EA45BE" w:rsidRDefault="001B013D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7.1.3.5.2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706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1442DA" w14:textId="77777777" w:rsidR="00E05B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5BDE" w:rsidRPr="004A56E1">
        <w:rPr>
          <w:rFonts w:cs="Arial"/>
          <w:iCs/>
        </w:rPr>
        <w:t>Table of Contents</w:t>
      </w:r>
      <w:r w:rsidR="00E05BDE">
        <w:tab/>
      </w:r>
      <w:r w:rsidR="00E05BDE">
        <w:fldChar w:fldCharType="begin"/>
      </w:r>
      <w:r w:rsidR="00E05BDE">
        <w:instrText xml:space="preserve"> PAGEREF _Toc77706336 \h </w:instrText>
      </w:r>
      <w:r w:rsidR="00E05BDE">
        <w:fldChar w:fldCharType="separate"/>
      </w:r>
      <w:r w:rsidR="00E05BDE">
        <w:t>2</w:t>
      </w:r>
      <w:r w:rsidR="00E05BDE">
        <w:fldChar w:fldCharType="end"/>
      </w:r>
    </w:p>
    <w:p w14:paraId="24554AA9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_Toc77706337 \h </w:instrText>
      </w:r>
      <w:r>
        <w:fldChar w:fldCharType="separate"/>
      </w:r>
      <w:r>
        <w:t>3</w:t>
      </w:r>
      <w:r>
        <w:fldChar w:fldCharType="end"/>
      </w:r>
    </w:p>
    <w:p w14:paraId="771E085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_Toc77706338 \h </w:instrText>
      </w:r>
      <w:r>
        <w:fldChar w:fldCharType="separate"/>
      </w:r>
      <w:r>
        <w:t>3</w:t>
      </w:r>
      <w:r>
        <w:fldChar w:fldCharType="end"/>
      </w:r>
    </w:p>
    <w:p w14:paraId="5632DC01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_Toc77706339 \h </w:instrText>
      </w:r>
      <w:r>
        <w:fldChar w:fldCharType="separate"/>
      </w:r>
      <w:r>
        <w:t>3</w:t>
      </w:r>
      <w:r>
        <w:fldChar w:fldCharType="end"/>
      </w:r>
    </w:p>
    <w:p w14:paraId="782EE980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_Toc77706340 \h </w:instrText>
      </w:r>
      <w:r>
        <w:fldChar w:fldCharType="separate"/>
      </w:r>
      <w:r>
        <w:t>3</w:t>
      </w:r>
      <w:r>
        <w:fldChar w:fldCharType="end"/>
      </w:r>
    </w:p>
    <w:p w14:paraId="3AC0DD38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_Toc77706341 \h </w:instrText>
      </w:r>
      <w:r>
        <w:fldChar w:fldCharType="separate"/>
      </w:r>
      <w:r>
        <w:t>6</w:t>
      </w:r>
      <w:r>
        <w:fldChar w:fldCharType="end"/>
      </w:r>
    </w:p>
    <w:p w14:paraId="13F381CA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_Toc77706342 \h </w:instrText>
      </w:r>
      <w:r>
        <w:fldChar w:fldCharType="separate"/>
      </w:r>
      <w:r>
        <w:t>9</w:t>
      </w:r>
      <w:r>
        <w:fldChar w:fldCharType="end"/>
      </w:r>
    </w:p>
    <w:p w14:paraId="7FC6F10E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4</w:t>
      </w:r>
      <w:r>
        <w:tab/>
      </w:r>
      <w:r>
        <w:fldChar w:fldCharType="begin"/>
      </w:r>
      <w:r>
        <w:instrText xml:space="preserve"> PAGEREF _Toc77706343 \h </w:instrText>
      </w:r>
      <w:r>
        <w:fldChar w:fldCharType="separate"/>
      </w:r>
      <w:r>
        <w:t>11</w:t>
      </w:r>
      <w:r>
        <w:fldChar w:fldCharType="end"/>
      </w:r>
    </w:p>
    <w:p w14:paraId="0E1A9BA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5</w:t>
      </w:r>
      <w:r>
        <w:tab/>
      </w:r>
      <w:r>
        <w:fldChar w:fldCharType="begin"/>
      </w:r>
      <w:r>
        <w:instrText xml:space="preserve"> PAGEREF _Toc77706344 \h </w:instrText>
      </w:r>
      <w:r>
        <w:fldChar w:fldCharType="separate"/>
      </w:r>
      <w:r>
        <w:t>12</w:t>
      </w:r>
      <w:r>
        <w:fldChar w:fldCharType="end"/>
      </w:r>
    </w:p>
    <w:p w14:paraId="2DD208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6</w:t>
      </w:r>
      <w:r>
        <w:tab/>
      </w:r>
      <w:r>
        <w:fldChar w:fldCharType="begin"/>
      </w:r>
      <w:r>
        <w:instrText xml:space="preserve"> PAGEREF _Toc77706345 \h </w:instrText>
      </w:r>
      <w:r>
        <w:fldChar w:fldCharType="separate"/>
      </w:r>
      <w:r>
        <w:t>13</w:t>
      </w:r>
      <w:r>
        <w:fldChar w:fldCharType="end"/>
      </w:r>
    </w:p>
    <w:p w14:paraId="6DAFE25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7</w:t>
      </w:r>
      <w:r>
        <w:tab/>
      </w:r>
      <w:r>
        <w:fldChar w:fldCharType="begin"/>
      </w:r>
      <w:r>
        <w:instrText xml:space="preserve"> PAGEREF _Toc77706346 \h </w:instrText>
      </w:r>
      <w:r>
        <w:fldChar w:fldCharType="separate"/>
      </w:r>
      <w:r>
        <w:t>15</w:t>
      </w:r>
      <w:r>
        <w:fldChar w:fldCharType="end"/>
      </w:r>
    </w:p>
    <w:p w14:paraId="0F8C3826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8</w:t>
      </w:r>
      <w:r>
        <w:tab/>
      </w:r>
      <w:r>
        <w:fldChar w:fldCharType="begin"/>
      </w:r>
      <w:r>
        <w:instrText xml:space="preserve"> PAGEREF _Toc77706347 \h </w:instrText>
      </w:r>
      <w:r>
        <w:fldChar w:fldCharType="separate"/>
      </w:r>
      <w:r>
        <w:t>16</w:t>
      </w:r>
      <w:r>
        <w:fldChar w:fldCharType="end"/>
      </w:r>
    </w:p>
    <w:p w14:paraId="1152B0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9</w:t>
      </w:r>
      <w:r>
        <w:tab/>
      </w:r>
      <w:r>
        <w:fldChar w:fldCharType="begin"/>
      </w:r>
      <w:r>
        <w:instrText xml:space="preserve"> PAGEREF _Toc77706348 \h </w:instrText>
      </w:r>
      <w:r>
        <w:fldChar w:fldCharType="separate"/>
      </w:r>
      <w:r>
        <w:t>17</w:t>
      </w:r>
      <w:r>
        <w:fldChar w:fldCharType="end"/>
      </w:r>
    </w:p>
    <w:p w14:paraId="2C5CDA0A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_Toc77706349 \h </w:instrText>
      </w:r>
      <w:r>
        <w:fldChar w:fldCharType="separate"/>
      </w:r>
      <w:r>
        <w:t>21</w:t>
      </w:r>
      <w:r>
        <w:fldChar w:fldCharType="end"/>
      </w:r>
    </w:p>
    <w:p w14:paraId="01257C5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_Toc77706350 \h </w:instrText>
      </w:r>
      <w:r>
        <w:fldChar w:fldCharType="separate"/>
      </w:r>
      <w:r>
        <w:t>21</w:t>
      </w:r>
      <w:r>
        <w:fldChar w:fldCharType="end"/>
      </w:r>
    </w:p>
    <w:p w14:paraId="161FCCC1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_Toc77706351 \h </w:instrText>
      </w:r>
      <w:r>
        <w:fldChar w:fldCharType="separate"/>
      </w:r>
      <w:r>
        <w:t>21</w:t>
      </w:r>
      <w:r>
        <w:fldChar w:fldCharType="end"/>
      </w:r>
    </w:p>
    <w:p w14:paraId="5CFED5F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_Toc77706352 \h </w:instrText>
      </w:r>
      <w:r>
        <w:fldChar w:fldCharType="separate"/>
      </w:r>
      <w:r>
        <w:t>21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70633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0A853242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747AFC">
        <w:rPr>
          <w:rFonts w:cs="Arial"/>
        </w:rPr>
        <w:t>7.1.3.5.2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70633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3415C6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47AFC">
        <w:rPr>
          <w:lang w:eastAsia="ja-JP"/>
        </w:rPr>
        <w:t>7.1.3.5.2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706339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1B106200" w14:textId="157B43E4" w:rsidR="003F4AA3" w:rsidRPr="00B26EE8" w:rsidRDefault="003F4AA3" w:rsidP="00CB3E52">
      <w:r>
        <w:t xml:space="preserve">Change 8 of </w:t>
      </w:r>
      <w:r w:rsidR="00232CFA" w:rsidRPr="00232CFA">
        <w:t>R5s210791</w:t>
      </w:r>
      <w:r w:rsidR="00232CFA" w:rsidRPr="00232CFA">
        <w:t xml:space="preserve"> </w:t>
      </w:r>
      <w:r>
        <w:t>(Addition of NR-DC test case 8.2.5.3.2 in FR1+FR2) is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706340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778E0593" w:rsidR="00CB3E52" w:rsidRPr="00CF18A2" w:rsidRDefault="001812CB" w:rsidP="0014096D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</w:t>
            </w:r>
            <w:r w:rsidR="0014096D">
              <w:rPr>
                <w:rFonts w:ascii="Arial" w:hAnsi="Arial" w:cs="Arial"/>
              </w:rPr>
              <w:t>7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1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3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5</w:t>
            </w:r>
            <w:r w:rsidRPr="001812CB">
              <w:rPr>
                <w:rFonts w:ascii="Arial" w:hAnsi="Arial" w:cs="Arial"/>
              </w:rPr>
              <w:t>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8AAD" w14:textId="632BABC4" w:rsidR="00CB3E52" w:rsidRDefault="00232CFA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NR-1 is applied for system information combination</w:t>
            </w:r>
          </w:p>
          <w:p w14:paraId="1D69745E" w14:textId="1921BA5C" w:rsidR="00232CFA" w:rsidRDefault="00232CFA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 during RAN5-92-e meeting</w:t>
            </w:r>
          </w:p>
          <w:p w14:paraId="6B5F4EBA" w14:textId="77777777" w:rsidR="0014096D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25C1E2C" w14:textId="62FE4756" w:rsidR="0014096D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TS 38.523 Section 7.1.3.0 Indicates UE TEST LOOP MODE A during preamble.</w:t>
            </w:r>
          </w:p>
          <w:p w14:paraId="4622FFC1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7BA6235" w14:textId="57DAB800" w:rsidR="001C27B3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NULL Ciphering must be set only for SCG.</w:t>
            </w:r>
          </w:p>
          <w:p w14:paraId="545675F3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1048971B" w14:textId="77777777" w:rsidR="00CB3E52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PDCP Initialization is getting applied to “</w:t>
            </w:r>
            <w:r w:rsidRPr="0014096D">
              <w:rPr>
                <w:rFonts w:cs="Arial"/>
                <w:color w:val="000000"/>
                <w:lang w:val="en-US" w:eastAsia="zh-CN"/>
              </w:rPr>
              <w:t>tsc_NR_DRB2</w:t>
            </w:r>
            <w:r>
              <w:rPr>
                <w:rFonts w:cs="Arial"/>
                <w:color w:val="000000"/>
                <w:lang w:val="en-US" w:eastAsia="zh-CN"/>
              </w:rPr>
              <w:t>” by default which is not the default DRB id for SCG.</w:t>
            </w:r>
          </w:p>
          <w:p w14:paraId="4BD9B196" w14:textId="77777777" w:rsidR="0014096D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0C4EDC9" w14:textId="11A758E4" w:rsidR="0014096D" w:rsidRPr="00391FB8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The function </w:t>
            </w:r>
            <w:r w:rsidRPr="0014096D">
              <w:rPr>
                <w:rFonts w:cs="Arial"/>
                <w:color w:val="000000"/>
                <w:lang w:val="en-US" w:eastAsia="zh-CN"/>
              </w:rPr>
              <w:t>f_NR5GC_RRC_ConnectedState3N_NRDC</w:t>
            </w:r>
            <w:r>
              <w:rPr>
                <w:rFonts w:cs="Arial"/>
                <w:color w:val="000000"/>
                <w:lang w:val="en-US" w:eastAsia="zh-CN"/>
              </w:rPr>
              <w:t xml:space="preserve"> has a bug where if bearer type is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MCG_Split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, the PDCP input parameter is not used. Instead it uses default PDCP parameters.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1E78CB92" w14:textId="77777777" w:rsidR="0014096D" w:rsidRDefault="0014096D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B265A90" w14:textId="53EB753C" w:rsidR="0014096D" w:rsidRDefault="0014096D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Configured </w:t>
            </w:r>
            <w:proofErr w:type="spellStart"/>
            <w:r>
              <w:rPr>
                <w:rFonts w:cs="Arial"/>
                <w:lang w:eastAsia="zh-CN"/>
              </w:rPr>
              <w:t>TEST_LOOPModeA_ON</w:t>
            </w:r>
            <w:proofErr w:type="spellEnd"/>
            <w:r>
              <w:rPr>
                <w:rFonts w:cs="Arial"/>
                <w:lang w:eastAsia="zh-CN"/>
              </w:rPr>
              <w:t xml:space="preserve"> during Preamble.</w:t>
            </w:r>
          </w:p>
          <w:p w14:paraId="0B43567D" w14:textId="77777777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C3A03" w14:textId="5A4541F5" w:rsidR="00CB3E52" w:rsidRDefault="003B1DEA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Ciphering algorithm of the SCG bearer to NULL</w:t>
            </w:r>
          </w:p>
          <w:p w14:paraId="37C7AE26" w14:textId="77777777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270C76B" w14:textId="4F0369F9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Passed SCG DRB id as input parameter to </w:t>
            </w:r>
            <w:proofErr w:type="spellStart"/>
            <w:r>
              <w:rPr>
                <w:rFonts w:cs="Arial"/>
                <w:lang w:eastAsia="zh-CN"/>
              </w:rPr>
              <w:t>f_NR_PDCP_Init</w:t>
            </w:r>
            <w:proofErr w:type="spellEnd"/>
          </w:p>
          <w:p w14:paraId="51056446" w14:textId="77777777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7FD2F10" w14:textId="6A76D1E6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Added section that sends another RRC Reconfiguration message modifying PDCP </w:t>
            </w:r>
            <w:proofErr w:type="spellStart"/>
            <w:r>
              <w:rPr>
                <w:rFonts w:cs="Arial"/>
                <w:lang w:eastAsia="zh-CN"/>
              </w:rPr>
              <w:t>DiscardTimer</w:t>
            </w:r>
            <w:proofErr w:type="spellEnd"/>
            <w:r>
              <w:rPr>
                <w:rFonts w:cs="Arial"/>
                <w:lang w:eastAsia="zh-CN"/>
              </w:rPr>
              <w:t xml:space="preserve"> and ul-</w:t>
            </w:r>
            <w:proofErr w:type="spellStart"/>
            <w:r>
              <w:rPr>
                <w:rFonts w:cs="Arial"/>
                <w:lang w:eastAsia="zh-CN"/>
              </w:rPr>
              <w:t>DataSplitThreshold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1A856340" w14:textId="3745DC2B" w:rsidR="003B1DEA" w:rsidRPr="00C91E2F" w:rsidRDefault="003B1DEA" w:rsidP="00DA37D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E4C412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CCFA827" w:rsidR="00CB3E52" w:rsidRPr="00C91E2F" w:rsidRDefault="000903D0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PDCP_NR5GC</w:t>
            </w:r>
            <w:r w:rsidR="00CB3E52">
              <w:rPr>
                <w:rFonts w:ascii="Arial" w:hAnsi="Arial" w:cs="Arial"/>
              </w:rPr>
              <w:t>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BB3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>function f_TC_7_1_3_5_2_NR5GC() runs on NR5GC_PTC</w:t>
            </w:r>
          </w:p>
          <w:p w14:paraId="6FB900E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65884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7D29A8C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423D328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0C8940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69E2A2D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68EAA1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1A20EC5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0903D0">
              <w:rPr>
                <w:rFonts w:ascii="Courier New" w:hAnsi="Courier New" w:cs="Courier New"/>
                <w:lang w:eastAsia="de-DE"/>
              </w:rPr>
              <w:t>,{nr_Cell1, nr_Cell10});    //=&gt; to initialise the frequencies and cells as per NR-DC</w:t>
            </w:r>
          </w:p>
          <w:p w14:paraId="7C18466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A5109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(nr_Cell10);  //In NR-DC, we use inter-band cells =&gt; cell 1 + Cell 10. A prose CR is needed</w:t>
            </w:r>
          </w:p>
          <w:p w14:paraId="21F77BE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5A2C5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f_NR_PDCP_Init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(v_NR_PDCP_State,PDCP_SNLength18);</w:t>
            </w:r>
          </w:p>
          <w:p w14:paraId="54638EA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A653581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67C2413F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f_NR5GC_Preamble(nr_Cell1, STATE_IDLE_1A);</w:t>
            </w:r>
            <w:r w:rsidRPr="000903D0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224DEE3F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f_NR_AS_CipheringAlgorithm_Set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(nea0);</w:t>
            </w:r>
          </w:p>
          <w:p w14:paraId="22B9B0F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C7CC6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33F953E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f_NR5GC_RRC_ConnectedState3N_NRDC( nr_Cell1,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(ms500, len18bits, len18bits,-,b100)); //=&gt; Will bring UE to connected state, The SCG DRB is configured in normal mode</w:t>
            </w:r>
          </w:p>
          <w:p w14:paraId="7F1384A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2AD4D11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//Reconfigure  SCG DRB PDCP in Test Mode in SS</w:t>
            </w:r>
          </w:p>
          <w:p w14:paraId="416516E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)};</w:t>
            </w:r>
          </w:p>
          <w:p w14:paraId="5E2D39D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0810F2B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3BB81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710FB07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f_TC_7_1_3_5_2_NR_TestBody(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717B24B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C3D67C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7AC27C7A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122E4FF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f_NR_ReleaseAllCells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0E712DDC" w14:textId="15BE1265" w:rsidR="00CB3E52" w:rsidRPr="00CA4CF2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35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>function f_TC_7_1_3_5_2_NR5GC() runs on NR5GC_PTC</w:t>
            </w:r>
          </w:p>
          <w:p w14:paraId="786E42C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90413B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6C7574C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710EB91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5CDF47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RadioBearerConfig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v_RadioBearerConfig2;</w:t>
            </w:r>
          </w:p>
          <w:p w14:paraId="2E36E0B5" w14:textId="631D6C5B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0A57388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RRCReconfiguration_v1530_IEs v_V1530Ext;</w:t>
            </w:r>
          </w:p>
          <w:p w14:paraId="0A9D9A11" w14:textId="22ECE3E1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B2C44F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4C5F43F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lastRenderedPageBreak/>
              <w:t xml:space="preserve">    f_NR5GC_Init_NRDC(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0903D0">
              <w:rPr>
                <w:rFonts w:ascii="Courier New" w:hAnsi="Courier New" w:cs="Courier New"/>
                <w:lang w:eastAsia="de-DE"/>
              </w:rPr>
              <w:t>,{nr_Cell1, nr_Cell10});    //=&gt; to initialise the frequencies and cells as per NR-DC</w:t>
            </w:r>
          </w:p>
          <w:p w14:paraId="7DBF8BC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862802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(nr_Cell10);  //In NR-DC, we use inter-band cells =&gt; cell 1 + Cell 10. A prose CR is needed</w:t>
            </w:r>
          </w:p>
          <w:p w14:paraId="35DC166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53BE3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2B50D3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C7AFA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25AB2D0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f_NR5GC_Preamble(nr_Cell1, STATE_IDLE_1A,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r w:rsidRPr="000903D0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32EB53B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f_NR_AS_CipheringAlgorithm_Set_SCG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(nea0);</w:t>
            </w:r>
          </w:p>
          <w:p w14:paraId="08F6613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FCC33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71D8EF7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f_NR5GC_RRC_ConnectedState3N_NRDC( nr_Cell1,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(ms500, len18bits, len18bits,-,b100)); //=&gt; Will bring UE to connected state, The SCG DRB is configured in normal mode</w:t>
            </w:r>
          </w:p>
          <w:p w14:paraId="2A6778C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5E914E5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768C7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f_NR_PDCP_Init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(v_NR_PDCP_State,PDCP_SNLength18,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9F666B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//Reconfigure  SCG DRB PDCP in Test Mode in SS</w:t>
            </w:r>
          </w:p>
          <w:p w14:paraId="2CCEBBD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)};</w:t>
            </w:r>
          </w:p>
          <w:p w14:paraId="120906A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51B3F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728B8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:= {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cs_NR_DRB_ToAddMod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(omit,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, -, -,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cs_NR_PDCP_Config_UlPathSCG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(ms500, len18bits, len18bits, tsc_NR_CellGroupId_SCG,b100))};</w:t>
            </w:r>
          </w:p>
          <w:p w14:paraId="1F5EE69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v_RadioBearerConfig2 := cs_38508_RadioBearerConfigDef(-,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6C061E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v_V1530Ext := f_NRDC_BuildRRCReconfiguration_v1530(omit, omit, v_RadioBearerConfig2);</w:t>
            </w:r>
          </w:p>
          <w:p w14:paraId="6D78C63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//SS transmits an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RRCReconfiguration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message containing NR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RadioBearerConfig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to modify PDCP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discardTimer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value of SCG DRB.</w:t>
            </w:r>
          </w:p>
          <w:p w14:paraId="4D590A0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f_NR_SendRRCReconfiguration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(nr_Cell1, -,-, v_V1530Ext);</w:t>
            </w:r>
          </w:p>
          <w:p w14:paraId="6BE213C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B1E3281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30845E1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1AB9C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54DE5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7E225B7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f_TC_7_1_3_5_2_NR_TestBody(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29CDB83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542114E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142BFC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7693A2A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f_NR_ReleaseAllCells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2E4EA80E" w14:textId="18D30F13" w:rsidR="00CB3E52" w:rsidRPr="00CA4CF2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706341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75FF119A" w:rsidR="00CB3E52" w:rsidRPr="00F706D7" w:rsidRDefault="00BF4A31" w:rsidP="00F35C30">
            <w:pPr>
              <w:rPr>
                <w:rFonts w:ascii="Arial" w:hAnsi="Arial" w:cs="Arial"/>
                <w:lang w:val="en-US"/>
              </w:rPr>
            </w:pPr>
            <w:r w:rsidRPr="00BF4A31">
              <w:rPr>
                <w:rFonts w:ascii="Arial" w:hAnsi="Arial" w:cs="Arial"/>
                <w:lang w:val="en-US"/>
              </w:rPr>
              <w:t>f_TC_7_1_3_5_2_NR_TestBody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87F" w14:textId="5A369F05" w:rsidR="004653BC" w:rsidRPr="004653BC" w:rsidRDefault="004653BC" w:rsidP="00E0630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The template “</w:t>
            </w:r>
            <w:proofErr w:type="spellStart"/>
            <w:r w:rsidRPr="004653BC">
              <w:rPr>
                <w:rFonts w:cs="Arial"/>
                <w:lang w:eastAsia="zh-CN"/>
              </w:rPr>
              <w:t>cs_NR_PDCP_Config_UlPath</w:t>
            </w:r>
            <w:proofErr w:type="spellEnd"/>
            <w:r>
              <w:rPr>
                <w:rFonts w:cs="Arial"/>
                <w:lang w:eastAsia="zh-CN"/>
              </w:rPr>
              <w:t>” used configures PDCP Config with LCID of tsc_NR_DRB2 which is not the same as the SCG DRB id</w:t>
            </w:r>
          </w:p>
          <w:p w14:paraId="598F6EBC" w14:textId="77777777" w:rsidR="004653BC" w:rsidRDefault="004653BC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194FA00A" w14:textId="27E24882" w:rsidR="00CB3E52" w:rsidRPr="00262904" w:rsidRDefault="004653BC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At step 5-6, RRC Reconfiguration message is sent on SCG.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E715" w14:textId="57065F14" w:rsidR="004653BC" w:rsidRPr="004653BC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 new template is created (see Section 2.3) and is used in this function instead.</w:t>
            </w:r>
          </w:p>
          <w:p w14:paraId="1647E9DF" w14:textId="77777777" w:rsidR="004653BC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eastAsia="zh-CN"/>
              </w:rPr>
            </w:pPr>
          </w:p>
          <w:p w14:paraId="6F6BF244" w14:textId="7C7F5EC0" w:rsidR="00326825" w:rsidRPr="00262904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nr_Cell1 to send Reconfiguration message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F7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9BB" w14:textId="7962C9A5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>function f_TC_7_1_3_5_2_NR_TestBody(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72A3F1A7" w14:textId="77777777" w:rsidR="00CB3E52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67A8004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65301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6968933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081A4FF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//@siclog "Step 5-6"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@</w:t>
            </w:r>
          </w:p>
          <w:p w14:paraId="747A292A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0D8A352F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0A27088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167F8661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3552EE76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4992F9B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681A018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55E7735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2B3F9F8D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42D8B5BF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0EC12BD8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23BBAD93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2F285E9C" w14:textId="71FEAB6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520287CD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20A734" w14:textId="4C002901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D31D997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3C75419C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F3F5C5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90F176" w14:textId="51732527" w:rsidR="004653BC" w:rsidRPr="00CA4CF2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0C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>function f_TC_7_1_3_5_2_NR_TestBody(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221F7EB3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D4C59CE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1DFB94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A4946C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782C1E2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//@siclog "Step 5-6"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@</w:t>
            </w:r>
          </w:p>
          <w:p w14:paraId="4F8D6EF2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lastRenderedPageBreak/>
              <w:t xml:space="preserve">    //SS transmits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7FE61D57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3A00943B" w14:textId="78535E11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cs_NR_PDCP_Config_UlPathSCG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43437E9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0F5B4012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3AB59947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3C60F1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403E889A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3A0B573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601D6F3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6441289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32BFE461" w14:textId="63254A6F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r w:rsidRPr="00A27AE6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4653BC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06A932C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240EF350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98FBC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401136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08A9D3C4" w14:textId="36155AB9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26825">
              <w:rPr>
                <w:rFonts w:ascii="Courier New" w:hAnsi="Courier New" w:cs="Courier New"/>
              </w:rPr>
              <w:t xml:space="preserve">   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9F5FF87" w14:textId="17A02282" w:rsidR="00E0630E" w:rsidRPr="00B26EE8" w:rsidRDefault="00E0630E" w:rsidP="00E0630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9" w:name="_Toc77706342"/>
      <w:r w:rsidRPr="00B26EE8">
        <w:rPr>
          <w:rFonts w:cs="Arial"/>
          <w:color w:val="000000"/>
        </w:rPr>
        <w:lastRenderedPageBreak/>
        <w:t xml:space="preserve">Change </w:t>
      </w:r>
      <w:r w:rsidR="005B2402">
        <w:rPr>
          <w:rFonts w:cs="Arial"/>
          <w:color w:val="000000"/>
        </w:rPr>
        <w:t>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630E" w14:paraId="07871568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A2B" w14:textId="77777777" w:rsidR="00E0630E" w:rsidRPr="00597FF8" w:rsidRDefault="00E0630E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271" w14:textId="283F0A2D" w:rsidR="00E0630E" w:rsidRPr="00F706D7" w:rsidRDefault="00A27AE6" w:rsidP="00F35C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New template </w:t>
            </w:r>
            <w:proofErr w:type="spellStart"/>
            <w:r>
              <w:rPr>
                <w:rFonts w:ascii="Arial" w:hAnsi="Arial" w:cs="Arial"/>
                <w:lang w:val="en-US"/>
              </w:rPr>
              <w:t>cs_NR_PDCP_Config_UlPathSCG</w:t>
            </w:r>
            <w:proofErr w:type="spellEnd"/>
          </w:p>
        </w:tc>
      </w:tr>
      <w:tr w:rsidR="00E0630E" w14:paraId="2F56A58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DC7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382E" w14:textId="77777777" w:rsidR="00A27AE6" w:rsidRPr="004653BC" w:rsidRDefault="00A27AE6" w:rsidP="00A27AE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The template “</w:t>
            </w:r>
            <w:proofErr w:type="spellStart"/>
            <w:r w:rsidRPr="004653BC">
              <w:rPr>
                <w:rFonts w:cs="Arial"/>
                <w:lang w:eastAsia="zh-CN"/>
              </w:rPr>
              <w:t>cs_NR_PDCP_Config_UlPath</w:t>
            </w:r>
            <w:proofErr w:type="spellEnd"/>
            <w:r>
              <w:rPr>
                <w:rFonts w:cs="Arial"/>
                <w:lang w:eastAsia="zh-CN"/>
              </w:rPr>
              <w:t>” used configures PDCP Config with LCID of tsc_NR_DRB2 which is not the same as the SCG DRB id</w:t>
            </w:r>
          </w:p>
          <w:p w14:paraId="764AD191" w14:textId="50EF86B2" w:rsidR="00E0630E" w:rsidRPr="00A27AE6" w:rsidRDefault="00E0630E" w:rsidP="00F35C3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</w:tc>
      </w:tr>
      <w:tr w:rsidR="00E0630E" w14:paraId="7A3B94B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86C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EC" w14:textId="62AB56C5" w:rsidR="00E0630E" w:rsidRPr="00262904" w:rsidRDefault="00A27AE6" w:rsidP="00A27AE6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Created a new template “</w:t>
            </w:r>
            <w:proofErr w:type="spellStart"/>
            <w:r>
              <w:rPr>
                <w:rFonts w:cs="Arial"/>
                <w:lang w:val="en-US"/>
              </w:rPr>
              <w:t>cs_NR_PDCP_Config_UlPathSCG</w:t>
            </w:r>
            <w:proofErr w:type="spellEnd"/>
            <w:r>
              <w:rPr>
                <w:rFonts w:cs="Arial"/>
                <w:lang w:val="en-US"/>
              </w:rPr>
              <w:t xml:space="preserve">” </w:t>
            </w:r>
            <w:r>
              <w:rPr>
                <w:rFonts w:cs="Arial"/>
                <w:lang w:eastAsia="zh-CN"/>
              </w:rPr>
              <w:t>based on the “</w:t>
            </w:r>
            <w:proofErr w:type="spellStart"/>
            <w:r>
              <w:rPr>
                <w:rFonts w:cs="Arial"/>
                <w:lang w:eastAsia="zh-CN"/>
              </w:rPr>
              <w:t>cs_NR_PDCP_ConfigUlPath</w:t>
            </w:r>
            <w:proofErr w:type="spellEnd"/>
            <w:r>
              <w:rPr>
                <w:rFonts w:cs="Arial"/>
                <w:lang w:eastAsia="zh-CN"/>
              </w:rPr>
              <w:t>” but where the LCID is that of tsc_NR_DRB3 (Default SCG Bearer)</w:t>
            </w:r>
          </w:p>
        </w:tc>
      </w:tr>
      <w:tr w:rsidR="00E0630E" w14:paraId="5011F86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FF3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235" w14:textId="69315BD1" w:rsidR="00E0630E" w:rsidRPr="00C91E2F" w:rsidRDefault="00A27AE6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NR_PDCP_Common.ttcn</w:t>
            </w:r>
            <w:proofErr w:type="spellEnd"/>
          </w:p>
        </w:tc>
      </w:tr>
      <w:tr w:rsidR="00E0630E" w14:paraId="1FE922C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13F" w14:textId="77777777" w:rsidR="00E0630E" w:rsidRPr="00EE1104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31" w14:textId="77777777" w:rsidR="00E0630E" w:rsidRPr="00EE1104" w:rsidRDefault="00E0630E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4DE8F201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7C9900E7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6DCC42B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673C" w14:textId="259C4508" w:rsidR="00E0630E" w:rsidRPr="00CA4CF2" w:rsidRDefault="00E0630E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02818C2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2D4A9FD2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75FF26F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12C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template (value) </w:t>
            </w:r>
            <w:proofErr w:type="spellStart"/>
            <w:r w:rsidRPr="00A27AE6">
              <w:rPr>
                <w:rFonts w:ascii="Courier New" w:hAnsi="Courier New" w:cs="Courier New"/>
              </w:rPr>
              <w:t>PDCP_Config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cs_NR_PDCP_Config_UlPathSCG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r w:rsidRPr="00A27AE6">
              <w:rPr>
                <w:rFonts w:ascii="Courier New" w:hAnsi="Courier New" w:cs="Courier New"/>
              </w:rPr>
              <w:t>NR_PDCP_DiscardTimer_Type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p_DiscardTimer</w:t>
            </w:r>
            <w:proofErr w:type="spellEnd"/>
            <w:r w:rsidRPr="00A27AE6">
              <w:rPr>
                <w:rFonts w:ascii="Courier New" w:hAnsi="Courier New" w:cs="Courier New"/>
              </w:rPr>
              <w:t>,</w:t>
            </w:r>
          </w:p>
          <w:p w14:paraId="44E5F920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NR_PDCP_SN_UL_Type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p_SN_UL,</w:t>
            </w:r>
          </w:p>
          <w:p w14:paraId="45930915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NR_PDCP_SN_DL_Type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p_SN_DL,</w:t>
            </w:r>
          </w:p>
          <w:p w14:paraId="34D036E8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CellGroupId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p_CellGroup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A27AE6">
              <w:rPr>
                <w:rFonts w:ascii="Courier New" w:hAnsi="Courier New" w:cs="Courier New"/>
              </w:rPr>
              <w:t>tsc_NR_CellGroupId_SCG</w:t>
            </w:r>
            <w:proofErr w:type="spellEnd"/>
            <w:r w:rsidRPr="00A27AE6">
              <w:rPr>
                <w:rFonts w:ascii="Courier New" w:hAnsi="Courier New" w:cs="Courier New"/>
              </w:rPr>
              <w:t>,</w:t>
            </w:r>
          </w:p>
          <w:p w14:paraId="32D738AD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UL_DataSplitThreshold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p_UlDataSplitThreshold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:= infinity_,</w:t>
            </w:r>
          </w:p>
          <w:p w14:paraId="05A608E3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template (omit) </w:t>
            </w:r>
            <w:proofErr w:type="spellStart"/>
            <w:r w:rsidRPr="00A27AE6">
              <w:rPr>
                <w:rFonts w:ascii="Courier New" w:hAnsi="Courier New" w:cs="Courier New"/>
              </w:rPr>
              <w:t>NR_PDCP_CipheringDisabled_Type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p_CipheringDisabled := omit, //@sic R5s200701 sic@</w:t>
            </w:r>
          </w:p>
          <w:p w14:paraId="4DAF9D3E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boolean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p_Pdcp_Duplication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:= false) :=</w:t>
            </w:r>
          </w:p>
          <w:p w14:paraId="653036E0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/* @status    APPROVED (ENDC) */</w:t>
            </w:r>
          </w:p>
          <w:p w14:paraId="05B62A09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cs_38508_NR_PDCP_Config (cs_38508_PDCP_Config_DRB(</w:t>
            </w:r>
            <w:proofErr w:type="spellStart"/>
            <w:r w:rsidRPr="00A27AE6">
              <w:rPr>
                <w:rFonts w:ascii="Courier New" w:hAnsi="Courier New" w:cs="Courier New"/>
              </w:rPr>
              <w:t>p_DiscardTimer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p_SN_UL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p_SN_DL</w:t>
            </w:r>
            <w:proofErr w:type="spellEnd"/>
            <w:r w:rsidRPr="00A27AE6">
              <w:rPr>
                <w:rFonts w:ascii="Courier New" w:hAnsi="Courier New" w:cs="Courier New"/>
              </w:rPr>
              <w:t>),</w:t>
            </w:r>
          </w:p>
          <w:p w14:paraId="38775C02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cs_NR_PDCP_MoreThanOneRLC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r w:rsidRPr="00A27AE6">
              <w:rPr>
                <w:rFonts w:ascii="Courier New" w:hAnsi="Courier New" w:cs="Courier New"/>
              </w:rPr>
              <w:t>cs_NR_PDCP_PrimaryPath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r w:rsidRPr="00A27AE6">
              <w:rPr>
                <w:rFonts w:ascii="Courier New" w:hAnsi="Courier New" w:cs="Courier New"/>
              </w:rPr>
              <w:t>p_CellGroup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f_NR_LogicalChannelId_DRB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(tsc_NR_DRB3)), </w:t>
            </w:r>
            <w:proofErr w:type="spellStart"/>
            <w:r w:rsidRPr="00A27AE6">
              <w:rPr>
                <w:rFonts w:ascii="Courier New" w:hAnsi="Courier New" w:cs="Courier New"/>
              </w:rPr>
              <w:t>p_UlDataSplitThreshold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p_Pdcp_Duplication</w:t>
            </w:r>
            <w:proofErr w:type="spellEnd"/>
            <w:r w:rsidRPr="00A27AE6">
              <w:rPr>
                <w:rFonts w:ascii="Courier New" w:hAnsi="Courier New" w:cs="Courier New"/>
              </w:rPr>
              <w:t>),</w:t>
            </w:r>
          </w:p>
          <w:p w14:paraId="5611902B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-,</w:t>
            </w:r>
          </w:p>
          <w:p w14:paraId="298532EB" w14:textId="7AD49A7C" w:rsidR="00E0630E" w:rsidRPr="00CA4CF2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p_CipheringDisabled</w:t>
            </w:r>
            <w:proofErr w:type="spellEnd"/>
            <w:r w:rsidRPr="00A27AE6">
              <w:rPr>
                <w:rFonts w:ascii="Courier New" w:hAnsi="Courier New" w:cs="Courier New"/>
              </w:rPr>
              <w:t>);</w:t>
            </w:r>
          </w:p>
        </w:tc>
      </w:tr>
    </w:tbl>
    <w:p w14:paraId="70F400DC" w14:textId="6570FCE8" w:rsidR="00E0630E" w:rsidRDefault="00E0630E" w:rsidP="004F064E">
      <w:pPr>
        <w:spacing w:after="0"/>
        <w:rPr>
          <w:lang w:eastAsia="en-GB"/>
        </w:rPr>
      </w:pPr>
    </w:p>
    <w:p w14:paraId="5A7E807C" w14:textId="41AF98EB" w:rsidR="00CE455C" w:rsidRDefault="00CE455C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58491298"/>
      <w:bookmarkStart w:id="21" w:name="_Toc60751532"/>
      <w:bookmarkStart w:id="22" w:name="_Toc60757078"/>
      <w:bookmarkStart w:id="23" w:name="_Toc77706349"/>
      <w:r w:rsidRPr="00DE7BF5">
        <w:rPr>
          <w:b/>
        </w:rPr>
        <w:lastRenderedPageBreak/>
        <w:t>Branches Executed</w:t>
      </w:r>
      <w:bookmarkEnd w:id="20"/>
      <w:bookmarkEnd w:id="21"/>
      <w:bookmarkEnd w:id="22"/>
      <w:bookmarkEnd w:id="23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4"/>
      <w:bookmarkStart w:id="25" w:name="_Toc295288971"/>
      <w:bookmarkStart w:id="26" w:name="_Toc325725666"/>
      <w:bookmarkStart w:id="27" w:name="_Toc51622108"/>
      <w:bookmarkStart w:id="28" w:name="_Toc56072723"/>
      <w:bookmarkStart w:id="29" w:name="_Toc77706350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0" w:name="_Toc7770635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0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6828B3E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CE455C">
        <w:rPr>
          <w:rFonts w:cs="Arial"/>
        </w:rPr>
        <w:t>7</w:t>
      </w:r>
      <w:r w:rsidR="004F064E">
        <w:rPr>
          <w:rFonts w:cs="Arial"/>
        </w:rPr>
        <w:t>_</w:t>
      </w:r>
      <w:r w:rsidR="00CE455C">
        <w:rPr>
          <w:rFonts w:cs="Arial"/>
        </w:rPr>
        <w:t>1</w:t>
      </w:r>
      <w:r w:rsidR="004F064E">
        <w:rPr>
          <w:rFonts w:cs="Arial"/>
        </w:rPr>
        <w:t>_</w:t>
      </w:r>
      <w:r w:rsidR="00CE455C">
        <w:rPr>
          <w:rFonts w:cs="Arial"/>
        </w:rPr>
        <w:t>3</w:t>
      </w:r>
      <w:r w:rsidR="004F064E">
        <w:rPr>
          <w:rFonts w:cs="Arial"/>
        </w:rPr>
        <w:t>_</w:t>
      </w:r>
      <w:r w:rsidR="00CE455C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836DFE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CE455C">
        <w:rPr>
          <w:rFonts w:cs="Arial"/>
        </w:rPr>
        <w:t>7</w:t>
      </w:r>
      <w:r w:rsidR="004F064E">
        <w:rPr>
          <w:rFonts w:cs="Arial"/>
        </w:rPr>
        <w:t>_</w:t>
      </w:r>
      <w:r w:rsidR="00CE455C">
        <w:rPr>
          <w:rFonts w:cs="Arial"/>
        </w:rPr>
        <w:t>1</w:t>
      </w:r>
      <w:r w:rsidR="004F064E">
        <w:rPr>
          <w:rFonts w:cs="Arial"/>
        </w:rPr>
        <w:t>_</w:t>
      </w:r>
      <w:r w:rsidR="00CE455C">
        <w:rPr>
          <w:rFonts w:cs="Arial"/>
        </w:rPr>
        <w:t>3</w:t>
      </w:r>
      <w:r w:rsidR="004F064E">
        <w:rPr>
          <w:rFonts w:cs="Arial"/>
        </w:rPr>
        <w:t>_</w:t>
      </w:r>
      <w:r w:rsidR="00CE455C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77706352"/>
      <w:r w:rsidRPr="000A26C1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62AD540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5A18C4">
              <w:rPr>
                <w:rFonts w:ascii="Arial" w:hAnsi="Arial"/>
                <w:b/>
              </w:rPr>
              <w:t>889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EACA" w14:textId="77777777" w:rsidR="009C12DD" w:rsidRDefault="009C12DD">
      <w:r>
        <w:separator/>
      </w:r>
    </w:p>
  </w:endnote>
  <w:endnote w:type="continuationSeparator" w:id="0">
    <w:p w14:paraId="64A3C671" w14:textId="77777777" w:rsidR="009C12DD" w:rsidRDefault="009C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E960" w14:textId="77777777" w:rsidR="009C12DD" w:rsidRDefault="009C12DD">
      <w:r>
        <w:separator/>
      </w:r>
    </w:p>
  </w:footnote>
  <w:footnote w:type="continuationSeparator" w:id="0">
    <w:p w14:paraId="6AC3079F" w14:textId="77777777" w:rsidR="009C12DD" w:rsidRDefault="009C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14096D" w:rsidRDefault="00140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14096D" w:rsidRDefault="001409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14096D" w:rsidRDefault="001409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14096D" w:rsidRDefault="001409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903D0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096D"/>
    <w:rsid w:val="00145D43"/>
    <w:rsid w:val="00156413"/>
    <w:rsid w:val="00157B4F"/>
    <w:rsid w:val="00170442"/>
    <w:rsid w:val="001812CB"/>
    <w:rsid w:val="00192C46"/>
    <w:rsid w:val="001A08B3"/>
    <w:rsid w:val="001A09A3"/>
    <w:rsid w:val="001A433F"/>
    <w:rsid w:val="001A7B60"/>
    <w:rsid w:val="001A7C41"/>
    <w:rsid w:val="001B013D"/>
    <w:rsid w:val="001B52F0"/>
    <w:rsid w:val="001B7A65"/>
    <w:rsid w:val="001C27B3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2CFA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3F4AA3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653BC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18C4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255FD"/>
    <w:rsid w:val="00731679"/>
    <w:rsid w:val="0073250E"/>
    <w:rsid w:val="00737739"/>
    <w:rsid w:val="00745BF0"/>
    <w:rsid w:val="00746CCD"/>
    <w:rsid w:val="00747AFC"/>
    <w:rsid w:val="00760916"/>
    <w:rsid w:val="007617D9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20BC1"/>
    <w:rsid w:val="00937A5E"/>
    <w:rsid w:val="00941E30"/>
    <w:rsid w:val="009777D9"/>
    <w:rsid w:val="00981C22"/>
    <w:rsid w:val="00983AD3"/>
    <w:rsid w:val="00991B88"/>
    <w:rsid w:val="009A5753"/>
    <w:rsid w:val="009A579D"/>
    <w:rsid w:val="009A68E6"/>
    <w:rsid w:val="009B0C3B"/>
    <w:rsid w:val="009C12DD"/>
    <w:rsid w:val="009C3ADF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AE6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C5820"/>
    <w:rsid w:val="00AC699E"/>
    <w:rsid w:val="00AD1CD8"/>
    <w:rsid w:val="00AF38CD"/>
    <w:rsid w:val="00B15AC8"/>
    <w:rsid w:val="00B2248B"/>
    <w:rsid w:val="00B258BB"/>
    <w:rsid w:val="00B46529"/>
    <w:rsid w:val="00B51C00"/>
    <w:rsid w:val="00B64D39"/>
    <w:rsid w:val="00B67B97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6BB8"/>
    <w:rsid w:val="00BE0CDC"/>
    <w:rsid w:val="00BF4A31"/>
    <w:rsid w:val="00C068AF"/>
    <w:rsid w:val="00C32A09"/>
    <w:rsid w:val="00C350C5"/>
    <w:rsid w:val="00C3633B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455C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4E70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4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8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7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1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9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7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EE49D-87AF-4482-8573-89BD816D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2130</Words>
  <Characters>12145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1900-01-01T07:00:00Z</cp:lastPrinted>
  <dcterms:created xsi:type="dcterms:W3CDTF">2021-08-13T21:02:00Z</dcterms:created>
  <dcterms:modified xsi:type="dcterms:W3CDTF">2021-08-13T21:03:00Z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