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39E1" w:rsidRDefault="003B39E1" w:rsidP="003B39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49BA">
        <w:fldChar w:fldCharType="begin"/>
      </w:r>
      <w:r w:rsidR="006E49BA">
        <w:instrText xml:space="preserve"> DOCPROPERTY  TSG/WGRef  \* MERGEFORMAT </w:instrText>
      </w:r>
      <w:r w:rsidR="006E49BA">
        <w:fldChar w:fldCharType="separate"/>
      </w:r>
      <w:r>
        <w:rPr>
          <w:b/>
          <w:noProof/>
          <w:sz w:val="24"/>
        </w:rPr>
        <w:t>RAN5</w:t>
      </w:r>
      <w:r w:rsidR="006E49B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49BA">
        <w:fldChar w:fldCharType="begin"/>
      </w:r>
      <w:r w:rsidR="006E49BA">
        <w:instrText xml:space="preserve"> DOCPROPERTY  MtgSeq  \* MERGEFORMAT </w:instrText>
      </w:r>
      <w:r w:rsidR="006E49BA">
        <w:fldChar w:fldCharType="separate"/>
      </w:r>
      <w:r w:rsidRPr="00EB09B7">
        <w:rPr>
          <w:b/>
          <w:noProof/>
          <w:sz w:val="24"/>
        </w:rPr>
        <w:t>2021</w:t>
      </w:r>
      <w:r w:rsidR="006E49BA">
        <w:rPr>
          <w:b/>
          <w:noProof/>
          <w:sz w:val="24"/>
        </w:rPr>
        <w:fldChar w:fldCharType="end"/>
      </w:r>
      <w:r w:rsidR="006E49BA">
        <w:fldChar w:fldCharType="begin"/>
      </w:r>
      <w:r w:rsidR="006E49BA">
        <w:instrText xml:space="preserve"> DOCPROPERTY  MtgTitle  \* MERGEFORMAT </w:instrText>
      </w:r>
      <w:r w:rsidR="006E49BA">
        <w:fldChar w:fldCharType="separate"/>
      </w:r>
      <w:r>
        <w:rPr>
          <w:b/>
          <w:noProof/>
          <w:sz w:val="24"/>
        </w:rPr>
        <w:t>-TTCN email</w:t>
      </w:r>
      <w:r w:rsidR="006E49B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E49BA">
        <w:fldChar w:fldCharType="begin"/>
      </w:r>
      <w:r w:rsidR="006E49BA">
        <w:instrText xml:space="preserve"> DOCPROPERTY  Tdoc#  \* MERGEFORMAT </w:instrText>
      </w:r>
      <w:r w:rsidR="006E49BA">
        <w:fldChar w:fldCharType="separate"/>
      </w:r>
      <w:r w:rsidRPr="00E13F3D">
        <w:rPr>
          <w:b/>
          <w:i/>
          <w:noProof/>
          <w:sz w:val="28"/>
        </w:rPr>
        <w:t>R5s210886</w:t>
      </w:r>
      <w:r w:rsidR="006E49BA">
        <w:rPr>
          <w:b/>
          <w:i/>
          <w:noProof/>
          <w:sz w:val="28"/>
        </w:rPr>
        <w:fldChar w:fldCharType="end"/>
      </w:r>
    </w:p>
    <w:p w:rsidR="003B39E1" w:rsidRDefault="006E49BA" w:rsidP="003B39E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B39E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B39E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3B39E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B39E1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3B39E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B39E1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39E1" w:rsidTr="003B39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9E1" w:rsidRDefault="003B39E1" w:rsidP="003B39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B39E1" w:rsidTr="003B39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39E1" w:rsidRDefault="003B39E1" w:rsidP="003B39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B39E1" w:rsidTr="003B39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39E1" w:rsidRDefault="003B39E1" w:rsidP="003B3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9E1" w:rsidTr="003B39E1">
        <w:tc>
          <w:tcPr>
            <w:tcW w:w="142" w:type="dxa"/>
            <w:tcBorders>
              <w:left w:val="single" w:sz="4" w:space="0" w:color="auto"/>
            </w:tcBorders>
          </w:tcPr>
          <w:p w:rsidR="003B39E1" w:rsidRDefault="003B39E1" w:rsidP="003B39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B39E1" w:rsidRPr="00410371" w:rsidRDefault="006E49BA" w:rsidP="003B39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B39E1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B39E1" w:rsidRDefault="003B39E1" w:rsidP="003B39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B39E1" w:rsidRPr="00410371" w:rsidRDefault="006E49BA" w:rsidP="003B39E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B39E1" w:rsidRPr="00410371">
              <w:rPr>
                <w:b/>
                <w:noProof/>
                <w:sz w:val="28"/>
              </w:rPr>
              <w:t>1884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B39E1" w:rsidRDefault="003B39E1" w:rsidP="003B39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B39E1" w:rsidRPr="00410371" w:rsidRDefault="006E49BA" w:rsidP="003B39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B39E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B39E1" w:rsidRDefault="003B39E1" w:rsidP="003B39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B39E1" w:rsidRPr="00410371" w:rsidRDefault="006E49BA" w:rsidP="003B39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B39E1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B39E1" w:rsidRDefault="003B39E1" w:rsidP="003B39E1">
            <w:pPr>
              <w:pStyle w:val="CRCoverPage"/>
              <w:spacing w:after="0"/>
              <w:rPr>
                <w:noProof/>
              </w:rPr>
            </w:pPr>
          </w:p>
        </w:tc>
      </w:tr>
      <w:tr w:rsidR="003B39E1" w:rsidTr="003B39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39E1" w:rsidRDefault="003B39E1" w:rsidP="003B39E1">
            <w:pPr>
              <w:pStyle w:val="CRCoverPage"/>
              <w:spacing w:after="0"/>
              <w:rPr>
                <w:noProof/>
              </w:rPr>
            </w:pPr>
          </w:p>
        </w:tc>
      </w:tr>
      <w:tr w:rsidR="003B39E1" w:rsidTr="003B39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B39E1" w:rsidRPr="00F25D98" w:rsidRDefault="003B39E1" w:rsidP="003B39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B39E1" w:rsidTr="003B39E1">
        <w:tc>
          <w:tcPr>
            <w:tcW w:w="9641" w:type="dxa"/>
            <w:gridSpan w:val="9"/>
          </w:tcPr>
          <w:p w:rsidR="003B39E1" w:rsidRDefault="003B39E1" w:rsidP="003B3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B39E1" w:rsidRDefault="003B39E1" w:rsidP="003B39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39E1" w:rsidTr="003B39E1">
        <w:tc>
          <w:tcPr>
            <w:tcW w:w="2835" w:type="dxa"/>
          </w:tcPr>
          <w:p w:rsidR="003B39E1" w:rsidRDefault="003B39E1" w:rsidP="003B39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B39E1" w:rsidRDefault="003B39E1" w:rsidP="003B39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B39E1" w:rsidRDefault="003B39E1" w:rsidP="003B3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B39E1" w:rsidRDefault="003B39E1" w:rsidP="003B39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39E1" w:rsidRDefault="003B39E1" w:rsidP="003B3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B39E1" w:rsidRDefault="003B39E1" w:rsidP="003B39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B39E1" w:rsidRDefault="003B39E1" w:rsidP="003B3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B39E1" w:rsidRDefault="003B39E1" w:rsidP="003B39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39E1" w:rsidRDefault="003B39E1" w:rsidP="003B39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B39E1" w:rsidRDefault="003B39E1" w:rsidP="003B39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39E1" w:rsidTr="003B39E1">
        <w:tc>
          <w:tcPr>
            <w:tcW w:w="9640" w:type="dxa"/>
            <w:gridSpan w:val="11"/>
          </w:tcPr>
          <w:p w:rsidR="003B39E1" w:rsidRDefault="003B39E1" w:rsidP="003B3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9E1" w:rsidTr="003B39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B39E1" w:rsidRDefault="003B39E1" w:rsidP="003B3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39E1" w:rsidRDefault="006E49BA" w:rsidP="003B39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B39E1">
              <w:t>Correction to NR testcases 7.1.2.3.5 and 7.1.2.3.5a</w:t>
            </w:r>
            <w:r>
              <w:fldChar w:fldCharType="end"/>
            </w:r>
          </w:p>
        </w:tc>
      </w:tr>
      <w:tr w:rsidR="003B39E1" w:rsidTr="003B39E1">
        <w:tc>
          <w:tcPr>
            <w:tcW w:w="1843" w:type="dxa"/>
            <w:tcBorders>
              <w:left w:val="single" w:sz="4" w:space="0" w:color="auto"/>
            </w:tcBorders>
          </w:tcPr>
          <w:p w:rsidR="003B39E1" w:rsidRDefault="003B39E1" w:rsidP="003B3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39E1" w:rsidRDefault="003B39E1" w:rsidP="003B3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9E1" w:rsidTr="003B39E1">
        <w:tc>
          <w:tcPr>
            <w:tcW w:w="1843" w:type="dxa"/>
            <w:tcBorders>
              <w:left w:val="single" w:sz="4" w:space="0" w:color="auto"/>
            </w:tcBorders>
          </w:tcPr>
          <w:p w:rsidR="003B39E1" w:rsidRDefault="003B39E1" w:rsidP="003B3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39E1" w:rsidRDefault="006E49BA" w:rsidP="003B39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B39E1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B39E1" w:rsidTr="003B39E1">
        <w:tc>
          <w:tcPr>
            <w:tcW w:w="1843" w:type="dxa"/>
            <w:tcBorders>
              <w:left w:val="single" w:sz="4" w:space="0" w:color="auto"/>
            </w:tcBorders>
          </w:tcPr>
          <w:p w:rsidR="003B39E1" w:rsidRDefault="003B39E1" w:rsidP="003B3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39E1" w:rsidRDefault="003B39E1" w:rsidP="003B39E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E49BA">
              <w:fldChar w:fldCharType="begin"/>
            </w:r>
            <w:r w:rsidR="006E49BA">
              <w:instrText xml:space="preserve"> DOCPROPERTY  SourceIfTsg  \* MERGEFORMAT </w:instrText>
            </w:r>
            <w:r w:rsidR="006E49BA">
              <w:fldChar w:fldCharType="separate"/>
            </w:r>
            <w:r w:rsidR="006E49BA">
              <w:fldChar w:fldCharType="end"/>
            </w:r>
          </w:p>
        </w:tc>
      </w:tr>
      <w:tr w:rsidR="003B39E1" w:rsidTr="003B39E1">
        <w:tc>
          <w:tcPr>
            <w:tcW w:w="1843" w:type="dxa"/>
            <w:tcBorders>
              <w:left w:val="single" w:sz="4" w:space="0" w:color="auto"/>
            </w:tcBorders>
          </w:tcPr>
          <w:p w:rsidR="003B39E1" w:rsidRDefault="003B39E1" w:rsidP="003B3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39E1" w:rsidRDefault="003B39E1" w:rsidP="003B3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9E1" w:rsidTr="003B39E1">
        <w:tc>
          <w:tcPr>
            <w:tcW w:w="1843" w:type="dxa"/>
            <w:tcBorders>
              <w:left w:val="single" w:sz="4" w:space="0" w:color="auto"/>
            </w:tcBorders>
          </w:tcPr>
          <w:p w:rsidR="003B39E1" w:rsidRDefault="003B39E1" w:rsidP="003B3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B39E1" w:rsidRDefault="006E49BA" w:rsidP="003B39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B39E1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B39E1" w:rsidRDefault="003B39E1" w:rsidP="003B39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39E1" w:rsidRDefault="003B39E1" w:rsidP="003B39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39E1" w:rsidRDefault="006E49BA" w:rsidP="003B39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B39E1">
              <w:rPr>
                <w:noProof/>
              </w:rPr>
              <w:t>2021-08-13</w:t>
            </w:r>
            <w:r>
              <w:rPr>
                <w:noProof/>
              </w:rPr>
              <w:fldChar w:fldCharType="end"/>
            </w:r>
          </w:p>
        </w:tc>
      </w:tr>
      <w:tr w:rsidR="003B39E1" w:rsidTr="003B39E1">
        <w:tc>
          <w:tcPr>
            <w:tcW w:w="1843" w:type="dxa"/>
            <w:tcBorders>
              <w:left w:val="single" w:sz="4" w:space="0" w:color="auto"/>
            </w:tcBorders>
          </w:tcPr>
          <w:p w:rsidR="003B39E1" w:rsidRDefault="003B39E1" w:rsidP="003B3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B39E1" w:rsidRDefault="003B39E1" w:rsidP="003B3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B39E1" w:rsidRDefault="003B39E1" w:rsidP="003B3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B39E1" w:rsidRDefault="003B39E1" w:rsidP="003B3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B39E1" w:rsidRDefault="003B39E1" w:rsidP="003B3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9E1" w:rsidTr="003B39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B39E1" w:rsidRDefault="003B39E1" w:rsidP="003B3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B39E1" w:rsidRDefault="006E49BA" w:rsidP="003B39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B39E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B39E1" w:rsidRDefault="003B39E1" w:rsidP="003B39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39E1" w:rsidRDefault="003B39E1" w:rsidP="003B39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39E1" w:rsidRDefault="006E49BA" w:rsidP="003B39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B39E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B39E1" w:rsidTr="003B39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B39E1" w:rsidRDefault="003B39E1" w:rsidP="003B39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B39E1" w:rsidRDefault="003B39E1" w:rsidP="003B39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B39E1" w:rsidRDefault="003B39E1" w:rsidP="003B39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39E1" w:rsidRPr="007C2097" w:rsidRDefault="003B39E1" w:rsidP="003B39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B39E1" w:rsidTr="003B39E1">
        <w:tc>
          <w:tcPr>
            <w:tcW w:w="1843" w:type="dxa"/>
          </w:tcPr>
          <w:p w:rsidR="003B39E1" w:rsidRDefault="003B39E1" w:rsidP="003B3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B39E1" w:rsidRDefault="003B39E1" w:rsidP="003B3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ED7" w:rsidTr="003B39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7ED7" w:rsidRDefault="002E7ED7" w:rsidP="002E7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7ED7" w:rsidRDefault="002E7ED7" w:rsidP="002E7E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7.1.2.3.5 and 7.1.2.3.5a</w:t>
            </w:r>
          </w:p>
          <w:p w:rsidR="002E7ED7" w:rsidRDefault="002E7ED7" w:rsidP="002E7ED7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Step 1 is transmitting AMD PDU (</w:t>
            </w:r>
            <w:r>
              <w:t>(SN = j*iteration_ size, SN=(((j+</w:t>
            </w:r>
            <w:proofErr w:type="gramStart"/>
            <w:r>
              <w:t>1)*</w:t>
            </w:r>
            <w:proofErr w:type="spellStart"/>
            <w:proofErr w:type="gramEnd"/>
            <w:r>
              <w:t>iteration_size</w:t>
            </w:r>
            <w:proofErr w:type="spellEnd"/>
            <w:r>
              <w:t>)-1) ) and Step 1A is transmitting one extra RLC PDU ( SN = W ) , it is proposed to merge these two steps , so that it can be done within the same loop structure</w:t>
            </w:r>
          </w:p>
          <w:p w:rsidR="002E7ED7" w:rsidRPr="002E008A" w:rsidRDefault="002E7ED7" w:rsidP="002E7ED7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 , before sending the RLC PDUs , v_TimingDL is added with (20*p_innerLoop) ms duration which allows UL grant to start much earlier than DL data transmission </w:t>
            </w:r>
          </w:p>
        </w:tc>
      </w:tr>
      <w:tr w:rsidR="002E7ED7" w:rsidTr="003B3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7ED7" w:rsidRDefault="002E7ED7" w:rsidP="002E7E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7ED7" w:rsidRPr="00CF39F2" w:rsidRDefault="002E7ED7" w:rsidP="002E7ED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E7ED7" w:rsidTr="003B3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7ED7" w:rsidRDefault="002E7ED7" w:rsidP="002E7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E7ED7" w:rsidRDefault="002E7ED7" w:rsidP="002E7ED7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proposed to merge step 1 and step 1A so that TTCN will generate and send RLC PDU (</w:t>
            </w:r>
            <w:r>
              <w:t>SN = j*iteration_ size, SN=(((j+</w:t>
            </w:r>
            <w:proofErr w:type="gramStart"/>
            <w:r>
              <w:t>1)*</w:t>
            </w:r>
            <w:proofErr w:type="spellStart"/>
            <w:proofErr w:type="gramEnd"/>
            <w:r>
              <w:t>iteration_size</w:t>
            </w:r>
            <w:proofErr w:type="spellEnd"/>
            <w:r>
              <w:t>)) in the same loop structure</w:t>
            </w:r>
          </w:p>
          <w:p w:rsidR="002E7ED7" w:rsidRPr="006316B2" w:rsidRDefault="002E7ED7" w:rsidP="002E7ED7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To be in align with Prose , v_TimingDL update before sending the RLC PDUs at step1 has to be removed , so that Step 2 ( UL Grant ) can be started 100ms after the first DL transmission happened in Step 1 as mentioned in the Prose</w:t>
            </w:r>
          </w:p>
        </w:tc>
      </w:tr>
      <w:tr w:rsidR="002E7ED7" w:rsidTr="003B3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7ED7" w:rsidRDefault="002E7ED7" w:rsidP="002E7E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7ED7" w:rsidRPr="00CF39F2" w:rsidRDefault="002E7ED7" w:rsidP="002E7ED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E7ED7" w:rsidTr="003B39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7ED7" w:rsidRDefault="002E7ED7" w:rsidP="002E7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7ED7" w:rsidRPr="00CF39F2" w:rsidRDefault="002E7ED7" w:rsidP="002E7ED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2E7ED7" w:rsidTr="003B39E1">
        <w:tc>
          <w:tcPr>
            <w:tcW w:w="2694" w:type="dxa"/>
            <w:gridSpan w:val="2"/>
          </w:tcPr>
          <w:p w:rsidR="002E7ED7" w:rsidRDefault="002E7ED7" w:rsidP="002E7E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E7ED7" w:rsidRDefault="002E7ED7" w:rsidP="002E7E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ED7" w:rsidTr="003B39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7ED7" w:rsidRDefault="002E7ED7" w:rsidP="002E7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7ED7" w:rsidRDefault="002E7ED7" w:rsidP="002E7E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7.1.2.3.5.ENDC, 7.1.2.3.5.NR5GC, 7.1.2.3.5a.ENDC, 7.1.2.3.5a.NR5GC</w:t>
            </w:r>
          </w:p>
        </w:tc>
      </w:tr>
      <w:tr w:rsidR="002E7ED7" w:rsidTr="003B3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7ED7" w:rsidRDefault="002E7ED7" w:rsidP="002E7E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7ED7" w:rsidRDefault="002E7ED7" w:rsidP="002E7E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ED7" w:rsidTr="003B3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7ED7" w:rsidRDefault="002E7ED7" w:rsidP="002E7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ED7" w:rsidRDefault="002E7ED7" w:rsidP="002E7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E7ED7" w:rsidRDefault="002E7ED7" w:rsidP="002E7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E7ED7" w:rsidRDefault="002E7ED7" w:rsidP="002E7E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E7ED7" w:rsidRDefault="002E7ED7" w:rsidP="002E7E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ED7" w:rsidTr="003B3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7ED7" w:rsidRDefault="002E7ED7" w:rsidP="002E7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7ED7" w:rsidRDefault="002E7ED7" w:rsidP="002E7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7ED7" w:rsidRDefault="002E7ED7" w:rsidP="002E7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E7ED7" w:rsidRDefault="002E7ED7" w:rsidP="002E7E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7ED7" w:rsidRDefault="002E7ED7" w:rsidP="002E7E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ED7" w:rsidTr="003B3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7ED7" w:rsidRDefault="002E7ED7" w:rsidP="002E7E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7ED7" w:rsidRDefault="002E7ED7" w:rsidP="002E7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7ED7" w:rsidRDefault="002E7ED7" w:rsidP="002E7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2E7ED7" w:rsidRDefault="002E7ED7" w:rsidP="002E7E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7ED7" w:rsidRDefault="006E49BA" w:rsidP="002E7E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  <w:bookmarkStart w:id="0" w:name="_GoBack"/>
            <w:bookmarkEnd w:id="0"/>
          </w:p>
        </w:tc>
      </w:tr>
      <w:tr w:rsidR="002E7ED7" w:rsidTr="003B3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7ED7" w:rsidRDefault="002E7ED7" w:rsidP="002E7E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7ED7" w:rsidRDefault="002E7ED7" w:rsidP="002E7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7ED7" w:rsidRDefault="002E7ED7" w:rsidP="002E7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E7ED7" w:rsidRDefault="002E7ED7" w:rsidP="002E7E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7ED7" w:rsidRDefault="002E7ED7" w:rsidP="002E7E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ED7" w:rsidTr="003B3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7ED7" w:rsidRDefault="002E7ED7" w:rsidP="002E7E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7ED7" w:rsidRDefault="002E7ED7" w:rsidP="002E7ED7">
            <w:pPr>
              <w:pStyle w:val="CRCoverPage"/>
              <w:spacing w:after="0"/>
              <w:rPr>
                <w:noProof/>
              </w:rPr>
            </w:pPr>
          </w:p>
        </w:tc>
      </w:tr>
      <w:tr w:rsidR="002E7ED7" w:rsidTr="003B39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7ED7" w:rsidRDefault="002E7ED7" w:rsidP="002E7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7ED7" w:rsidRDefault="002E7ED7" w:rsidP="002E7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Prose CR R5-215138 is submitted</w:t>
            </w:r>
          </w:p>
          <w:p w:rsidR="002E7ED7" w:rsidRDefault="002E7ED7" w:rsidP="002E7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TTCN Change to handle Status PDU and AMD PDU is already addressed in </w:t>
            </w:r>
            <w:r w:rsidRPr="0029157F">
              <w:rPr>
                <w:noProof/>
              </w:rPr>
              <w:t>R5s210778</w:t>
            </w:r>
          </w:p>
        </w:tc>
      </w:tr>
      <w:tr w:rsidR="002E7ED7" w:rsidRPr="008863B9" w:rsidTr="003B39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7ED7" w:rsidRPr="008863B9" w:rsidRDefault="002E7ED7" w:rsidP="002E7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E7ED7" w:rsidRPr="008863B9" w:rsidRDefault="002E7ED7" w:rsidP="002E7E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7ED7" w:rsidTr="003B39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ED7" w:rsidRDefault="002E7ED7" w:rsidP="002E7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7ED7" w:rsidRDefault="002E7ED7" w:rsidP="002E7E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976102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8F3109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F3109" w:rsidRPr="00100372">
        <w:rPr>
          <w:rFonts w:ascii="Arial" w:hAnsi="Arial" w:cs="Arial"/>
          <w:iCs/>
        </w:rPr>
        <w:t>Table of Contents</w:t>
      </w:r>
      <w:r w:rsidR="008F3109">
        <w:tab/>
      </w:r>
      <w:r w:rsidR="008F3109">
        <w:fldChar w:fldCharType="begin"/>
      </w:r>
      <w:r w:rsidR="008F3109">
        <w:instrText xml:space="preserve"> PAGEREF _Toc79761025 \h </w:instrText>
      </w:r>
      <w:r w:rsidR="008F3109">
        <w:fldChar w:fldCharType="separate"/>
      </w:r>
      <w:r w:rsidR="008F3109">
        <w:t>2</w:t>
      </w:r>
      <w:r w:rsidR="008F3109">
        <w:fldChar w:fldCharType="end"/>
      </w:r>
    </w:p>
    <w:p w:rsidR="008F3109" w:rsidRDefault="008F31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0037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003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_Toc79761026 \h </w:instrText>
      </w:r>
      <w:r>
        <w:fldChar w:fldCharType="separate"/>
      </w:r>
      <w:r>
        <w:t>2</w:t>
      </w:r>
      <w:r>
        <w:fldChar w:fldCharType="end"/>
      </w:r>
    </w:p>
    <w:p w:rsidR="008F3109" w:rsidRDefault="008F31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00372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00372">
        <w:rPr>
          <w:rFonts w:cs="Arial"/>
          <w:b/>
          <w:color w:val="000000"/>
          <w:lang w:eastAsia="en-GB"/>
        </w:rPr>
        <w:t xml:space="preserve">Correction to </w:t>
      </w:r>
      <w:r w:rsidRPr="00100372">
        <w:rPr>
          <w:rFonts w:cs="Arial"/>
          <w:b/>
          <w:bCs/>
          <w:color w:val="000000"/>
          <w:lang w:val="en-US" w:eastAsia="en-GB"/>
        </w:rPr>
        <w:t>function fl_TC_7_1_2_3_5and5a</w:t>
      </w:r>
      <w:r>
        <w:tab/>
      </w:r>
      <w:r>
        <w:fldChar w:fldCharType="begin"/>
      </w:r>
      <w:r>
        <w:instrText xml:space="preserve"> PAGEREF _Toc79761027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9761026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7976102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D85B62" w:rsidRPr="00D85B62">
        <w:rPr>
          <w:rFonts w:cs="Arial"/>
          <w:b/>
          <w:bCs/>
          <w:color w:val="000000"/>
          <w:lang w:val="en-US" w:eastAsia="en-GB"/>
        </w:rPr>
        <w:t>fl_TC_7_1_2_3_5and5a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CF3B1F" w:rsidP="007834DD">
            <w:pPr>
              <w:spacing w:after="0"/>
              <w:rPr>
                <w:rFonts w:ascii="Arial" w:hAnsi="Arial" w:cs="Arial"/>
                <w:lang w:eastAsia="en-GB"/>
              </w:rPr>
            </w:pPr>
            <w:r w:rsidRPr="00CF3B1F">
              <w:rPr>
                <w:rFonts w:ascii="Arial" w:hAnsi="Arial" w:cs="Arial"/>
                <w:lang w:eastAsia="en-GB"/>
              </w:rPr>
              <w:t>fl_TC_7_1_2_3_5and5a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0F5" w:rsidRDefault="001860F5" w:rsidP="001860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7.1.</w:t>
            </w:r>
            <w:r w:rsidR="000D2446">
              <w:rPr>
                <w:noProof/>
              </w:rPr>
              <w:t>2.3.5</w:t>
            </w:r>
            <w:r w:rsidR="00FE49B9">
              <w:rPr>
                <w:noProof/>
              </w:rPr>
              <w:t xml:space="preserve"> and 7.1.</w:t>
            </w:r>
            <w:r w:rsidR="000D2446">
              <w:rPr>
                <w:noProof/>
              </w:rPr>
              <w:t>2.3.5a</w:t>
            </w:r>
          </w:p>
          <w:p w:rsidR="001860F5" w:rsidRDefault="001860F5" w:rsidP="001860F5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Step 1 is transmitting AMD PDU (</w:t>
            </w:r>
            <w:r>
              <w:t>(SN = j*iteration_ size, SN=(((j+1)*</w:t>
            </w:r>
            <w:proofErr w:type="spellStart"/>
            <w:r>
              <w:t>iteration_size</w:t>
            </w:r>
            <w:proofErr w:type="spellEnd"/>
            <w:r>
              <w:t>)-1) ) and Step 1A is transmitting one extra RLC PDU ( SN = W ) , it is proposed to merge these two steps , so that it can be done within the same loop structure</w:t>
            </w:r>
          </w:p>
          <w:p w:rsidR="00FA485A" w:rsidRPr="00AD4ADA" w:rsidRDefault="00196C17" w:rsidP="003C6AD0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1 , before sending the RLC PDUs , v_TimingDL is added with (20*p_innerLoop) ms duration which allows UL grant to start much earlier than DL data transmission 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4A" w:rsidRDefault="006C114A" w:rsidP="006C114A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proposed to merge step 1 and step 1A so that TTCN will generate and send RLC PDU (</w:t>
            </w:r>
            <w:r>
              <w:t>SN = j*iteration_ size, SN=(((j+1)*</w:t>
            </w:r>
            <w:proofErr w:type="spellStart"/>
            <w:r>
              <w:t>iteration_size</w:t>
            </w:r>
            <w:proofErr w:type="spellEnd"/>
            <w:r>
              <w:t>)) in the same loop structure</w:t>
            </w:r>
          </w:p>
          <w:p w:rsidR="00FA485A" w:rsidRPr="001124B3" w:rsidRDefault="00AA238C" w:rsidP="001124B3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be in align with Prose , v_TimingDL update before sending the RLC PDUs at step1 has to be removed , so that Step 2 </w:t>
            </w:r>
            <w:r w:rsidR="005E156D">
              <w:rPr>
                <w:noProof/>
              </w:rPr>
              <w:t xml:space="preserve">( UL Grant )  </w:t>
            </w:r>
            <w:r>
              <w:rPr>
                <w:noProof/>
              </w:rPr>
              <w:t>can be started 100ms after the first DL transmission happened in Step 1</w:t>
            </w:r>
            <w:r w:rsidR="00AC3A3B">
              <w:rPr>
                <w:noProof/>
              </w:rPr>
              <w:t>(</w:t>
            </w:r>
            <w:r w:rsidR="00454EBB">
              <w:rPr>
                <w:noProof/>
              </w:rPr>
              <w:t xml:space="preserve"> as mentioned in the Prose</w:t>
            </w:r>
            <w:r w:rsidR="00AC3A3B">
              <w:rPr>
                <w:noProof/>
              </w:rPr>
              <w:t xml:space="preserve"> )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232B70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32B70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232B70">
              <w:rPr>
                <w:rFonts w:ascii="Arial" w:hAnsi="Arial" w:cs="Arial"/>
                <w:lang w:eastAsia="en-GB"/>
              </w:rPr>
              <w:t>\develop\</w:t>
            </w:r>
            <w:proofErr w:type="spellStart"/>
            <w:r w:rsidRPr="00232B70">
              <w:rPr>
                <w:rFonts w:ascii="Arial" w:hAnsi="Arial" w:cs="Arial"/>
                <w:lang w:eastAsia="en-GB"/>
              </w:rPr>
              <w:t>NR_TC_Common</w:t>
            </w:r>
            <w:proofErr w:type="spellEnd"/>
            <w:r w:rsidRPr="00232B70">
              <w:rPr>
                <w:rFonts w:ascii="Arial" w:hAnsi="Arial" w:cs="Arial"/>
                <w:lang w:eastAsia="en-GB"/>
              </w:rPr>
              <w:t>\7_1_2\</w:t>
            </w:r>
            <w:proofErr w:type="spellStart"/>
            <w:r w:rsidRPr="00232B70">
              <w:rPr>
                <w:rFonts w:ascii="Arial" w:hAnsi="Arial" w:cs="Arial"/>
                <w:lang w:eastAsia="en-GB"/>
              </w:rPr>
              <w:t>RLC_TC_Common_NR.ttcn</w:t>
            </w:r>
            <w:proofErr w:type="spellEnd"/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function fl_TC_7_1_2_3_5and5a(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NR_RLC_SS_State_Type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integer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integer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R5-203535 sic@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10;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B1_Type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v_SlotsNumber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NR_DRB_DataPerSlotList_DL_Type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v_DataPerSlotList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NR_DRB_DataPerSlotList_DL_Type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v_DataPerSlotListRx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NR_DRB_DataPerSlotList_DL_Array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v_DataPerSlotArray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v_NR_RLC_AMD_PDU_TX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NR_RLC_DataFieldList_Type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v_NR_RLC_AMD_PDU_RX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NR_RLC_AM_StatusPDU_Type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v_NR_RLC_StatusPDU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NR_RLC_DataField_Type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NR_RLC_AMD_Data_Type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v_NR_RLC_AMD_Data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p_RLC_Rec.AM_SN_Size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== 18) {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tsc_NR_AM_Window_Size_18;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4; // @sic R5s190730, R5s190772, R5-197011, R5-203535 sic@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// TBS = RLC PDU data + RLC header without SO (3 octets)+ MAC header (2 octets) + MAC BSR or padding (2 octets) = 4 + 3 + 2 + 2 = 11 octets = 88 bits =&gt; TBS = 88 bits</w:t>
            </w:r>
          </w:p>
          <w:p w:rsidR="00827110" w:rsidRPr="00404F37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val="de-DE" w:eastAsia="de-DE"/>
              </w:rPr>
              <w:t>v_VerdictFilter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:= 4096; // @sic R5-187106 sic@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} else { //SN12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tsc_NR_AM_Window_Size_12;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4; // @sic R5-185083, R5s190730, R5s190772, R5-197011, R5s190906, R5-203535 sic@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// TBS = RLC PDU data + RLC header without SO (2 octets)+ MAC header (2 octets) + MAC BSR or padding (2 octets)= 4 + 2 + 2 + 2 = 10 octets = 80 bits =&gt; TBS = 88 bits</w:t>
            </w:r>
          </w:p>
          <w:p w:rsidR="00827110" w:rsidRPr="00404F37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val="de-DE" w:eastAsia="de-DE"/>
              </w:rPr>
              <w:t>v_VerdictFilter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:= 256; // @sic R5-187106 sic@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(88,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v_SlotsNumber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f_NR_CellInfo_GetSlotsNumberPerSubframe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"Step 0"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The SS does not allocate any uplink grant.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generate W RLC SDUs in lists of  length iteration size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*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= W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for (j := 0; j &lt;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 j:= j + 1) {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// generate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RLC SDUs = PDCP PDUs for transmission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fl_NR_GenerateRLC_AM_SDUs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// put those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AMD PDUs into a list for transmission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 // no indication of Poll bit usage in the prose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+ 1) {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v_NR_RLC_AMD_PDU_TX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f_NR_RLC_Get_AMD_FullSDU_TX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]);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v_DataPerSlotList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]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cs_NR_DRB_DataPerSlotList_DL_SingleAmdPdu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v_SlotsNumber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* 20 *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v_NR_RLC_AMD_PDU_TX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v_DataPerSlotArray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[j]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v_DataPerSlotList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generate 1 more RLC SDU for transmission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fl_NR_GenerateRLC_AM_SDUs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, 1);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v_NR_RLC_AMD_PDU_TX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f_NR_RLC_Get_AMD_FullSDU_TX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[0]);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v_DataPerSlotList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[0]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cs_NR_DRB_DataPerSlotList_DL_SingleAmdPdu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(0, -,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v_NR_RLC_AMD_PDU_TX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 // @sic R5s210093 sic@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The SS is configured for step 1 500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in advance. The transmissions are performed every second radio frame.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Step 2 is started 100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after the first DL AMD PDU has been transmitted in step 1.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(nr_Cell1, 500);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, 100);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following steps the SS transmits 1 UL grant in every second radio frame to enable the UE to return each received AMD PDU in one looped back AMD PDU.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Step 2 executed before step 1 to ensure the UL grant is configured in time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f_NR_ULGrantConfiguration_StartPeriodicGrant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, 20);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Step 1 shall be repeated from j=0 to j=FLOOR((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Maximum_RLC_SN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/iteration size).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several RLC PDUs in </w:t>
            </w:r>
            <w:proofErr w:type="gram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a</w:t>
            </w:r>
            <w:proofErr w:type="gram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RLC PDU List, the number of RLC PDUs sent is defined by the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Each RLC Data PDU contains one RLC SDU. The SS transmits an AMD PDU containing </w:t>
            </w:r>
            <w:proofErr w:type="gram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a</w:t>
            </w:r>
            <w:proofErr w:type="gram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SDU to the UE.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for (j := 0; j &lt;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 j:= j + 1) {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, 20*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cas_NR_DRB_COMMON_REQ_DataPerSlot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v_DataPerSlotArray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[j]));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, 20*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 // @sic R5s210093 sic@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"Step 1A"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one RLC PDU in the slot following the transmissions of step 1.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cas_NR_DRB_COMMON_REQ_DataPerSlot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{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v_DataPerSlotList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[0]})); // @sic R5s210093 sic@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Step 2A  shall be repeated from j=0 to j=FLOOR((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Maximum_RLC_SN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/iteration size).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Step 2A, SS shall receive a RLC PDU and step 2A is repeated from SN=j*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to SN=(((j+</w:t>
            </w:r>
            <w:proofErr w:type="gram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1)*</w:t>
            </w:r>
            <w:proofErr w:type="gram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iteration_ size)-1).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"Step 2A"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one RLC PDU in the slot following the transmissions of step 1.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for (j := 0; j &lt;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; j:= j + 1) {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v_DataPerSlotListRx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v_DataPerSlotArray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[j];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+ 1) {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p_RLC_Rec.AM_SN_Size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== 18) {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v_NR_RLC_AMD_Data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v_DataPerSlotListRx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PduSduList.RlcPdu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[0].AMD.SN18Bit.Data; // @sic R5s201490 sic@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v_NR_RLC_AMD_Data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v_DataPerSlotListRx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PduSduList.RlcPdu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[0].AMD.SN12Bit.Data; // @sic R5s201490 sic@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if ((j == p_OuterLoop-1) and 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== p_InnerLoop-1)) {// SN = W-1 @sic R5s201490 sic@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// @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// Check: Does the UE transmit the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Wth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AMD PDU with the Poll bit set and with the contents of the SDU?.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f_NR_RxAMD_SDU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v_NR_RLC_AMD_Data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(__FILE__, __LINE__, "Step 3");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{// SN &lt; W-1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f_NR_RxAMD_SDU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v_NR_RLC_AMD_Data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if ((((j*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) + (i+1)) mod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 == 0) {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(__FILE__, __LINE__, "Step 2A" &amp; " SN = " &amp;  int2str(((j*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)))};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}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starts the UL default grant transmission.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AMD PDU within t-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PollRetransmit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/2?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p_RLC_Rec.t_PollRetransmit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/2.0);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(__FILE__, __LINE__, "Step 5");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    {}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STATUS PDU to acknowledge the W uplink AMD PDUs with SN=0 to SN=W-1. ACK_SN = W.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f_NR_TxSTATUS_PDU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the (w+1)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AMD PDU with the Poll bit set and with the contents of the SDU?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f_NR_RxAMD_SDU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[0],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(__FILE__, __LINE__, "Step 7");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STATUS PDU with ACK_SN = W+1.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f_NR_TxSTATUS_PDU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the (W+</w:t>
            </w:r>
            <w:proofErr w:type="gram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2)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nd</w:t>
            </w:r>
            <w:proofErr w:type="spellEnd"/>
            <w:proofErr w:type="gram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AMD PDU containing a SDU to the UE with the Sequence Number field set to ((2W+1 mod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AM_Modulus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 = 1) and the Polling bit set.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generate data for 1 more RLC SDU (w+2nd)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fl_NR_GenerateRLC_AM_SDUs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, 1);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p_RLC_Rec.AM_TX_Next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1; // @sic R5s190730, R5s190772, R5-197011 sic@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(cs_NR_PDCP_PDU_18B((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+ 1),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substr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[0], 3,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[0]) - 3)));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f_NR_TxAMD_SDU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"Step 10"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STATUS PDU acknowledging W+1 SDUs? (ACK_SN = W+1).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p_RLC_Rec.AM_RX_Next_Ack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+ 1;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f_NR_RxSTATUS_PDU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(__FILE__, __LINE__, "Step 10");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"Step 11"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the (W+</w:t>
            </w:r>
            <w:proofErr w:type="gram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2)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nd</w:t>
            </w:r>
            <w:proofErr w:type="spellEnd"/>
            <w:proofErr w:type="gram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AMD PDU containing a SDU to the UE with the Sequence Number field set to W+1 and the Polling bit set.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p_RLC_Rec.AM_TX_Next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+ 1; // @sic R5s190730, R5s190772 sic@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(cs_NR_PDCP_PDU_18B((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+ 1),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substr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[0], 3,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[0]) - 3)));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f_NR_TxAMD_SDU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Step 12 and 13 can happen in any order @sic R5s200148, R5s200164 sic@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"Step 12"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p_RLC_Rec.AM_RX_Next_Ack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+ 2; // @sic R5s190730, R5s190772 sic@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STATUS PDU acknowledging W+1 PDUs? (ACK_SN field = W+2)?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AMD PDU with the same data as received in the corresponding DL AMD PDU in step 11?.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v_NR_RLC_AMD_PDU_RX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f_NR_RLC_Get_AMD_FullSDU_RX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v_NR_RLC_Data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v_NR_RLC_StatusPDU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f_NR_RLC_Get_STATUS_PDU_RX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27110" w:rsidRPr="00827110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60C7D" w:rsidRPr="001A1F6E" w:rsidRDefault="00827110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260C7D"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alt { </w:t>
            </w:r>
            <w:r w:rsidR="00260C7D" w:rsidRPr="001A1F6E">
              <w:rPr>
                <w:rFonts w:ascii="Courier New" w:hAnsi="Courier New" w:cs="Courier New"/>
                <w:b/>
                <w:color w:val="000000"/>
                <w:lang w:eastAsia="de-DE"/>
              </w:rPr>
              <w:t>//Expect RLC AMD PDCU and Status PDU in same or in multiple slots but in any order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cr_NR_RLC_PDU_Status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v_NR_RLC_StatusPDU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)} )) 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(__FILE__, __LINE__, "Step 12");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cr_NR_RLC_PDU_AMD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v_NR_RLC_AMD_PDU_RX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)} )); 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(__FILE__, __LINE__, "Step 13");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cr_NR_RLC_PDU_AMD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v_NR_RLC_AMD_PDU_RX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)} )) {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(__FILE__, __LINE__, "Step 13");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cr_NR_RLC_PDU_Status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v_NR_RLC_StatusPDU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)} ));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(__FILE__, __LINE__, "Step 12");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cr_NR_RLC_PDU_Status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v_NR_RLC_StatusPDU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cr_NR_RLC_PDU_AMD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v_NR_RLC_AMD_PDU_RX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)})) {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(__FILE__, __LINE__, "Step 12 and 13");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cr_NR_RLC_PDU_AMD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v_NR_RLC_AMD_PDU_RX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cr_NR_RLC_PDU_Status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v_NR_RLC_StatusPDU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)})) {</w:t>
            </w:r>
          </w:p>
          <w:p w:rsidR="00260C7D" w:rsidRPr="001A1F6E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>(__FILE__, __LINE__, "Step 12 and 13");</w:t>
            </w:r>
          </w:p>
          <w:p w:rsidR="00260C7D" w:rsidRPr="00404F37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A1F6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260C7D" w:rsidRPr="00404F37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}  </w:t>
            </w:r>
          </w:p>
          <w:p w:rsidR="00260C7D" w:rsidRPr="00404F37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60C7D" w:rsidRPr="00404F37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"Step 14"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60C7D" w:rsidRPr="00404F37" w:rsidRDefault="00260C7D" w:rsidP="00260C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f_NR_TxSTATUS_PDU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 // @sic R5s190730, R5s190772, R5-197011 sic@</w:t>
            </w:r>
          </w:p>
          <w:p w:rsidR="00C72ED8" w:rsidRPr="00722896" w:rsidRDefault="00827110" w:rsidP="0082711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2711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37" w:rsidRPr="00404F37" w:rsidRDefault="007A4458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04F37" w:rsidRPr="00404F37">
              <w:rPr>
                <w:rFonts w:ascii="Courier New" w:hAnsi="Courier New" w:cs="Courier New"/>
                <w:color w:val="000000"/>
                <w:lang w:eastAsia="de-DE"/>
              </w:rPr>
              <w:t>function fl_TC_7_1_2_3_5and5a(</w:t>
            </w:r>
            <w:proofErr w:type="spellStart"/>
            <w:r w:rsidR="00404F37" w:rsidRPr="00404F37">
              <w:rPr>
                <w:rFonts w:ascii="Courier New" w:hAnsi="Courier New" w:cs="Courier New"/>
                <w:color w:val="000000"/>
                <w:lang w:eastAsia="de-DE"/>
              </w:rPr>
              <w:t>NR_RLC_SS_State_Type</w:t>
            </w:r>
            <w:proofErr w:type="spellEnd"/>
            <w:r w:rsidR="00404F37"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404F37" w:rsidRPr="00404F3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="00404F37" w:rsidRPr="00404F3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integer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integer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R5-203535 sic@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10;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B1_Type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v_SlotsNumber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NR_DRB_DataPerSlotList_DL_Type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v_DataPerSlotList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NR_DRB_DataPerSlotList_DL_Type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v_DataPerSlotListRx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NR_DRB_DataPerSlotList_DL_Array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v_DataPerSlotArray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v_NR_RLC_AMD_PDU_TX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NR_RLC_DataFieldList_Type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v_NR_RLC_AMD_PDU_RX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NR_RLC_AM_StatusPDU_Type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v_NR_RLC_StatusPDU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NR_RLC_DataField_Type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v_NR_RLC_Data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NR_RLC_AMD_Data_Type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v_NR_RLC_AMD_Data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p_RLC_Rec.AM_SN_Size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== 18) {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tsc_NR_AM_Window_Size_18;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4; // @sic R5s190730, R5s190772, R5-197011, R5-203535 sic@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// TBS = RLC PDU data + RLC header without SO (3 octets)+ MAC header (2 octets) + MAC BSR or padding (2 octets) = 4 + 3 + 2 + 2 = 11 octets = 88 bits =&gt; TBS = 88 bits</w:t>
            </w:r>
          </w:p>
          <w:p w:rsidR="00404F37" w:rsidRPr="00864DAC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64DAC">
              <w:rPr>
                <w:rFonts w:ascii="Courier New" w:hAnsi="Courier New" w:cs="Courier New"/>
                <w:color w:val="000000"/>
                <w:lang w:val="de-DE" w:eastAsia="de-DE"/>
              </w:rPr>
              <w:t>v_VerdictFilter</w:t>
            </w:r>
            <w:proofErr w:type="spellEnd"/>
            <w:r w:rsidRPr="00864D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:= 4096; // @sic R5-187106 sic@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} else { //SN12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tsc_NR_AM_Window_Size_12;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4; // @sic R5-185083, R5s190730, R5s190772, R5-197011, R5s190906, R5-203535 sic@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// TBS = RLC PDU data + RLC header without SO (2 octets)+ MAC header (2 octets) + MAC BSR or padding (2 octets)= 4 + 2 + 2 + 2 = 10 octets = 80 bits =&gt; TBS = 88 bits</w:t>
            </w:r>
          </w:p>
          <w:p w:rsidR="00404F37" w:rsidRPr="00864DAC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64DAC">
              <w:rPr>
                <w:rFonts w:ascii="Courier New" w:hAnsi="Courier New" w:cs="Courier New"/>
                <w:color w:val="000000"/>
                <w:lang w:val="de-DE" w:eastAsia="de-DE"/>
              </w:rPr>
              <w:t>v_VerdictFilter</w:t>
            </w:r>
            <w:proofErr w:type="spellEnd"/>
            <w:r w:rsidRPr="00864D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:= 256; // @sic R5-187106 sic@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4DA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(88,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v_SlotsNumber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f_NR_CellInfo_GetSlotsNumberPerSubframe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"Step 0"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does not allocate any uplink grant.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cs_NR_UplinkTimeAlignment_Keep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generate W RLC SDUs in lists of  length iteration size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*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= W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for (j := 0; j &lt;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 j:= j + 1) {</w:t>
            </w:r>
          </w:p>
          <w:p w:rsid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// generate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RLC SDUs = PDCP PDUs for transmission</w:t>
            </w:r>
          </w:p>
          <w:p w:rsidR="00626811" w:rsidRPr="00B51BF9" w:rsidRDefault="00626811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</w:pPr>
            <w:r w:rsidRPr="00B51BF9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Pr="00B51BF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// In case of 7.1.2.3.5 </w:t>
            </w:r>
            <w:r w:rsidR="00AB509D" w:rsidRPr="00B51BF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if block</w:t>
            </w:r>
            <w:r w:rsidRPr="00B51BF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will be executed to generate 1</w:t>
            </w:r>
            <w:r w:rsidR="000C72FB" w:rsidRPr="00B51BF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extra</w:t>
            </w:r>
            <w:r w:rsidRPr="00B51BF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</w:t>
            </w:r>
            <w:r w:rsidR="000C72FB" w:rsidRPr="00B51BF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RLC packet + 2048 packets</w:t>
            </w:r>
          </w:p>
          <w:p w:rsidR="000C72FB" w:rsidRPr="00B51BF9" w:rsidRDefault="000C72FB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51BF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     // In case of 7.1.2.3.5a </w:t>
            </w:r>
            <w:r w:rsidR="00C4522A" w:rsidRPr="00B51BF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if block</w:t>
            </w:r>
            <w:r w:rsidRPr="00B51BF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will be executed to generate 1 extra RLC packet + 2048 packets </w:t>
            </w:r>
            <w:r w:rsidR="00E13C3C" w:rsidRPr="00B51BF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for the last </w:t>
            </w:r>
            <w:proofErr w:type="spellStart"/>
            <w:r w:rsidR="00E13C3C" w:rsidRPr="00B51BF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outerloop</w:t>
            </w:r>
            <w:proofErr w:type="spellEnd"/>
            <w:r w:rsidR="00E13C3C" w:rsidRPr="00B51BF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iteration</w:t>
            </w:r>
          </w:p>
          <w:p w:rsidR="00404F37" w:rsidRPr="00A44B28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if ( </w:t>
            </w:r>
            <w:proofErr w:type="spellStart"/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p_OuterLoop</w:t>
            </w:r>
            <w:proofErr w:type="spellEnd"/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- j == 1) 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{ 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spellStart"/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v_NR_RLC_DataList</w:t>
            </w:r>
            <w:proofErr w:type="spellEnd"/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fl_NR_GenerateRLC_AM_SDUs</w:t>
            </w:r>
            <w:proofErr w:type="spellEnd"/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p_RLC_Rec</w:t>
            </w:r>
            <w:proofErr w:type="spellEnd"/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v_RLC_SDUsize</w:t>
            </w:r>
            <w:proofErr w:type="spellEnd"/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p_InnerLoop</w:t>
            </w:r>
            <w:proofErr w:type="spellEnd"/>
            <w:r w:rsidRPr="00A44B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+ 1); </w:t>
            </w:r>
          </w:p>
          <w:p w:rsidR="00404F37" w:rsidRPr="00EB304C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EB30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put those </w:t>
            </w:r>
            <w:proofErr w:type="spellStart"/>
            <w:r w:rsidRPr="00EB30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p_InnerLoop</w:t>
            </w:r>
            <w:proofErr w:type="spellEnd"/>
            <w:r w:rsidRPr="00EB30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AMD PDUs into a list for transmission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B30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EB30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v_Poll</w:t>
            </w:r>
            <w:proofErr w:type="spellEnd"/>
            <w:r w:rsidRPr="00EB30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EB30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tsc_NR_P_NoPoll</w:t>
            </w:r>
            <w:proofErr w:type="spellEnd"/>
            <w:r w:rsidRPr="00EB304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 no indication of Poll bit usage in the prose</w:t>
            </w:r>
          </w:p>
          <w:p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for 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0;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&lt; 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p_InnerLoop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+ 1); i:=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+ 1) { </w:t>
            </w:r>
          </w:p>
          <w:p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v_NR_RLC_AMD_PDU_TX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f_NR_RLC_Get_AMD_FullSDU_TX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p_RLC_Rec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v_Poll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v_NR_RLC_DataList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]); </w:t>
            </w:r>
          </w:p>
          <w:p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v_DataPerSlotList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] 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cs_NR_DRB_DataPerSlotList_DL_SingleAmdPdu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v_SlotsNumber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* 20 *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v_NR_RLC_AMD_PDU_TX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</w:p>
          <w:p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} </w:t>
            </w:r>
          </w:p>
          <w:p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v_DataPerSlotArray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[j] 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v_DataPerSlotList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:rsid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 </w:t>
            </w:r>
          </w:p>
          <w:p w:rsidR="00D2193A" w:rsidRPr="004C29A3" w:rsidRDefault="00D2193A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C29A3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Pr="004C29A3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// In case of 7.1.2.3.5a </w:t>
            </w:r>
            <w:r w:rsidR="00BF65D3" w:rsidRPr="004C29A3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else</w:t>
            </w:r>
            <w:r w:rsidRPr="004C29A3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block will be executed to generate 2048 packets </w:t>
            </w:r>
            <w:r w:rsidR="002A7F3A" w:rsidRPr="004C29A3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for the </w:t>
            </w:r>
            <w:r w:rsidR="00E75AF3" w:rsidRPr="004C29A3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(</w:t>
            </w:r>
            <w:r w:rsidR="002A7F3A" w:rsidRPr="004C29A3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Outerloop</w:t>
            </w:r>
            <w:r w:rsidR="00E75AF3" w:rsidRPr="004C29A3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-1)</w:t>
            </w:r>
            <w:r w:rsidR="002A7F3A" w:rsidRPr="004C29A3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iterations</w:t>
            </w:r>
          </w:p>
          <w:p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else </w:t>
            </w:r>
          </w:p>
          <w:p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{ </w:t>
            </w:r>
          </w:p>
          <w:p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v_NR_RLC_DataList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fl_NR_GenerateRLC_AM_SDUs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p_RLC_Rec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v_RLC_SDUsize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p_InnerLoop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</w:p>
          <w:p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// put those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p_InnerLoop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AMD PDUs into a list for transmission </w:t>
            </w:r>
          </w:p>
          <w:p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v_Poll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tsc_NR_P_NoPoll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; // no indication of Poll bit usage in the prose </w:t>
            </w:r>
          </w:p>
          <w:p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for 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0;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&lt; 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p_InnerLoop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i:=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+ 1) { </w:t>
            </w:r>
          </w:p>
          <w:p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v_NR_RLC_AMD_PDU_TX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f_NR_RLC_Get_AMD_FullSDU_TX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p_RLC_Rec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v_Poll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v_NR_RLC_DataList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]);</w:t>
            </w:r>
          </w:p>
          <w:p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v_DataPerSlotList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] 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cs_NR_DRB_DataPerSlotList_DL_SingleAmdPdu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v_SlotsNumber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* 20 *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v_NR_RLC_AMD_PDU_TX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</w:t>
            </w:r>
          </w:p>
          <w:p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v_DataPerSlotArray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[j] 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v_DataPerSlotList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 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76D02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/*</w:t>
            </w: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WA#7_1_2_3_5 REMOVED generate 1 more RLC SDU for transmission</w:t>
            </w:r>
            <w:r w:rsidR="00B76D0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="00B76D02" w:rsidRPr="00F44B1A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//To be removed</w:t>
            </w:r>
            <w:r w:rsidR="00EE216E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and merged in above loop</w:t>
            </w:r>
          </w:p>
          <w:p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v_NR_RLC_DataList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fl_NR_GenerateRLC_AM_SDUs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p_RLC_Rec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v_RLC_SDUsize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1); </w:t>
            </w:r>
          </w:p>
          <w:p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v_NR_RLC_AMD_PDU_TX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f_NR_RLC_Get_AMD_FullSDU_TX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p_RLC_Rec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v_Poll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v_NR_RLC_DataList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[0]); 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v_DataPerSlotList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[0] 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cs_NR_DRB_DataPerSlotList_DL_SingleAmdPdu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v_SlotsNumber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* 20 *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v_NR_RLC_AMD_PDU_TX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B76D02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*/</w:t>
            </w: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The SS is configured for step 1 500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in advance. The transmissions are performed every second radio frame.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Step 2 is started 100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after the first DL AMD PDU has been transmitted in step 1.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(nr_Cell1, 500);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f_NR_GetNextSendOccasion_ULafterDL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, 100);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following steps the SS transmits 1 UL grant in every second radio frame to enable the UE to return each received AMD PDU in one looped back AMD PDU.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Step 2 executed before step 1 to ensure the UL grant is configured in time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f_NR_ULGrantConfiguration_StartPeriodicGrant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, 20);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Step 1 shall be repeated from j=0 to j=FLOOR((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Maximum_RLC_SN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/iteration size).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several RLC PDUs in </w:t>
            </w:r>
            <w:proofErr w:type="gram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a</w:t>
            </w:r>
            <w:proofErr w:type="gram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RLC PDU List, the number of RLC PDUs sent is defined by the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Each RLC Data PDU contains one RLC SDU. The SS transmits an AMD PDU containing </w:t>
            </w:r>
            <w:proofErr w:type="gram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a</w:t>
            </w:r>
            <w:proofErr w:type="gram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SDU to the UE.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for (j := 0; j &lt;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 j:= j + 1) {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941845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f_SubFrameTiming_AddMilliSeconds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20*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p_InnerLoop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EC6798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</w:t>
            </w:r>
            <w:r w:rsidR="00EC6798" w:rsidRPr="00EC6798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//To be removed</w:t>
            </w:r>
            <w:r w:rsidR="005C0252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as it makes DL RLC PDU Tx and UL Grant transmission not separated by 100ms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cas_NR_DRB_COMMON_REQ_DataPerSlot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v_DataPerSlotArray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[j]));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, 20*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 // @sic R5s210093 sic@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@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"Step 1A"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@</w:t>
            </w:r>
          </w:p>
          <w:p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 The SS transmits one RLC PDU in the slot following the transmissions of step 1.</w:t>
            </w:r>
            <w:r w:rsidRPr="00A1776F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 //</w:t>
            </w:r>
            <w:r w:rsidR="00A1776F" w:rsidRPr="00A1776F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To be removed a</w:t>
            </w:r>
            <w:r w:rsidR="004B7016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 xml:space="preserve">s handled </w:t>
            </w:r>
            <w:r w:rsidR="00A1776F" w:rsidRPr="00A1776F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in above loop</w:t>
            </w:r>
          </w:p>
          <w:p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r w:rsidRPr="00FF5A68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/*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DRB.send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cas_NR_DRB_COMMON_REQ_DataPerSlot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</w:p>
          <w:p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p_NR_DRB_Id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</w:p>
          <w:p w:rsidR="00404F37" w:rsidRPr="00DB1A9B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v_TimingDL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), 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v_DataPerSlotList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</w:t>
            </w:r>
            <w:r w:rsidRPr="00FF5A68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*/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Step 2A  shall be repeated from j=0 to j=FLOOR((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Maximum_RLC_SN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/iteration size).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Step 2A, SS shall receive a RLC PDU and step 2A is repeated from SN=j*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to SN=(((j+</w:t>
            </w:r>
            <w:proofErr w:type="gram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1)*</w:t>
            </w:r>
            <w:proofErr w:type="gram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iteration_ size)-1).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"Step 2A"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one RLC PDU in the slot following the transmissions of step 1.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for (j := 0; j &lt;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; j:= j + 1) {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v_DataPerSlotListRx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v_DataPerSlotArray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[j];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+ 1) {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p_RLC_Rec.AM_SN_Size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== 18) {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v_NR_RLC_AMD_Data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v_DataPerSlotListRx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PduSduList.RlcPdu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[0].AMD.SN18Bit.Data; // @sic R5s201490 sic@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v_NR_RLC_AMD_Data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v_DataPerSlotListRx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PduSduList.RlcPdu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[0].AMD.SN12Bit.Data; // @sic R5s201490 sic@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if ((j == p_OuterLoop-1) and 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== p_InnerLoop-1)) {// SN = W-1 @sic R5s201490 sic@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// @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// Check: Does the UE transmit the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Wth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AMD PDU with the Poll bit set and with the contents of the SDU?.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f_NR_RxAMD_SDU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v_NR_RLC_AMD_Data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(__FILE__, __LINE__, "Step 3");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{// SN &lt; W-1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f_NR_RxAMD_SDU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v_NR_RLC_AMD_Data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if ((((j*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) + (i+1)) mod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 == 0) {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(__FILE__, __LINE__, "Step 2A" &amp; " SN = " &amp;  int2str(((j*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)))};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starts the UL default grant transmission.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AMD PDU within t-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PollRetransmit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/2?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p_RLC_Rec.t_PollRetransmit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/2.0);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(__FILE__, __LINE__, "Step 5");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    {}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STATUS PDU to acknowledge the W uplink AMD PDUs with SN=0 to SN=W-1. ACK_SN = W.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f_NR_TxSTATUS_PDU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the (w+1)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AMD PDU with the Poll bit set and with the contents of the SDU?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f_NR_RxAMD_SDU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p_RLC_Rec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p_NR_DRB_Id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v_NR_RLC_DataList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spellStart"/>
            <w:r w:rsidRPr="00F2105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i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], </w:t>
            </w:r>
            <w:proofErr w:type="spellStart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tsc_NR_P_Poll</w:t>
            </w:r>
            <w:proofErr w:type="spellEnd"/>
            <w:r w:rsidRPr="00DB1A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(__FILE__, __LINE__, "Step 7");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STATUS PDU with ACK_SN = W+1.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f_NR_TxSTATUS_PDU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the (W+</w:t>
            </w:r>
            <w:proofErr w:type="gram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2)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nd</w:t>
            </w:r>
            <w:proofErr w:type="spellEnd"/>
            <w:proofErr w:type="gram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AMD PDU containing a SDU to the UE with the Sequence Number field set to ((2W+1 mod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AM_Modulus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 = 1) and the Polling bit set.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generate data for 1 more RLC SDU (w+2nd)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fl_NR_GenerateRLC_AM_SDUs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, 1);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p_RLC_Rec.AM_TX_Next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1; // @sic R5s190730, R5s190772, R5-197011 sic@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v_NR_RLC_Data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(cs_NR_PDCP_PDU_18B((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+ 1),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substr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[0], 3,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[0]) - 3)));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f_NR_TxAMD_SDU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v_NR_RLC_Data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"Step 10"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STATUS PDU acknowledging W+1 SDUs? (ACK_SN = W+1).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p_RLC_Rec.AM_RX_Next_Ack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+ 1;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f_NR_RxSTATUS_PDU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(__FILE__, __LINE__, "Step 10");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"Step 11"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the (W+</w:t>
            </w:r>
            <w:proofErr w:type="gram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2)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nd</w:t>
            </w:r>
            <w:proofErr w:type="spellEnd"/>
            <w:proofErr w:type="gram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AMD PDU containing a SDU to the UE with the Sequence Number field set to W+1 and the Polling bit set.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p_RLC_Rec.AM_TX_Next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+ 1; // @sic R5s190730, R5s190772 sic@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v_NR_RLC_Data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(cs_NR_PDCP_PDU_18B((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+ 1),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substr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[0], 3,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[0]) - 3)));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f_NR_TxAMD_SDU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v_NR_RLC_Data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Step 12 and 13 can happen in any order @sic R5s200148, R5s200164 sic@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"Step 12"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p_RLC_Rec.AM_RX_Next_Ack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v_NR_AM_Window_Size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+ 2; // @sic R5s190730, R5s190772 sic@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STATUS PDU acknowledging W+1 PDUs? (ACK_SN field = W+2)?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AMD PDU with the same data as received in the corresponding DL AMD PDU in step 11?.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v_NR_RLC_AMD_PDU_RX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f_NR_RLC_Get_AMD_FullSDU_RX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tsc_NR_P_Poll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v_NR_RLC_Data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v_NR_RLC_StatusPDU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f_NR_RLC_Get_STATUS_PDU_RX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04F37" w:rsidRPr="00DB1A9B" w:rsidRDefault="00404F37" w:rsidP="00656B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B720D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  <w:r w:rsidR="007B504B"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7B504B" w:rsidRPr="00656B71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//Expect RLC </w:t>
            </w:r>
            <w:r w:rsidR="00103C72" w:rsidRPr="00656B71">
              <w:rPr>
                <w:rFonts w:ascii="Courier New" w:hAnsi="Courier New" w:cs="Courier New"/>
                <w:b/>
                <w:color w:val="000000"/>
                <w:lang w:eastAsia="de-DE"/>
              </w:rPr>
              <w:t>AMD PDCU and Status PDU in same or in multiple slots but in any order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cr_NR_RLC_PDU_Status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v_NR_RLC_StatusPDU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)} )) 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(__FILE__, __LINE__, "Step 12");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cr_NR_RLC_PDU_AMD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v_NR_RLC_AMD_PDU_RX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)} )); 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(__FILE__, __LINE__, "Step 13");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cr_NR_RLC_PDU_AMD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v_NR_RLC_AMD_PDU_RX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)} )) {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(__FILE__, __LINE__, "Step 13");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cr_NR_RLC_PDU_Status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v_NR_RLC_StatusPDU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)} ));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(__FILE__, __LINE__, "Step 12");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cr_NR_RLC_PDU_Status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v_NR_RLC_StatusPDU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cr_NR_RLC_PDU_AMD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v_NR_RLC_AMD_PDU_RX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)})) {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(__FILE__, __LINE__, "Step 12 and 13");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car_NR_DRB_COMMON_IND_RLC_PDUList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-,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{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cr_NR_RLC_PDU_AMD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v_NR_RLC_AMD_PDU_RX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cr_NR_RLC_PDU_Status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v_NR_RLC_StatusPDU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)})) {</w:t>
            </w:r>
          </w:p>
          <w:p w:rsidR="00404F37" w:rsidRPr="00656B71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>(__FILE__, __LINE__, "Step 12 and 13");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6B7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}  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"Step 14"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f_NR_TxSTATUS_PDU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>); // @sic R5s190730, R5s190772, R5-197011 sic@</w:t>
            </w:r>
          </w:p>
          <w:p w:rsidR="00404F37" w:rsidRPr="00404F37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E3D37" w:rsidRPr="00DA356D" w:rsidRDefault="00404F37" w:rsidP="00404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04F3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864DA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39E1" w:rsidRDefault="003B39E1">
      <w:r>
        <w:separator/>
      </w:r>
    </w:p>
  </w:endnote>
  <w:endnote w:type="continuationSeparator" w:id="0">
    <w:p w:rsidR="003B39E1" w:rsidRDefault="003B3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39E1" w:rsidRDefault="003B39E1">
      <w:r>
        <w:separator/>
      </w:r>
    </w:p>
  </w:footnote>
  <w:footnote w:type="continuationSeparator" w:id="0">
    <w:p w:rsidR="003B39E1" w:rsidRDefault="003B3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9E1" w:rsidRDefault="003B39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9E1" w:rsidRDefault="003B3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9E1" w:rsidRDefault="003B3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9E1" w:rsidRDefault="003B3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0241FA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1E624F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E271BF7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81B96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DA057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5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8B23DCD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C75B2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07333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4" w15:restartNumberingAfterBreak="0">
    <w:nsid w:val="69F94052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63355B"/>
    <w:multiLevelType w:val="hybridMultilevel"/>
    <w:tmpl w:val="E190FC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93205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2"/>
  </w:num>
  <w:num w:numId="5">
    <w:abstractNumId w:val="15"/>
  </w:num>
  <w:num w:numId="6">
    <w:abstractNumId w:val="23"/>
  </w:num>
  <w:num w:numId="7">
    <w:abstractNumId w:val="33"/>
  </w:num>
  <w:num w:numId="8">
    <w:abstractNumId w:val="12"/>
  </w:num>
  <w:num w:numId="9">
    <w:abstractNumId w:val="21"/>
  </w:num>
  <w:num w:numId="10">
    <w:abstractNumId w:val="39"/>
  </w:num>
  <w:num w:numId="11">
    <w:abstractNumId w:val="16"/>
  </w:num>
  <w:num w:numId="12">
    <w:abstractNumId w:val="24"/>
  </w:num>
  <w:num w:numId="13">
    <w:abstractNumId w:val="4"/>
  </w:num>
  <w:num w:numId="14">
    <w:abstractNumId w:val="19"/>
  </w:num>
  <w:num w:numId="15">
    <w:abstractNumId w:val="0"/>
  </w:num>
  <w:num w:numId="16">
    <w:abstractNumId w:val="2"/>
  </w:num>
  <w:num w:numId="17">
    <w:abstractNumId w:val="10"/>
  </w:num>
  <w:num w:numId="18">
    <w:abstractNumId w:val="25"/>
  </w:num>
  <w:num w:numId="19">
    <w:abstractNumId w:val="38"/>
  </w:num>
  <w:num w:numId="20">
    <w:abstractNumId w:val="32"/>
  </w:num>
  <w:num w:numId="21">
    <w:abstractNumId w:val="14"/>
  </w:num>
  <w:num w:numId="22">
    <w:abstractNumId w:val="27"/>
  </w:num>
  <w:num w:numId="23">
    <w:abstractNumId w:val="30"/>
  </w:num>
  <w:num w:numId="24">
    <w:abstractNumId w:val="18"/>
  </w:num>
  <w:num w:numId="25">
    <w:abstractNumId w:val="29"/>
  </w:num>
  <w:num w:numId="26">
    <w:abstractNumId w:val="5"/>
  </w:num>
  <w:num w:numId="27">
    <w:abstractNumId w:val="7"/>
  </w:num>
  <w:num w:numId="28">
    <w:abstractNumId w:val="26"/>
  </w:num>
  <w:num w:numId="29">
    <w:abstractNumId w:val="17"/>
  </w:num>
  <w:num w:numId="30">
    <w:abstractNumId w:val="8"/>
  </w:num>
  <w:num w:numId="31">
    <w:abstractNumId w:val="37"/>
  </w:num>
  <w:num w:numId="32">
    <w:abstractNumId w:val="35"/>
  </w:num>
  <w:num w:numId="33">
    <w:abstractNumId w:val="31"/>
  </w:num>
  <w:num w:numId="34">
    <w:abstractNumId w:val="20"/>
  </w:num>
  <w:num w:numId="35">
    <w:abstractNumId w:val="36"/>
  </w:num>
  <w:num w:numId="36">
    <w:abstractNumId w:val="28"/>
  </w:num>
  <w:num w:numId="37">
    <w:abstractNumId w:val="6"/>
  </w:num>
  <w:num w:numId="38">
    <w:abstractNumId w:val="3"/>
  </w:num>
  <w:num w:numId="39">
    <w:abstractNumId w:val="1"/>
  </w:num>
  <w:num w:numId="40">
    <w:abstractNumId w:val="34"/>
  </w:num>
  <w:num w:numId="41">
    <w:abstractNumId w:val="11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5467"/>
    <w:rsid w:val="00007575"/>
    <w:rsid w:val="000118C1"/>
    <w:rsid w:val="00011C14"/>
    <w:rsid w:val="0001328A"/>
    <w:rsid w:val="00015DDF"/>
    <w:rsid w:val="000214FA"/>
    <w:rsid w:val="000219CE"/>
    <w:rsid w:val="00022E4A"/>
    <w:rsid w:val="00024866"/>
    <w:rsid w:val="00031A51"/>
    <w:rsid w:val="0003629C"/>
    <w:rsid w:val="00036FE7"/>
    <w:rsid w:val="00042E7D"/>
    <w:rsid w:val="0005014E"/>
    <w:rsid w:val="00051BC3"/>
    <w:rsid w:val="00054E62"/>
    <w:rsid w:val="00057DBD"/>
    <w:rsid w:val="000614B3"/>
    <w:rsid w:val="0006562C"/>
    <w:rsid w:val="000660F3"/>
    <w:rsid w:val="00074218"/>
    <w:rsid w:val="000749BF"/>
    <w:rsid w:val="0008356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F119F"/>
    <w:rsid w:val="000F34D6"/>
    <w:rsid w:val="00103C72"/>
    <w:rsid w:val="001109AC"/>
    <w:rsid w:val="001124B3"/>
    <w:rsid w:val="00112785"/>
    <w:rsid w:val="0011415B"/>
    <w:rsid w:val="001166B1"/>
    <w:rsid w:val="001209DE"/>
    <w:rsid w:val="0012136E"/>
    <w:rsid w:val="00126237"/>
    <w:rsid w:val="001302CE"/>
    <w:rsid w:val="0013630B"/>
    <w:rsid w:val="001373AB"/>
    <w:rsid w:val="00141E68"/>
    <w:rsid w:val="001423DB"/>
    <w:rsid w:val="00145D43"/>
    <w:rsid w:val="001467D7"/>
    <w:rsid w:val="00146DCF"/>
    <w:rsid w:val="00150799"/>
    <w:rsid w:val="00155AF0"/>
    <w:rsid w:val="0016022D"/>
    <w:rsid w:val="00160E00"/>
    <w:rsid w:val="00162E72"/>
    <w:rsid w:val="00164CFC"/>
    <w:rsid w:val="00173835"/>
    <w:rsid w:val="001748D6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D22EC"/>
    <w:rsid w:val="001E3D37"/>
    <w:rsid w:val="001E41F3"/>
    <w:rsid w:val="001F1817"/>
    <w:rsid w:val="001F406A"/>
    <w:rsid w:val="00200CF3"/>
    <w:rsid w:val="0020107D"/>
    <w:rsid w:val="002040A1"/>
    <w:rsid w:val="00212AF9"/>
    <w:rsid w:val="00220349"/>
    <w:rsid w:val="00221C5A"/>
    <w:rsid w:val="00222013"/>
    <w:rsid w:val="00232611"/>
    <w:rsid w:val="00232B70"/>
    <w:rsid w:val="00233AFC"/>
    <w:rsid w:val="00241A66"/>
    <w:rsid w:val="00245CA4"/>
    <w:rsid w:val="0024707C"/>
    <w:rsid w:val="00256480"/>
    <w:rsid w:val="002564C6"/>
    <w:rsid w:val="0026004D"/>
    <w:rsid w:val="00260C7D"/>
    <w:rsid w:val="00263668"/>
    <w:rsid w:val="002640DD"/>
    <w:rsid w:val="00275D12"/>
    <w:rsid w:val="00280375"/>
    <w:rsid w:val="00284FEB"/>
    <w:rsid w:val="002860C4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7ED7"/>
    <w:rsid w:val="002F029B"/>
    <w:rsid w:val="002F45F1"/>
    <w:rsid w:val="002F53B6"/>
    <w:rsid w:val="002F7D40"/>
    <w:rsid w:val="00305409"/>
    <w:rsid w:val="00310217"/>
    <w:rsid w:val="0031061D"/>
    <w:rsid w:val="00312DE9"/>
    <w:rsid w:val="003216F1"/>
    <w:rsid w:val="00322D46"/>
    <w:rsid w:val="003328F3"/>
    <w:rsid w:val="0033294A"/>
    <w:rsid w:val="00341F6F"/>
    <w:rsid w:val="00342D98"/>
    <w:rsid w:val="00343CD7"/>
    <w:rsid w:val="00345383"/>
    <w:rsid w:val="00346D77"/>
    <w:rsid w:val="003556DC"/>
    <w:rsid w:val="003609EF"/>
    <w:rsid w:val="003614D1"/>
    <w:rsid w:val="0036231A"/>
    <w:rsid w:val="00374DD4"/>
    <w:rsid w:val="00375BB0"/>
    <w:rsid w:val="003764EC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B39E1"/>
    <w:rsid w:val="003C2766"/>
    <w:rsid w:val="003C6AD0"/>
    <w:rsid w:val="003D1466"/>
    <w:rsid w:val="003E1A36"/>
    <w:rsid w:val="003E51C2"/>
    <w:rsid w:val="003E74A0"/>
    <w:rsid w:val="003F3287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FA7"/>
    <w:rsid w:val="004242F1"/>
    <w:rsid w:val="0042625D"/>
    <w:rsid w:val="0043163D"/>
    <w:rsid w:val="00433730"/>
    <w:rsid w:val="0043576E"/>
    <w:rsid w:val="00435B12"/>
    <w:rsid w:val="00440D0A"/>
    <w:rsid w:val="00446488"/>
    <w:rsid w:val="00454EBB"/>
    <w:rsid w:val="00461008"/>
    <w:rsid w:val="00461F12"/>
    <w:rsid w:val="004635E5"/>
    <w:rsid w:val="004717EA"/>
    <w:rsid w:val="004745E7"/>
    <w:rsid w:val="00482B43"/>
    <w:rsid w:val="004870C5"/>
    <w:rsid w:val="0049101E"/>
    <w:rsid w:val="00495060"/>
    <w:rsid w:val="004976F0"/>
    <w:rsid w:val="004A2AED"/>
    <w:rsid w:val="004A794F"/>
    <w:rsid w:val="004B01A5"/>
    <w:rsid w:val="004B0912"/>
    <w:rsid w:val="004B2C2D"/>
    <w:rsid w:val="004B526E"/>
    <w:rsid w:val="004B7016"/>
    <w:rsid w:val="004B720D"/>
    <w:rsid w:val="004B75B7"/>
    <w:rsid w:val="004B7B95"/>
    <w:rsid w:val="004C29A3"/>
    <w:rsid w:val="004C31F2"/>
    <w:rsid w:val="004C56A7"/>
    <w:rsid w:val="004D455F"/>
    <w:rsid w:val="004D5164"/>
    <w:rsid w:val="004D575F"/>
    <w:rsid w:val="004F0155"/>
    <w:rsid w:val="004F1AD2"/>
    <w:rsid w:val="004F661B"/>
    <w:rsid w:val="005045C7"/>
    <w:rsid w:val="0050517D"/>
    <w:rsid w:val="005105E0"/>
    <w:rsid w:val="0051196A"/>
    <w:rsid w:val="005135A1"/>
    <w:rsid w:val="0051580D"/>
    <w:rsid w:val="005223D8"/>
    <w:rsid w:val="005279F5"/>
    <w:rsid w:val="00532891"/>
    <w:rsid w:val="00532EAB"/>
    <w:rsid w:val="0053550D"/>
    <w:rsid w:val="0054198B"/>
    <w:rsid w:val="00547111"/>
    <w:rsid w:val="00550D59"/>
    <w:rsid w:val="00552878"/>
    <w:rsid w:val="00554E43"/>
    <w:rsid w:val="005613E0"/>
    <w:rsid w:val="0056378D"/>
    <w:rsid w:val="00564EDF"/>
    <w:rsid w:val="0056673A"/>
    <w:rsid w:val="00566F6F"/>
    <w:rsid w:val="0058240F"/>
    <w:rsid w:val="00587F6A"/>
    <w:rsid w:val="005912FE"/>
    <w:rsid w:val="00592D74"/>
    <w:rsid w:val="0059301A"/>
    <w:rsid w:val="00596753"/>
    <w:rsid w:val="005A6679"/>
    <w:rsid w:val="005B4127"/>
    <w:rsid w:val="005B62B9"/>
    <w:rsid w:val="005B7AC3"/>
    <w:rsid w:val="005C0252"/>
    <w:rsid w:val="005D07BE"/>
    <w:rsid w:val="005D27CA"/>
    <w:rsid w:val="005D2B14"/>
    <w:rsid w:val="005D30BB"/>
    <w:rsid w:val="005D6478"/>
    <w:rsid w:val="005E156D"/>
    <w:rsid w:val="005E18C6"/>
    <w:rsid w:val="005E1F0C"/>
    <w:rsid w:val="005E2C44"/>
    <w:rsid w:val="005E3C50"/>
    <w:rsid w:val="005E42FB"/>
    <w:rsid w:val="005F1205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2A36"/>
    <w:rsid w:val="0065364E"/>
    <w:rsid w:val="006537B5"/>
    <w:rsid w:val="00656B71"/>
    <w:rsid w:val="00661E2C"/>
    <w:rsid w:val="00667016"/>
    <w:rsid w:val="0068444E"/>
    <w:rsid w:val="00691021"/>
    <w:rsid w:val="00693E69"/>
    <w:rsid w:val="00695808"/>
    <w:rsid w:val="00696432"/>
    <w:rsid w:val="006A5853"/>
    <w:rsid w:val="006A6982"/>
    <w:rsid w:val="006A737E"/>
    <w:rsid w:val="006A76D6"/>
    <w:rsid w:val="006B2A14"/>
    <w:rsid w:val="006B46FB"/>
    <w:rsid w:val="006B61CA"/>
    <w:rsid w:val="006B7B2F"/>
    <w:rsid w:val="006C061B"/>
    <w:rsid w:val="006C114A"/>
    <w:rsid w:val="006D0191"/>
    <w:rsid w:val="006D1B9A"/>
    <w:rsid w:val="006E21FB"/>
    <w:rsid w:val="006E4465"/>
    <w:rsid w:val="006E49BA"/>
    <w:rsid w:val="006E5627"/>
    <w:rsid w:val="006E7773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228D"/>
    <w:rsid w:val="00722896"/>
    <w:rsid w:val="00724EF9"/>
    <w:rsid w:val="0072522A"/>
    <w:rsid w:val="0073208D"/>
    <w:rsid w:val="0073742E"/>
    <w:rsid w:val="007374F7"/>
    <w:rsid w:val="0073773F"/>
    <w:rsid w:val="0074257A"/>
    <w:rsid w:val="00755C92"/>
    <w:rsid w:val="00762213"/>
    <w:rsid w:val="00762AEB"/>
    <w:rsid w:val="00763BA2"/>
    <w:rsid w:val="007656FE"/>
    <w:rsid w:val="007658A5"/>
    <w:rsid w:val="007668C7"/>
    <w:rsid w:val="007746AB"/>
    <w:rsid w:val="007834DD"/>
    <w:rsid w:val="00792342"/>
    <w:rsid w:val="007955CC"/>
    <w:rsid w:val="007977A8"/>
    <w:rsid w:val="007A4458"/>
    <w:rsid w:val="007A6A07"/>
    <w:rsid w:val="007A73E5"/>
    <w:rsid w:val="007B504B"/>
    <w:rsid w:val="007B512A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F0389"/>
    <w:rsid w:val="007F2D57"/>
    <w:rsid w:val="007F3701"/>
    <w:rsid w:val="007F7259"/>
    <w:rsid w:val="00800A71"/>
    <w:rsid w:val="00801CF0"/>
    <w:rsid w:val="008040A8"/>
    <w:rsid w:val="00804EC2"/>
    <w:rsid w:val="00807B85"/>
    <w:rsid w:val="00824C2C"/>
    <w:rsid w:val="00825391"/>
    <w:rsid w:val="00827110"/>
    <w:rsid w:val="0082765A"/>
    <w:rsid w:val="008279FA"/>
    <w:rsid w:val="008322F4"/>
    <w:rsid w:val="00837183"/>
    <w:rsid w:val="00844AAA"/>
    <w:rsid w:val="00853ED1"/>
    <w:rsid w:val="0085441A"/>
    <w:rsid w:val="008626E7"/>
    <w:rsid w:val="00864DAC"/>
    <w:rsid w:val="008667AF"/>
    <w:rsid w:val="00870EE7"/>
    <w:rsid w:val="0087510D"/>
    <w:rsid w:val="00880F55"/>
    <w:rsid w:val="00883A39"/>
    <w:rsid w:val="008863B9"/>
    <w:rsid w:val="0089088C"/>
    <w:rsid w:val="00896D84"/>
    <w:rsid w:val="008A45A6"/>
    <w:rsid w:val="008B2743"/>
    <w:rsid w:val="008C6934"/>
    <w:rsid w:val="008D01F1"/>
    <w:rsid w:val="008D4141"/>
    <w:rsid w:val="008E4D4B"/>
    <w:rsid w:val="008E57B6"/>
    <w:rsid w:val="008E6B1F"/>
    <w:rsid w:val="008F3109"/>
    <w:rsid w:val="008F686C"/>
    <w:rsid w:val="00901400"/>
    <w:rsid w:val="00901BB0"/>
    <w:rsid w:val="00902A92"/>
    <w:rsid w:val="00904EBA"/>
    <w:rsid w:val="0090522F"/>
    <w:rsid w:val="00907B05"/>
    <w:rsid w:val="0091261A"/>
    <w:rsid w:val="00912A5E"/>
    <w:rsid w:val="00913E0B"/>
    <w:rsid w:val="009148DE"/>
    <w:rsid w:val="00916386"/>
    <w:rsid w:val="00916DEC"/>
    <w:rsid w:val="009273EA"/>
    <w:rsid w:val="0093355C"/>
    <w:rsid w:val="00937A61"/>
    <w:rsid w:val="00941845"/>
    <w:rsid w:val="009418D9"/>
    <w:rsid w:val="00941E30"/>
    <w:rsid w:val="00943B79"/>
    <w:rsid w:val="00943B96"/>
    <w:rsid w:val="00946424"/>
    <w:rsid w:val="009478EE"/>
    <w:rsid w:val="0095139C"/>
    <w:rsid w:val="00954C1A"/>
    <w:rsid w:val="00956250"/>
    <w:rsid w:val="00956A50"/>
    <w:rsid w:val="00960389"/>
    <w:rsid w:val="0096262E"/>
    <w:rsid w:val="00966D6E"/>
    <w:rsid w:val="00973015"/>
    <w:rsid w:val="00974F0C"/>
    <w:rsid w:val="009777D9"/>
    <w:rsid w:val="00985613"/>
    <w:rsid w:val="00986821"/>
    <w:rsid w:val="00990B3D"/>
    <w:rsid w:val="00991B88"/>
    <w:rsid w:val="0099572C"/>
    <w:rsid w:val="009A07BF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C65D6"/>
    <w:rsid w:val="009D476E"/>
    <w:rsid w:val="009D7147"/>
    <w:rsid w:val="009E24DE"/>
    <w:rsid w:val="009E3297"/>
    <w:rsid w:val="009E63A9"/>
    <w:rsid w:val="009F734F"/>
    <w:rsid w:val="009F7D81"/>
    <w:rsid w:val="00A00487"/>
    <w:rsid w:val="00A04D2F"/>
    <w:rsid w:val="00A0746C"/>
    <w:rsid w:val="00A12FBC"/>
    <w:rsid w:val="00A1776F"/>
    <w:rsid w:val="00A22308"/>
    <w:rsid w:val="00A230E4"/>
    <w:rsid w:val="00A246B6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3740"/>
    <w:rsid w:val="00A7410A"/>
    <w:rsid w:val="00A748DA"/>
    <w:rsid w:val="00A7583C"/>
    <w:rsid w:val="00A7671C"/>
    <w:rsid w:val="00A81EA3"/>
    <w:rsid w:val="00A829C3"/>
    <w:rsid w:val="00A84550"/>
    <w:rsid w:val="00A90724"/>
    <w:rsid w:val="00A916D2"/>
    <w:rsid w:val="00A9515D"/>
    <w:rsid w:val="00A97562"/>
    <w:rsid w:val="00AA0376"/>
    <w:rsid w:val="00AA238C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D1CD8"/>
    <w:rsid w:val="00AD4ADA"/>
    <w:rsid w:val="00AD7555"/>
    <w:rsid w:val="00AF3B0B"/>
    <w:rsid w:val="00B05D84"/>
    <w:rsid w:val="00B10E9C"/>
    <w:rsid w:val="00B111F9"/>
    <w:rsid w:val="00B14250"/>
    <w:rsid w:val="00B14E1C"/>
    <w:rsid w:val="00B175B1"/>
    <w:rsid w:val="00B17EC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5E77"/>
    <w:rsid w:val="00B76D02"/>
    <w:rsid w:val="00B76E16"/>
    <w:rsid w:val="00B80A5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C79E3"/>
    <w:rsid w:val="00BD279D"/>
    <w:rsid w:val="00BD5479"/>
    <w:rsid w:val="00BD6BB8"/>
    <w:rsid w:val="00BE2B20"/>
    <w:rsid w:val="00BE47A2"/>
    <w:rsid w:val="00BE4DD2"/>
    <w:rsid w:val="00BF1721"/>
    <w:rsid w:val="00BF271E"/>
    <w:rsid w:val="00BF53F2"/>
    <w:rsid w:val="00BF60DF"/>
    <w:rsid w:val="00BF65D3"/>
    <w:rsid w:val="00BF760B"/>
    <w:rsid w:val="00C01A4C"/>
    <w:rsid w:val="00C01E7A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4763"/>
    <w:rsid w:val="00C4494A"/>
    <w:rsid w:val="00C4522A"/>
    <w:rsid w:val="00C47F3E"/>
    <w:rsid w:val="00C51E37"/>
    <w:rsid w:val="00C5286D"/>
    <w:rsid w:val="00C53AC6"/>
    <w:rsid w:val="00C56A9B"/>
    <w:rsid w:val="00C60C31"/>
    <w:rsid w:val="00C628B1"/>
    <w:rsid w:val="00C6535C"/>
    <w:rsid w:val="00C657A8"/>
    <w:rsid w:val="00C65F29"/>
    <w:rsid w:val="00C66BA2"/>
    <w:rsid w:val="00C72ED8"/>
    <w:rsid w:val="00C74D7B"/>
    <w:rsid w:val="00C77298"/>
    <w:rsid w:val="00C83A8A"/>
    <w:rsid w:val="00C852CF"/>
    <w:rsid w:val="00C856F4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4AC6"/>
    <w:rsid w:val="00CE0B19"/>
    <w:rsid w:val="00CE0BFA"/>
    <w:rsid w:val="00CE3B53"/>
    <w:rsid w:val="00CE5930"/>
    <w:rsid w:val="00CE7AF9"/>
    <w:rsid w:val="00CF0433"/>
    <w:rsid w:val="00CF1024"/>
    <w:rsid w:val="00CF39F2"/>
    <w:rsid w:val="00CF3B1F"/>
    <w:rsid w:val="00D00537"/>
    <w:rsid w:val="00D03582"/>
    <w:rsid w:val="00D03F9A"/>
    <w:rsid w:val="00D04DC1"/>
    <w:rsid w:val="00D05437"/>
    <w:rsid w:val="00D06D51"/>
    <w:rsid w:val="00D1100C"/>
    <w:rsid w:val="00D17487"/>
    <w:rsid w:val="00D2193A"/>
    <w:rsid w:val="00D22195"/>
    <w:rsid w:val="00D235D8"/>
    <w:rsid w:val="00D24991"/>
    <w:rsid w:val="00D25A5F"/>
    <w:rsid w:val="00D32B66"/>
    <w:rsid w:val="00D34E67"/>
    <w:rsid w:val="00D4618B"/>
    <w:rsid w:val="00D50255"/>
    <w:rsid w:val="00D525A2"/>
    <w:rsid w:val="00D52BD7"/>
    <w:rsid w:val="00D63444"/>
    <w:rsid w:val="00D66520"/>
    <w:rsid w:val="00D720E3"/>
    <w:rsid w:val="00D7237E"/>
    <w:rsid w:val="00D7387B"/>
    <w:rsid w:val="00D757B0"/>
    <w:rsid w:val="00D80B6A"/>
    <w:rsid w:val="00D85B62"/>
    <w:rsid w:val="00D86DC8"/>
    <w:rsid w:val="00DA0030"/>
    <w:rsid w:val="00DA0394"/>
    <w:rsid w:val="00DA356D"/>
    <w:rsid w:val="00DB1A9B"/>
    <w:rsid w:val="00DB3570"/>
    <w:rsid w:val="00DC0D26"/>
    <w:rsid w:val="00DC5C04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448"/>
    <w:rsid w:val="00DF69F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41FB"/>
    <w:rsid w:val="00E54C66"/>
    <w:rsid w:val="00E716C1"/>
    <w:rsid w:val="00E717C5"/>
    <w:rsid w:val="00E71E49"/>
    <w:rsid w:val="00E72DEB"/>
    <w:rsid w:val="00E75AF3"/>
    <w:rsid w:val="00E777D7"/>
    <w:rsid w:val="00E77B87"/>
    <w:rsid w:val="00E814FE"/>
    <w:rsid w:val="00E83DFE"/>
    <w:rsid w:val="00E8742B"/>
    <w:rsid w:val="00E877C8"/>
    <w:rsid w:val="00E9504A"/>
    <w:rsid w:val="00E972AB"/>
    <w:rsid w:val="00EA442A"/>
    <w:rsid w:val="00EA6BD9"/>
    <w:rsid w:val="00EA73DF"/>
    <w:rsid w:val="00EA7D1D"/>
    <w:rsid w:val="00EA7E97"/>
    <w:rsid w:val="00EB09B7"/>
    <w:rsid w:val="00EB0DD2"/>
    <w:rsid w:val="00EB304C"/>
    <w:rsid w:val="00EB40F5"/>
    <w:rsid w:val="00EB5C86"/>
    <w:rsid w:val="00EB6B8A"/>
    <w:rsid w:val="00EC13C0"/>
    <w:rsid w:val="00EC24A6"/>
    <w:rsid w:val="00EC34D8"/>
    <w:rsid w:val="00EC51B2"/>
    <w:rsid w:val="00EC6798"/>
    <w:rsid w:val="00ED1341"/>
    <w:rsid w:val="00ED67BD"/>
    <w:rsid w:val="00ED788A"/>
    <w:rsid w:val="00EE01F9"/>
    <w:rsid w:val="00EE16C4"/>
    <w:rsid w:val="00EE216E"/>
    <w:rsid w:val="00EE6CB4"/>
    <w:rsid w:val="00EE7D7C"/>
    <w:rsid w:val="00EF2028"/>
    <w:rsid w:val="00EF423E"/>
    <w:rsid w:val="00F0037F"/>
    <w:rsid w:val="00F0098D"/>
    <w:rsid w:val="00F03645"/>
    <w:rsid w:val="00F11469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B7ED8"/>
    <w:rsid w:val="00FC3E53"/>
    <w:rsid w:val="00FC60A7"/>
    <w:rsid w:val="00FC75B0"/>
    <w:rsid w:val="00FD22E5"/>
    <w:rsid w:val="00FD3F6B"/>
    <w:rsid w:val="00FD44EF"/>
    <w:rsid w:val="00FE0C37"/>
    <w:rsid w:val="00FE49B9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BA8C93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469A4-381D-43F1-9A21-2AF8890FD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3346</Words>
  <Characters>28404</Characters>
  <Application>Microsoft Office Word</Application>
  <DocSecurity>0</DocSecurity>
  <Lines>236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31687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2021-08-13T14:29:00Z</dcterms:created>
  <dcterms:modified xsi:type="dcterms:W3CDTF">2021-08-13T15:28:00Z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