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22D" w:rsidRDefault="004E422D" w:rsidP="004E4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R5s210883</w:t>
      </w:r>
      <w:r>
        <w:rPr>
          <w:b/>
          <w:i/>
          <w:noProof/>
          <w:sz w:val="28"/>
        </w:rPr>
        <w:fldChar w:fldCharType="end"/>
      </w:r>
    </w:p>
    <w:p w:rsidR="004E422D" w:rsidRDefault="004E422D" w:rsidP="004E42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422D" w:rsidTr="00E860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422D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422D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c>
          <w:tcPr>
            <w:tcW w:w="142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E422D" w:rsidRPr="00410371" w:rsidRDefault="004E422D" w:rsidP="00E860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E422D" w:rsidRDefault="004E422D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E422D" w:rsidRPr="00410371" w:rsidRDefault="004E422D" w:rsidP="00E860B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E422D" w:rsidRDefault="004E422D" w:rsidP="00E860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E422D" w:rsidRPr="00410371" w:rsidRDefault="004E422D" w:rsidP="00E860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E422D" w:rsidRDefault="004E422D" w:rsidP="00E860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E422D" w:rsidRPr="00410371" w:rsidRDefault="004E422D" w:rsidP="00E860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4E422D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4E422D" w:rsidTr="00E860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E422D" w:rsidRPr="00F25D98" w:rsidRDefault="004E422D" w:rsidP="00E860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422D" w:rsidTr="00E860BD">
        <w:tc>
          <w:tcPr>
            <w:tcW w:w="9641" w:type="dxa"/>
            <w:gridSpan w:val="9"/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E422D" w:rsidRDefault="004E422D" w:rsidP="004E42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422D" w:rsidTr="00E860BD">
        <w:tc>
          <w:tcPr>
            <w:tcW w:w="2835" w:type="dxa"/>
          </w:tcPr>
          <w:p w:rsidR="004E422D" w:rsidRDefault="004E422D" w:rsidP="00E86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E422D" w:rsidRDefault="004E422D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422D" w:rsidRDefault="004E422D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E422D" w:rsidRDefault="004E422D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E422D" w:rsidRDefault="004E422D" w:rsidP="00E860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E422D" w:rsidRDefault="004E422D" w:rsidP="004E42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422D" w:rsidTr="00E860BD">
        <w:tc>
          <w:tcPr>
            <w:tcW w:w="9640" w:type="dxa"/>
            <w:gridSpan w:val="11"/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MAC testcase 7.1.1.3.7</w:t>
            </w:r>
            <w:r>
              <w:fldChar w:fldCharType="end"/>
            </w:r>
          </w:p>
        </w:tc>
      </w:tr>
      <w:tr w:rsidR="004E422D" w:rsidTr="00E860BD">
        <w:tc>
          <w:tcPr>
            <w:tcW w:w="1843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c>
          <w:tcPr>
            <w:tcW w:w="1843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E422D" w:rsidTr="00E860BD">
        <w:tc>
          <w:tcPr>
            <w:tcW w:w="1843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E422D" w:rsidTr="00E860BD">
        <w:tc>
          <w:tcPr>
            <w:tcW w:w="1843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c>
          <w:tcPr>
            <w:tcW w:w="1843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E422D" w:rsidRDefault="004E422D" w:rsidP="00E860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4E422D" w:rsidTr="00E860BD">
        <w:tc>
          <w:tcPr>
            <w:tcW w:w="1843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E422D" w:rsidRDefault="004E422D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422D" w:rsidRDefault="004E422D" w:rsidP="00E8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E422D" w:rsidRDefault="004E422D" w:rsidP="00E860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E422D" w:rsidRDefault="004E422D" w:rsidP="00E860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E422D" w:rsidTr="00E860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E422D" w:rsidRDefault="004E422D" w:rsidP="00E860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E422D" w:rsidRDefault="004E422D" w:rsidP="00E860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422D" w:rsidRPr="007C2097" w:rsidRDefault="004E422D" w:rsidP="00E86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422D" w:rsidTr="00E860BD">
        <w:tc>
          <w:tcPr>
            <w:tcW w:w="1843" w:type="dxa"/>
          </w:tcPr>
          <w:p w:rsidR="004E422D" w:rsidRDefault="004E422D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E422D" w:rsidRDefault="004E422D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Pr="0074617B" w:rsidRDefault="004E422D" w:rsidP="004E422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 xml:space="preserve">In the current TTCN implementation, there is a redundant </w:t>
            </w:r>
            <w:r>
              <w:rPr>
                <w:rFonts w:ascii="Arial" w:eastAsia="Calibri" w:hAnsi="Arial" w:cs="Arial"/>
                <w:color w:val="000000"/>
              </w:rPr>
              <w:t>piece of code where the log statement for Step 10 is repeated as well as the initialisation of the variable v_TimingInfo1.</w:t>
            </w:r>
          </w:p>
          <w:p w:rsidR="004E422D" w:rsidRDefault="004E422D" w:rsidP="004E422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4E422D" w:rsidRPr="0074617B" w:rsidRDefault="004E422D" w:rsidP="004E422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Step 15 is used in the log statement for the preliminary pass verdict for Step 18 rather than using Step 18</w:t>
            </w:r>
            <w:r w:rsidRPr="0074617B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4E422D" w:rsidRPr="002419EE" w:rsidRDefault="004E422D" w:rsidP="004E422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lines of code.</w:t>
            </w:r>
          </w:p>
          <w:p w:rsidR="004E422D" w:rsidRDefault="004E422D" w:rsidP="004E42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E422D" w:rsidRPr="00CF39F2" w:rsidRDefault="004E422D" w:rsidP="004E422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Corrected the Step number.</w:t>
            </w: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Pr="00F11E21" w:rsidRDefault="004E422D" w:rsidP="004E422D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Un-necessary initialisation of </w:t>
            </w:r>
            <w:r>
              <w:rPr>
                <w:rFonts w:eastAsia="Calibri" w:cs="Arial"/>
                <w:color w:val="000000"/>
              </w:rPr>
              <w:t>variable v_TimingInfo1</w:t>
            </w:r>
          </w:p>
          <w:p w:rsidR="004E422D" w:rsidRPr="00F11E21" w:rsidRDefault="004E422D" w:rsidP="004E422D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TTCN would not be correct in following the Prose</w:t>
            </w:r>
          </w:p>
        </w:tc>
      </w:tr>
      <w:tr w:rsidR="004E422D" w:rsidTr="00E860BD">
        <w:tc>
          <w:tcPr>
            <w:tcW w:w="2694" w:type="dxa"/>
            <w:gridSpan w:val="2"/>
          </w:tcPr>
          <w:p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Pr="00CF39F2" w:rsidRDefault="004E422D" w:rsidP="004E422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7.1.1.3.</w:t>
            </w:r>
            <w:proofErr w:type="gramStart"/>
            <w:r>
              <w:rPr>
                <w:rFonts w:eastAsia="Calibri" w:cs="Arial"/>
                <w:color w:val="000000"/>
              </w:rPr>
              <w:t>7</w:t>
            </w:r>
            <w:r>
              <w:rPr>
                <w:rFonts w:eastAsia="Calibri" w:cs="Arial"/>
                <w:color w:val="000000"/>
              </w:rPr>
              <w:t>.</w:t>
            </w:r>
            <w:r>
              <w:rPr>
                <w:rFonts w:eastAsia="Calibri" w:cs="Arial"/>
                <w:color w:val="000000"/>
              </w:rPr>
              <w:t>ENDC</w:t>
            </w:r>
            <w:proofErr w:type="gramEnd"/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E422D" w:rsidRDefault="004E422D" w:rsidP="004E42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E422D" w:rsidRDefault="004E422D" w:rsidP="004E42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E422D" w:rsidRDefault="004E422D" w:rsidP="004E42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E422D" w:rsidRDefault="004E422D" w:rsidP="004E42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422D" w:rsidRDefault="004E422D" w:rsidP="004E422D">
            <w:pPr>
              <w:pStyle w:val="CRCoverPage"/>
              <w:spacing w:after="0"/>
              <w:rPr>
                <w:noProof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422D" w:rsidRPr="008863B9" w:rsidTr="00E860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422D" w:rsidRPr="008863B9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E422D" w:rsidRPr="008863B9" w:rsidRDefault="004E422D" w:rsidP="004E42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422D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22D" w:rsidRDefault="004E422D" w:rsidP="004E42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22D" w:rsidRDefault="004E422D" w:rsidP="004E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E422D" w:rsidRDefault="004E422D" w:rsidP="004E422D">
      <w:pPr>
        <w:rPr>
          <w:noProof/>
        </w:rPr>
      </w:pPr>
    </w:p>
    <w:p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97440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70706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707062" w:rsidRPr="00D1619C">
        <w:rPr>
          <w:rFonts w:ascii="Arial" w:hAnsi="Arial" w:cs="Arial"/>
          <w:iCs/>
        </w:rPr>
        <w:t>Table of Contents</w:t>
      </w:r>
      <w:r w:rsidR="00707062">
        <w:tab/>
      </w:r>
      <w:r w:rsidR="00707062">
        <w:fldChar w:fldCharType="begin"/>
      </w:r>
      <w:r w:rsidR="00707062">
        <w:instrText xml:space="preserve"> PAGEREF _Toc79744003 \h </w:instrText>
      </w:r>
      <w:r w:rsidR="00707062">
        <w:fldChar w:fldCharType="separate"/>
      </w:r>
      <w:r w:rsidR="00707062">
        <w:t>2</w:t>
      </w:r>
      <w:r w:rsidR="00707062">
        <w:fldChar w:fldCharType="end"/>
      </w:r>
    </w:p>
    <w:p w:rsidR="00707062" w:rsidRDefault="007070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619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1619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_Toc79744004 \h </w:instrText>
      </w:r>
      <w:r>
        <w:fldChar w:fldCharType="separate"/>
      </w:r>
      <w:r>
        <w:t>3</w:t>
      </w:r>
      <w:r>
        <w:fldChar w:fldCharType="end"/>
      </w:r>
    </w:p>
    <w:p w:rsidR="00707062" w:rsidRDefault="007070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619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619C">
        <w:rPr>
          <w:rFonts w:cs="Arial"/>
          <w:b/>
          <w:color w:val="000000"/>
          <w:lang w:eastAsia="en-GB"/>
        </w:rPr>
        <w:t>Correction to function f_TC_7_1_1_3_7_ENDC_NR ()</w:t>
      </w:r>
      <w:r>
        <w:tab/>
      </w:r>
      <w:r>
        <w:fldChar w:fldCharType="begin"/>
      </w:r>
      <w:r>
        <w:instrText xml:space="preserve"> PAGEREF _Toc79744005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9744004"/>
      <w:r w:rsidRPr="00854C55">
        <w:rPr>
          <w:b/>
        </w:rPr>
        <w:t>Corrections required</w:t>
      </w:r>
      <w:bookmarkEnd w:id="2"/>
      <w:bookmarkEnd w:id="3"/>
      <w:bookmarkEnd w:id="4"/>
    </w:p>
    <w:p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_Toc37249095"/>
      <w:bookmarkStart w:id="12" w:name="_Toc7974400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D54172" w:rsidRPr="00D54172">
        <w:rPr>
          <w:rFonts w:cs="Arial"/>
          <w:b/>
          <w:color w:val="000000"/>
          <w:lang w:eastAsia="en-GB"/>
        </w:rPr>
        <w:t>f_TC_</w:t>
      </w:r>
      <w:r w:rsidR="00477DEE">
        <w:rPr>
          <w:rFonts w:cs="Arial"/>
          <w:b/>
          <w:color w:val="000000"/>
          <w:lang w:eastAsia="en-GB"/>
        </w:rPr>
        <w:t>7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1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1</w:t>
      </w:r>
      <w:r w:rsidR="00D54172" w:rsidRPr="00D54172">
        <w:rPr>
          <w:rFonts w:cs="Arial"/>
          <w:b/>
          <w:color w:val="000000"/>
          <w:lang w:eastAsia="en-GB"/>
        </w:rPr>
        <w:t>_3_</w:t>
      </w:r>
      <w:r w:rsidR="00477DEE">
        <w:rPr>
          <w:rFonts w:cs="Arial"/>
          <w:b/>
          <w:color w:val="000000"/>
          <w:lang w:eastAsia="en-GB"/>
        </w:rPr>
        <w:t>7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ENDC</w:t>
      </w:r>
      <w:r w:rsidR="00D54172" w:rsidRPr="00D54172">
        <w:rPr>
          <w:rFonts w:cs="Arial"/>
          <w:b/>
          <w:color w:val="000000"/>
          <w:lang w:eastAsia="en-GB"/>
        </w:rPr>
        <w:t>_</w:t>
      </w:r>
      <w:r w:rsidR="00477DEE">
        <w:rPr>
          <w:rFonts w:cs="Arial"/>
          <w:b/>
          <w:color w:val="000000"/>
          <w:lang w:eastAsia="en-GB"/>
        </w:rPr>
        <w:t>NR</w:t>
      </w:r>
      <w:r w:rsidR="00D54172" w:rsidRPr="00D54172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Pr="00CC39F9" w:rsidRDefault="005D4C10" w:rsidP="00903A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</w:t>
            </w:r>
            <w:r w:rsidR="00D54172">
              <w:rPr>
                <w:rFonts w:cs="Arial"/>
                <w:lang w:eastAsia="en-GB"/>
              </w:rPr>
              <w:t xml:space="preserve"> </w:t>
            </w:r>
            <w:r w:rsidR="00D54172" w:rsidRPr="00D54172">
              <w:rPr>
                <w:rFonts w:cs="Arial"/>
                <w:lang w:eastAsia="en-GB"/>
              </w:rPr>
              <w:t>f_TC_</w:t>
            </w:r>
            <w:r w:rsidR="00477DEE">
              <w:rPr>
                <w:rFonts w:cs="Arial"/>
                <w:lang w:eastAsia="en-GB"/>
              </w:rPr>
              <w:t>7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1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1</w:t>
            </w:r>
            <w:r w:rsidR="00D54172" w:rsidRPr="00D54172">
              <w:rPr>
                <w:rFonts w:cs="Arial"/>
                <w:lang w:eastAsia="en-GB"/>
              </w:rPr>
              <w:t>_3_</w:t>
            </w:r>
            <w:r w:rsidR="00477DEE">
              <w:rPr>
                <w:rFonts w:cs="Arial"/>
                <w:lang w:eastAsia="en-GB"/>
              </w:rPr>
              <w:t>7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ENDC</w:t>
            </w:r>
            <w:r w:rsidR="00D54172" w:rsidRPr="00D54172">
              <w:rPr>
                <w:rFonts w:cs="Arial"/>
                <w:lang w:eastAsia="en-GB"/>
              </w:rPr>
              <w:t>_</w:t>
            </w:r>
            <w:r w:rsidR="00477DEE">
              <w:rPr>
                <w:rFonts w:cs="Arial"/>
                <w:lang w:eastAsia="en-GB"/>
              </w:rPr>
              <w:t>NR</w:t>
            </w:r>
          </w:p>
        </w:tc>
      </w:tr>
      <w:tr w:rsidR="007656FE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EE" w:rsidRPr="0074617B" w:rsidRDefault="00477DEE" w:rsidP="00477DE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 xml:space="preserve">In the current TTCN implementation, there is a redundant </w:t>
            </w:r>
            <w:r>
              <w:rPr>
                <w:rFonts w:ascii="Arial" w:eastAsia="Calibri" w:hAnsi="Arial" w:cs="Arial"/>
                <w:color w:val="000000"/>
              </w:rPr>
              <w:t>piece of code where the log statement for Step 10 is repeated as well as the initialisation of the variable v_TimingInfo1.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477DEE" w:rsidRPr="0074617B" w:rsidRDefault="00477DEE" w:rsidP="00477DE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Step 15 is used in the log statement for the preliminary pass verdict for Step 18 rather than using Step 18</w:t>
            </w:r>
            <w:r w:rsidRPr="0074617B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7656FE" w:rsidRPr="00CF359B" w:rsidRDefault="007656FE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DEE" w:rsidRDefault="00477DEE" w:rsidP="00477DE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lines of code.</w:t>
            </w:r>
          </w:p>
          <w:p w:rsidR="00477DEE" w:rsidRDefault="00477DEE" w:rsidP="00477DE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2911C6" w:rsidRPr="00D54172" w:rsidRDefault="00477DEE" w:rsidP="00477DE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>Corrected the Step number.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A739D2" w:rsidRDefault="00477DEE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MAC_ENDC_NR</w:t>
            </w:r>
            <w:r w:rsidR="00AE77BB" w:rsidRPr="00AE77B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C6" w:rsidRDefault="002911C6" w:rsidP="002911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>function f_TC_7_1_1_3_7_ENDC_NR() runs on ENDC_NR_PTC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{ //UE power headroom reporting / Periodic reporting / DL pathloss change reporting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D54172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Pr="00477DEE">
              <w:rPr>
                <w:rFonts w:ascii="Courier New" w:hAnsi="Courier New" w:cs="Courier New"/>
                <w:b/>
                <w:color w:val="000000"/>
                <w:lang w:val="en-US"/>
              </w:rPr>
              <w:t>&lt;&lt;SKIPPED CODE&gt;&gt;</w:t>
            </w:r>
            <w:r w:rsidR="00D54172" w:rsidRPr="00477DEE">
              <w:rPr>
                <w:rFonts w:ascii="Courier New" w:hAnsi="Courier New" w:cs="Courier New"/>
                <w:b/>
                <w:color w:val="000000"/>
                <w:lang w:val="en-US"/>
              </w:rPr>
              <w:t xml:space="preserve">   </w:t>
            </w:r>
          </w:p>
          <w:p w:rsidR="00477DEE" w:rsidRPr="00477DEE" w:rsidRDefault="00D54172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>//@</w:t>
            </w:r>
            <w:proofErr w:type="spellStart"/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"Steps 10" </w:t>
            </w:r>
            <w:proofErr w:type="spellStart"/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="00477DEE"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alt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]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EUTRA.receive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cmr_EUTRA_NR_OctetData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 "Complete")) -&gt; 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</w:t>
            </w:r>
            <w:proofErr w:type="spellEnd"/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11");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v_ReceivedMsg.OctetData.Data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oct2bit(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decvalue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if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!= 0 or not match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, cr_38508_RRCReconfigurationCompleteIE))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FatalError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"Decoding error Step 11");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v_PHR_Rcvd]SYSIND.receive(car_NR_SYSTEM_MultiEntryPHR_IND(nr_Cell1,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</w:t>
            </w:r>
            <w:proofErr w:type="spellEnd"/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10");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v_TimingInfo1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};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10");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v_TimingInfo1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f_SubFrameTiming_AddMilliSeconds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(v_TimingInfo1, 200);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// @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"Step 13"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lastRenderedPageBreak/>
              <w:t xml:space="preserve">    // Reduce SS power level for NR Cell so as to cause a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DL_Pathloss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change at UE by 5dB..</w:t>
            </w:r>
          </w:p>
          <w:p w:rsidR="00D54172" w:rsidRDefault="00477DEE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f_NR_SetCellPowerList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(v_CellPowerList_AtT1,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cs_TimingInfo_NR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(v_TimingInfo2),nr_Cell1);</w:t>
            </w:r>
          </w:p>
          <w:p w:rsidR="00D54172" w:rsidRPr="00057DBD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5818E6" w:rsidRDefault="008D31AD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477DEE" w:rsidRDefault="00477DEE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>//@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"Steps 17-18"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SYSIND.receive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car_NR_SYSTEM_MultiEntryPHR_IND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(nr_Cell1,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f_SubFrameTimingDuration_Float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(v_TimingInfo1, v_TimingInfo2);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if ((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&lt;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v_TimerMax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) and 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&gt;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v_TimerMin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))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"Step 1</w:t>
            </w:r>
            <w:r>
              <w:rPr>
                <w:rFonts w:ascii="Courier New" w:hAnsi="Courier New" w:cs="Courier New"/>
                <w:lang w:val="en-US" w:eastAsia="de-DE"/>
              </w:rPr>
              <w:t>5</w:t>
            </w:r>
            <w:r w:rsidRPr="00477DEE">
              <w:rPr>
                <w:rFonts w:ascii="Courier New" w:hAnsi="Courier New" w:cs="Courier New"/>
                <w:lang w:val="en-US" w:eastAsia="de-DE"/>
              </w:rPr>
              <w:t xml:space="preserve">"); 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else 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f_NR_SetVerdictFailOrInconc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"Step 1</w:t>
            </w:r>
            <w:r>
              <w:rPr>
                <w:rFonts w:ascii="Courier New" w:hAnsi="Courier New" w:cs="Courier New"/>
                <w:lang w:val="en-US" w:eastAsia="de-DE"/>
              </w:rPr>
              <w:t>5</w:t>
            </w:r>
            <w:r w:rsidRPr="00477DEE">
              <w:rPr>
                <w:rFonts w:ascii="Courier New" w:hAnsi="Courier New" w:cs="Courier New"/>
                <w:lang w:val="en-US" w:eastAsia="de-DE"/>
              </w:rPr>
              <w:t>: TP5 failed, UE didn't send PHR after periodic PHR expiry")</w:t>
            </w:r>
            <w:r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}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t_Watchdog.stop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477DEE" w:rsidRPr="00057DBD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BF53F2" w:rsidRPr="00057DBD" w:rsidRDefault="00BF53F2" w:rsidP="00627D9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1AD" w:rsidRDefault="008D31AD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>function f_TC_7_1_1_3_7_ENDC_NR() runs on ENDC_NR_PTC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{ //UE power headroom reporting / Periodic reporting / DL pathloss change reporting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Pr="00477DEE">
              <w:rPr>
                <w:rFonts w:ascii="Courier New" w:hAnsi="Courier New" w:cs="Courier New"/>
                <w:b/>
                <w:color w:val="000000"/>
                <w:lang w:val="en-US"/>
              </w:rPr>
              <w:t xml:space="preserve">&lt;&lt;SKIPPED CODE&gt;&gt;   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r w:rsidRPr="00477DEE">
              <w:rPr>
                <w:rFonts w:ascii="Courier New" w:hAnsi="Courier New" w:cs="Courier New"/>
                <w:color w:val="000000"/>
                <w:lang w:val="en-US"/>
              </w:rPr>
              <w:t>//@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"Steps 10"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alt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]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EUTRA.receive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cmr_EUTRA_NR_OctetData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 "Complete")) -&gt; 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</w:t>
            </w:r>
            <w:proofErr w:type="spellEnd"/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11");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v_ReceivedMsg.OctetData.Data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oct2bit(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v_OctetData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decvalue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v_EncodedComplete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if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v_Result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!= 0 or not match (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v_Complete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, cr_38508_RRCReconfigurationCompleteIE))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FatalError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"Decoding error Step 11");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[not v_PHR_Rcvd]SYSIND.receive(car_NR_SYSTEM_MultiEntryPHR_IND(nr_Cell1,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</w:t>
            </w:r>
            <w:proofErr w:type="spellEnd"/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(__FILE__, __LINE__, "Step 10");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v_TimingInfo1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v_PHR_Rcvd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:= true;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    if(not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v_RRC_MsgRcvd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){ repeat;}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};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 xml:space="preserve">/*REMOVED </w:t>
            </w:r>
            <w:proofErr w:type="spellStart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(__FILE__, __LINE__, "Step 10");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 xml:space="preserve">  v_TimingInfo1 := </w:t>
            </w:r>
            <w:proofErr w:type="spellStart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b/>
                <w:color w:val="000000"/>
                <w:highlight w:val="yellow"/>
                <w:lang w:val="en-US"/>
              </w:rPr>
              <w:t>;*</w:t>
            </w:r>
            <w:r w:rsidRPr="00477DEE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/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f_SubFrameTiming_AddMilliSeconds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(v_TimingInfo1, 200);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// @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"Step 13"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// Reduce SS power level for NR Cell so as to cause a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DL_Pathloss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change at UE by 5dB..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f_NR_SetCellPowerList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 xml:space="preserve">(v_CellPowerList_AtT1,  </w:t>
            </w:r>
            <w:proofErr w:type="spellStart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cs_TimingInfo_NR</w:t>
            </w:r>
            <w:proofErr w:type="spellEnd"/>
            <w:r w:rsidRPr="00477DEE">
              <w:rPr>
                <w:rFonts w:ascii="Courier New" w:hAnsi="Courier New" w:cs="Courier New"/>
                <w:color w:val="000000"/>
                <w:lang w:val="en-US"/>
              </w:rPr>
              <w:t>(v_TimingInfo2),nr_Cell1);</w:t>
            </w:r>
          </w:p>
          <w:p w:rsidR="00477DEE" w:rsidRPr="00057DBD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>//@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"Steps 17-18"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SYSIND.receive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car_NR_SYSTEM_MultiEntryPHR_IND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(nr_Cell1,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cr_NR_MAC_CE_MultiEntryPHR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(?)))-&gt;value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v_TimingInfo2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v_NR_SYSTEM_IND.Common.TimingInfo.SubFrame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f_SubFrameTimingDuration_Float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(v_TimingInfo1, v_TimingInfo2);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if ((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&lt;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v_TimerMax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) and (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v_TimerDuration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 xml:space="preserve"> &gt;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v_TimerMin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))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f_NR_PreliminaryPass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</w:t>
            </w:r>
            <w:r w:rsidRPr="00477DEE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Step 18</w:t>
            </w:r>
            <w:r w:rsidRPr="00477DEE">
              <w:rPr>
                <w:rFonts w:ascii="Courier New" w:hAnsi="Courier New" w:cs="Courier New"/>
                <w:lang w:val="en-US" w:eastAsia="de-DE"/>
              </w:rPr>
              <w:t xml:space="preserve">"); 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}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else  {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 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f_NR_SetVerdictFailOrInconc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(__FILE__, __LINE__, "</w:t>
            </w:r>
            <w:r w:rsidRPr="00477DEE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Step 18</w:t>
            </w:r>
            <w:r w:rsidRPr="00477DEE">
              <w:rPr>
                <w:rFonts w:ascii="Courier New" w:hAnsi="Courier New" w:cs="Courier New"/>
                <w:lang w:val="en-US" w:eastAsia="de-DE"/>
              </w:rPr>
              <w:t>: TP5 failed, UE didn't send PHR after periodic PHR expiry")</w:t>
            </w:r>
            <w:r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P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         }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477DEE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proofErr w:type="spellStart"/>
            <w:r w:rsidRPr="00477DEE">
              <w:rPr>
                <w:rFonts w:ascii="Courier New" w:hAnsi="Courier New" w:cs="Courier New"/>
                <w:lang w:val="en-US" w:eastAsia="de-DE"/>
              </w:rPr>
              <w:t>t_Watchdog.stop</w:t>
            </w:r>
            <w:proofErr w:type="spellEnd"/>
            <w:r w:rsidRPr="00477DEE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477DEE" w:rsidRDefault="00477DEE" w:rsidP="00477D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477DEE" w:rsidRPr="008D31AD" w:rsidRDefault="00477DEE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</w:p>
          <w:p w:rsidR="00BF53F2" w:rsidRPr="00057DBD" w:rsidRDefault="00091FF3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:rsidR="00BF1721" w:rsidRDefault="00BF1721" w:rsidP="00BF1721">
      <w:pPr>
        <w:rPr>
          <w:lang w:eastAsia="en-GB"/>
        </w:rPr>
      </w:pPr>
    </w:p>
    <w:sectPr w:rsidR="00BF17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22E" w:rsidRDefault="0016522E">
      <w:r>
        <w:separator/>
      </w:r>
    </w:p>
  </w:endnote>
  <w:endnote w:type="continuationSeparator" w:id="0">
    <w:p w:rsidR="0016522E" w:rsidRDefault="0016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22E" w:rsidRDefault="0016522E">
      <w:r>
        <w:separator/>
      </w:r>
    </w:p>
  </w:footnote>
  <w:footnote w:type="continuationSeparator" w:id="0">
    <w:p w:rsidR="0016522E" w:rsidRDefault="00165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D1FBE"/>
    <w:multiLevelType w:val="hybridMultilevel"/>
    <w:tmpl w:val="82AC76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A11A8"/>
    <w:multiLevelType w:val="hybridMultilevel"/>
    <w:tmpl w:val="5484C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5439FF"/>
    <w:multiLevelType w:val="hybridMultilevel"/>
    <w:tmpl w:val="448E8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E406A"/>
    <w:multiLevelType w:val="hybridMultilevel"/>
    <w:tmpl w:val="82AC76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1" w15:restartNumberingAfterBreak="0">
    <w:nsid w:val="6B1D02BF"/>
    <w:multiLevelType w:val="hybridMultilevel"/>
    <w:tmpl w:val="BCA24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30"/>
  </w:num>
  <w:num w:numId="8">
    <w:abstractNumId w:val="5"/>
  </w:num>
  <w:num w:numId="9">
    <w:abstractNumId w:val="15"/>
  </w:num>
  <w:num w:numId="10">
    <w:abstractNumId w:val="34"/>
  </w:num>
  <w:num w:numId="11">
    <w:abstractNumId w:val="12"/>
  </w:num>
  <w:num w:numId="12">
    <w:abstractNumId w:val="20"/>
  </w:num>
  <w:num w:numId="13">
    <w:abstractNumId w:val="3"/>
  </w:num>
  <w:num w:numId="14">
    <w:abstractNumId w:val="14"/>
  </w:num>
  <w:num w:numId="15">
    <w:abstractNumId w:val="0"/>
  </w:num>
  <w:num w:numId="16">
    <w:abstractNumId w:val="1"/>
  </w:num>
  <w:num w:numId="17">
    <w:abstractNumId w:val="4"/>
  </w:num>
  <w:num w:numId="18">
    <w:abstractNumId w:val="22"/>
  </w:num>
  <w:num w:numId="19">
    <w:abstractNumId w:val="33"/>
  </w:num>
  <w:num w:numId="20">
    <w:abstractNumId w:val="29"/>
  </w:num>
  <w:num w:numId="21">
    <w:abstractNumId w:val="8"/>
  </w:num>
  <w:num w:numId="22">
    <w:abstractNumId w:val="24"/>
  </w:num>
  <w:num w:numId="23">
    <w:abstractNumId w:val="28"/>
  </w:num>
  <w:num w:numId="24">
    <w:abstractNumId w:val="13"/>
  </w:num>
  <w:num w:numId="25">
    <w:abstractNumId w:val="26"/>
  </w:num>
  <w:num w:numId="26">
    <w:abstractNumId w:val="23"/>
  </w:num>
  <w:num w:numId="27">
    <w:abstractNumId w:val="32"/>
  </w:num>
  <w:num w:numId="28">
    <w:abstractNumId w:val="18"/>
  </w:num>
  <w:num w:numId="29">
    <w:abstractNumId w:val="21"/>
  </w:num>
  <w:num w:numId="30">
    <w:abstractNumId w:val="17"/>
  </w:num>
  <w:num w:numId="31">
    <w:abstractNumId w:val="7"/>
  </w:num>
  <w:num w:numId="32">
    <w:abstractNumId w:val="2"/>
  </w:num>
  <w:num w:numId="33">
    <w:abstractNumId w:val="10"/>
  </w:num>
  <w:num w:numId="34">
    <w:abstractNumId w:val="11"/>
  </w:num>
  <w:num w:numId="35">
    <w:abstractNumId w:val="25"/>
  </w:num>
  <w:num w:numId="36">
    <w:abstractNumId w:val="27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11C14"/>
    <w:rsid w:val="0001290E"/>
    <w:rsid w:val="00012BD6"/>
    <w:rsid w:val="00022E4A"/>
    <w:rsid w:val="00024866"/>
    <w:rsid w:val="00031785"/>
    <w:rsid w:val="0003629C"/>
    <w:rsid w:val="000507D9"/>
    <w:rsid w:val="00054E62"/>
    <w:rsid w:val="00054F14"/>
    <w:rsid w:val="00057DBD"/>
    <w:rsid w:val="000614B3"/>
    <w:rsid w:val="00067E64"/>
    <w:rsid w:val="00072F8E"/>
    <w:rsid w:val="000749BF"/>
    <w:rsid w:val="00091FF3"/>
    <w:rsid w:val="0009581D"/>
    <w:rsid w:val="00096F61"/>
    <w:rsid w:val="00097783"/>
    <w:rsid w:val="000A1C38"/>
    <w:rsid w:val="000A30FB"/>
    <w:rsid w:val="000A4903"/>
    <w:rsid w:val="000A6394"/>
    <w:rsid w:val="000B3CF8"/>
    <w:rsid w:val="000B637F"/>
    <w:rsid w:val="000B7FED"/>
    <w:rsid w:val="000C038A"/>
    <w:rsid w:val="000C2EBF"/>
    <w:rsid w:val="000C5191"/>
    <w:rsid w:val="000C6598"/>
    <w:rsid w:val="000D1BB4"/>
    <w:rsid w:val="000D2C61"/>
    <w:rsid w:val="000D40AB"/>
    <w:rsid w:val="000D697F"/>
    <w:rsid w:val="000E234C"/>
    <w:rsid w:val="000F119F"/>
    <w:rsid w:val="000F34D6"/>
    <w:rsid w:val="001109AC"/>
    <w:rsid w:val="0011415B"/>
    <w:rsid w:val="0012136E"/>
    <w:rsid w:val="00126237"/>
    <w:rsid w:val="001302CE"/>
    <w:rsid w:val="001305D9"/>
    <w:rsid w:val="00131866"/>
    <w:rsid w:val="00136E59"/>
    <w:rsid w:val="00145D43"/>
    <w:rsid w:val="00146DCF"/>
    <w:rsid w:val="00164234"/>
    <w:rsid w:val="0016522E"/>
    <w:rsid w:val="00166450"/>
    <w:rsid w:val="00175C01"/>
    <w:rsid w:val="001901A2"/>
    <w:rsid w:val="00192C46"/>
    <w:rsid w:val="00196B96"/>
    <w:rsid w:val="001A08B3"/>
    <w:rsid w:val="001A0D31"/>
    <w:rsid w:val="001A4645"/>
    <w:rsid w:val="001A709A"/>
    <w:rsid w:val="001A7B60"/>
    <w:rsid w:val="001B52F0"/>
    <w:rsid w:val="001B7A65"/>
    <w:rsid w:val="001C60FC"/>
    <w:rsid w:val="001D00EB"/>
    <w:rsid w:val="001D22C7"/>
    <w:rsid w:val="001E41F3"/>
    <w:rsid w:val="001F000F"/>
    <w:rsid w:val="001F1817"/>
    <w:rsid w:val="001F406A"/>
    <w:rsid w:val="002040A1"/>
    <w:rsid w:val="002043B9"/>
    <w:rsid w:val="00221C5A"/>
    <w:rsid w:val="002419EE"/>
    <w:rsid w:val="00242B8E"/>
    <w:rsid w:val="00245CA4"/>
    <w:rsid w:val="002504B8"/>
    <w:rsid w:val="002564C6"/>
    <w:rsid w:val="002570BA"/>
    <w:rsid w:val="0026004D"/>
    <w:rsid w:val="00263668"/>
    <w:rsid w:val="002640DD"/>
    <w:rsid w:val="00271DF1"/>
    <w:rsid w:val="00275C9F"/>
    <w:rsid w:val="00275D12"/>
    <w:rsid w:val="00284FEB"/>
    <w:rsid w:val="002860C4"/>
    <w:rsid w:val="00290FCD"/>
    <w:rsid w:val="002911C6"/>
    <w:rsid w:val="002A0F90"/>
    <w:rsid w:val="002A4DCB"/>
    <w:rsid w:val="002B4322"/>
    <w:rsid w:val="002B5741"/>
    <w:rsid w:val="002C063C"/>
    <w:rsid w:val="002C79B5"/>
    <w:rsid w:val="002C79D1"/>
    <w:rsid w:val="002C7E01"/>
    <w:rsid w:val="002E34B3"/>
    <w:rsid w:val="002E4023"/>
    <w:rsid w:val="002E5D29"/>
    <w:rsid w:val="002F3438"/>
    <w:rsid w:val="002F45F1"/>
    <w:rsid w:val="002F5E91"/>
    <w:rsid w:val="002F7D40"/>
    <w:rsid w:val="00305409"/>
    <w:rsid w:val="00305EB8"/>
    <w:rsid w:val="0030655F"/>
    <w:rsid w:val="00310217"/>
    <w:rsid w:val="0031061D"/>
    <w:rsid w:val="00313C12"/>
    <w:rsid w:val="00315AE1"/>
    <w:rsid w:val="00322D46"/>
    <w:rsid w:val="0033294A"/>
    <w:rsid w:val="00341F6F"/>
    <w:rsid w:val="00342D98"/>
    <w:rsid w:val="00343CD7"/>
    <w:rsid w:val="003441B3"/>
    <w:rsid w:val="00345383"/>
    <w:rsid w:val="00351857"/>
    <w:rsid w:val="003556DC"/>
    <w:rsid w:val="003607EB"/>
    <w:rsid w:val="003609EF"/>
    <w:rsid w:val="0036231A"/>
    <w:rsid w:val="00366D5F"/>
    <w:rsid w:val="00374DD4"/>
    <w:rsid w:val="00375BB0"/>
    <w:rsid w:val="0038060C"/>
    <w:rsid w:val="003806A7"/>
    <w:rsid w:val="00383C3D"/>
    <w:rsid w:val="003858C9"/>
    <w:rsid w:val="00387792"/>
    <w:rsid w:val="003904E3"/>
    <w:rsid w:val="0039353D"/>
    <w:rsid w:val="00393BCA"/>
    <w:rsid w:val="003B6941"/>
    <w:rsid w:val="003C2766"/>
    <w:rsid w:val="003C68DE"/>
    <w:rsid w:val="003C69A0"/>
    <w:rsid w:val="003D0FA5"/>
    <w:rsid w:val="003D16FE"/>
    <w:rsid w:val="003E11F6"/>
    <w:rsid w:val="003E1A36"/>
    <w:rsid w:val="003E51C2"/>
    <w:rsid w:val="003F3287"/>
    <w:rsid w:val="003F42FB"/>
    <w:rsid w:val="00410371"/>
    <w:rsid w:val="00412379"/>
    <w:rsid w:val="00412E77"/>
    <w:rsid w:val="00413057"/>
    <w:rsid w:val="004242F1"/>
    <w:rsid w:val="00427B4B"/>
    <w:rsid w:val="0043163D"/>
    <w:rsid w:val="00433730"/>
    <w:rsid w:val="004359AB"/>
    <w:rsid w:val="00441302"/>
    <w:rsid w:val="00446488"/>
    <w:rsid w:val="004542E8"/>
    <w:rsid w:val="0046053C"/>
    <w:rsid w:val="00461F12"/>
    <w:rsid w:val="004624CF"/>
    <w:rsid w:val="004635E5"/>
    <w:rsid w:val="00463BFD"/>
    <w:rsid w:val="00464C41"/>
    <w:rsid w:val="00467935"/>
    <w:rsid w:val="004717EA"/>
    <w:rsid w:val="004759A1"/>
    <w:rsid w:val="00477DEE"/>
    <w:rsid w:val="00482B43"/>
    <w:rsid w:val="00495060"/>
    <w:rsid w:val="00496104"/>
    <w:rsid w:val="004A4BC7"/>
    <w:rsid w:val="004B01A5"/>
    <w:rsid w:val="004B526E"/>
    <w:rsid w:val="004B75B7"/>
    <w:rsid w:val="004D455F"/>
    <w:rsid w:val="004E422D"/>
    <w:rsid w:val="004E6611"/>
    <w:rsid w:val="004E7D26"/>
    <w:rsid w:val="004F07FE"/>
    <w:rsid w:val="004F661B"/>
    <w:rsid w:val="004F70B2"/>
    <w:rsid w:val="004F7E70"/>
    <w:rsid w:val="005045C7"/>
    <w:rsid w:val="0051196A"/>
    <w:rsid w:val="005135A1"/>
    <w:rsid w:val="0051580D"/>
    <w:rsid w:val="00524797"/>
    <w:rsid w:val="005279F5"/>
    <w:rsid w:val="005333F1"/>
    <w:rsid w:val="00544769"/>
    <w:rsid w:val="00544C8C"/>
    <w:rsid w:val="00545BEA"/>
    <w:rsid w:val="00547111"/>
    <w:rsid w:val="00550D59"/>
    <w:rsid w:val="00561CCB"/>
    <w:rsid w:val="00562CE9"/>
    <w:rsid w:val="00564214"/>
    <w:rsid w:val="00564EDF"/>
    <w:rsid w:val="0056673A"/>
    <w:rsid w:val="00566F6F"/>
    <w:rsid w:val="0057287E"/>
    <w:rsid w:val="005818E6"/>
    <w:rsid w:val="0058240F"/>
    <w:rsid w:val="0059106E"/>
    <w:rsid w:val="00592D74"/>
    <w:rsid w:val="00594DDB"/>
    <w:rsid w:val="00596753"/>
    <w:rsid w:val="005A7909"/>
    <w:rsid w:val="005B1794"/>
    <w:rsid w:val="005B5787"/>
    <w:rsid w:val="005B703C"/>
    <w:rsid w:val="005B7CF9"/>
    <w:rsid w:val="005C6552"/>
    <w:rsid w:val="005D4C10"/>
    <w:rsid w:val="005D62F0"/>
    <w:rsid w:val="005E0757"/>
    <w:rsid w:val="005E12B7"/>
    <w:rsid w:val="005E18C6"/>
    <w:rsid w:val="005E2C44"/>
    <w:rsid w:val="005E42FB"/>
    <w:rsid w:val="005F1088"/>
    <w:rsid w:val="005F391D"/>
    <w:rsid w:val="00600056"/>
    <w:rsid w:val="006006C1"/>
    <w:rsid w:val="00603E1D"/>
    <w:rsid w:val="006050AB"/>
    <w:rsid w:val="00610C5B"/>
    <w:rsid w:val="00613D6B"/>
    <w:rsid w:val="00615AB3"/>
    <w:rsid w:val="006176B7"/>
    <w:rsid w:val="00617D68"/>
    <w:rsid w:val="00620F69"/>
    <w:rsid w:val="00621188"/>
    <w:rsid w:val="006257ED"/>
    <w:rsid w:val="00625935"/>
    <w:rsid w:val="00627D93"/>
    <w:rsid w:val="006442DC"/>
    <w:rsid w:val="00644586"/>
    <w:rsid w:val="006454F5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17F1"/>
    <w:rsid w:val="0069217B"/>
    <w:rsid w:val="00695808"/>
    <w:rsid w:val="006A5526"/>
    <w:rsid w:val="006A6982"/>
    <w:rsid w:val="006A737E"/>
    <w:rsid w:val="006B09B7"/>
    <w:rsid w:val="006B16F5"/>
    <w:rsid w:val="006B46FB"/>
    <w:rsid w:val="006C4314"/>
    <w:rsid w:val="006D37A8"/>
    <w:rsid w:val="006D6F6F"/>
    <w:rsid w:val="006E21FB"/>
    <w:rsid w:val="006E5627"/>
    <w:rsid w:val="006F31C3"/>
    <w:rsid w:val="006F6B99"/>
    <w:rsid w:val="006F7B09"/>
    <w:rsid w:val="00707062"/>
    <w:rsid w:val="0072522A"/>
    <w:rsid w:val="0073208D"/>
    <w:rsid w:val="0073701F"/>
    <w:rsid w:val="0073742E"/>
    <w:rsid w:val="0073773F"/>
    <w:rsid w:val="00740B8F"/>
    <w:rsid w:val="0074617B"/>
    <w:rsid w:val="007512E7"/>
    <w:rsid w:val="007515AD"/>
    <w:rsid w:val="007558E3"/>
    <w:rsid w:val="00755C92"/>
    <w:rsid w:val="00761580"/>
    <w:rsid w:val="00762213"/>
    <w:rsid w:val="00763BA2"/>
    <w:rsid w:val="007656FE"/>
    <w:rsid w:val="00774795"/>
    <w:rsid w:val="007755B9"/>
    <w:rsid w:val="007770A3"/>
    <w:rsid w:val="00777B3E"/>
    <w:rsid w:val="007828B0"/>
    <w:rsid w:val="00786661"/>
    <w:rsid w:val="00786AD4"/>
    <w:rsid w:val="00791D86"/>
    <w:rsid w:val="00792342"/>
    <w:rsid w:val="00793CE0"/>
    <w:rsid w:val="007957DD"/>
    <w:rsid w:val="00797044"/>
    <w:rsid w:val="007977A8"/>
    <w:rsid w:val="007A73E5"/>
    <w:rsid w:val="007B512A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40A8"/>
    <w:rsid w:val="00811200"/>
    <w:rsid w:val="00811EE3"/>
    <w:rsid w:val="00825391"/>
    <w:rsid w:val="008279FA"/>
    <w:rsid w:val="00832526"/>
    <w:rsid w:val="008355DC"/>
    <w:rsid w:val="00847753"/>
    <w:rsid w:val="0085441A"/>
    <w:rsid w:val="00857EA9"/>
    <w:rsid w:val="00860ED0"/>
    <w:rsid w:val="008626E7"/>
    <w:rsid w:val="00870EE7"/>
    <w:rsid w:val="008717FE"/>
    <w:rsid w:val="0087510D"/>
    <w:rsid w:val="00875E83"/>
    <w:rsid w:val="00883A39"/>
    <w:rsid w:val="008863B9"/>
    <w:rsid w:val="0089088C"/>
    <w:rsid w:val="008A45A6"/>
    <w:rsid w:val="008B2743"/>
    <w:rsid w:val="008B4E38"/>
    <w:rsid w:val="008C17C3"/>
    <w:rsid w:val="008D1992"/>
    <w:rsid w:val="008D31AD"/>
    <w:rsid w:val="008D6131"/>
    <w:rsid w:val="008E051A"/>
    <w:rsid w:val="008E1FF6"/>
    <w:rsid w:val="008E6B1F"/>
    <w:rsid w:val="008E757F"/>
    <w:rsid w:val="008F686C"/>
    <w:rsid w:val="00901400"/>
    <w:rsid w:val="00903A2E"/>
    <w:rsid w:val="009045D3"/>
    <w:rsid w:val="00904EBA"/>
    <w:rsid w:val="0091261A"/>
    <w:rsid w:val="00913E0B"/>
    <w:rsid w:val="009148DE"/>
    <w:rsid w:val="00916386"/>
    <w:rsid w:val="00917C08"/>
    <w:rsid w:val="0093135E"/>
    <w:rsid w:val="009314B0"/>
    <w:rsid w:val="00941E30"/>
    <w:rsid w:val="00943B96"/>
    <w:rsid w:val="00943CE2"/>
    <w:rsid w:val="009456D6"/>
    <w:rsid w:val="00946424"/>
    <w:rsid w:val="009478EE"/>
    <w:rsid w:val="0095139C"/>
    <w:rsid w:val="00956A50"/>
    <w:rsid w:val="009634D8"/>
    <w:rsid w:val="00970774"/>
    <w:rsid w:val="00973015"/>
    <w:rsid w:val="009777D9"/>
    <w:rsid w:val="00985E62"/>
    <w:rsid w:val="00986821"/>
    <w:rsid w:val="00991B88"/>
    <w:rsid w:val="00991DE1"/>
    <w:rsid w:val="009A4E0F"/>
    <w:rsid w:val="009A5753"/>
    <w:rsid w:val="009A579D"/>
    <w:rsid w:val="009B0B50"/>
    <w:rsid w:val="009B2EDB"/>
    <w:rsid w:val="009B3301"/>
    <w:rsid w:val="009B4526"/>
    <w:rsid w:val="009B4AF0"/>
    <w:rsid w:val="009C1018"/>
    <w:rsid w:val="009C4343"/>
    <w:rsid w:val="009D7147"/>
    <w:rsid w:val="009E24DE"/>
    <w:rsid w:val="009E3297"/>
    <w:rsid w:val="009F47BE"/>
    <w:rsid w:val="009F734F"/>
    <w:rsid w:val="009F7D81"/>
    <w:rsid w:val="00A00487"/>
    <w:rsid w:val="00A21E2B"/>
    <w:rsid w:val="00A22BA6"/>
    <w:rsid w:val="00A230E4"/>
    <w:rsid w:val="00A246B6"/>
    <w:rsid w:val="00A47E70"/>
    <w:rsid w:val="00A50CF0"/>
    <w:rsid w:val="00A52F6F"/>
    <w:rsid w:val="00A53615"/>
    <w:rsid w:val="00A57260"/>
    <w:rsid w:val="00A5795F"/>
    <w:rsid w:val="00A65A3D"/>
    <w:rsid w:val="00A65FEF"/>
    <w:rsid w:val="00A66C63"/>
    <w:rsid w:val="00A66E3D"/>
    <w:rsid w:val="00A70BC7"/>
    <w:rsid w:val="00A715DD"/>
    <w:rsid w:val="00A72665"/>
    <w:rsid w:val="00A739D2"/>
    <w:rsid w:val="00A7671C"/>
    <w:rsid w:val="00A84550"/>
    <w:rsid w:val="00A90724"/>
    <w:rsid w:val="00A916D2"/>
    <w:rsid w:val="00AA0376"/>
    <w:rsid w:val="00AA2CBC"/>
    <w:rsid w:val="00AA49EB"/>
    <w:rsid w:val="00AB0DC1"/>
    <w:rsid w:val="00AB350A"/>
    <w:rsid w:val="00AB4631"/>
    <w:rsid w:val="00AB6981"/>
    <w:rsid w:val="00AC5820"/>
    <w:rsid w:val="00AD16DD"/>
    <w:rsid w:val="00AD1CD8"/>
    <w:rsid w:val="00AD70D2"/>
    <w:rsid w:val="00AE02C1"/>
    <w:rsid w:val="00AE61D1"/>
    <w:rsid w:val="00AE77BB"/>
    <w:rsid w:val="00AF3003"/>
    <w:rsid w:val="00B05D84"/>
    <w:rsid w:val="00B10E9C"/>
    <w:rsid w:val="00B1426C"/>
    <w:rsid w:val="00B17A8D"/>
    <w:rsid w:val="00B258BB"/>
    <w:rsid w:val="00B3074E"/>
    <w:rsid w:val="00B320E3"/>
    <w:rsid w:val="00B3684A"/>
    <w:rsid w:val="00B3729D"/>
    <w:rsid w:val="00B51BA6"/>
    <w:rsid w:val="00B52828"/>
    <w:rsid w:val="00B5725C"/>
    <w:rsid w:val="00B644D9"/>
    <w:rsid w:val="00B65937"/>
    <w:rsid w:val="00B67B97"/>
    <w:rsid w:val="00B7315D"/>
    <w:rsid w:val="00B7379F"/>
    <w:rsid w:val="00B75E77"/>
    <w:rsid w:val="00B80686"/>
    <w:rsid w:val="00B918AC"/>
    <w:rsid w:val="00B91C30"/>
    <w:rsid w:val="00B91F65"/>
    <w:rsid w:val="00B9335B"/>
    <w:rsid w:val="00B968C8"/>
    <w:rsid w:val="00BA048E"/>
    <w:rsid w:val="00BA04DF"/>
    <w:rsid w:val="00BA2CD7"/>
    <w:rsid w:val="00BA3EC5"/>
    <w:rsid w:val="00BA51D9"/>
    <w:rsid w:val="00BA5977"/>
    <w:rsid w:val="00BA6A0C"/>
    <w:rsid w:val="00BA7594"/>
    <w:rsid w:val="00BB1BF6"/>
    <w:rsid w:val="00BB490B"/>
    <w:rsid w:val="00BB5118"/>
    <w:rsid w:val="00BB5645"/>
    <w:rsid w:val="00BB5DFC"/>
    <w:rsid w:val="00BB7DF5"/>
    <w:rsid w:val="00BC40B1"/>
    <w:rsid w:val="00BD279D"/>
    <w:rsid w:val="00BD5479"/>
    <w:rsid w:val="00BD59CE"/>
    <w:rsid w:val="00BD6BB8"/>
    <w:rsid w:val="00BD7A23"/>
    <w:rsid w:val="00BE4DD2"/>
    <w:rsid w:val="00BF1721"/>
    <w:rsid w:val="00BF53F2"/>
    <w:rsid w:val="00C01A4C"/>
    <w:rsid w:val="00C050CC"/>
    <w:rsid w:val="00C10D23"/>
    <w:rsid w:val="00C14F55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3436"/>
    <w:rsid w:val="00C84E8E"/>
    <w:rsid w:val="00C856F4"/>
    <w:rsid w:val="00C90B25"/>
    <w:rsid w:val="00C914BD"/>
    <w:rsid w:val="00C95985"/>
    <w:rsid w:val="00C961CC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4A81"/>
    <w:rsid w:val="00CE7AF9"/>
    <w:rsid w:val="00CF1024"/>
    <w:rsid w:val="00CF194B"/>
    <w:rsid w:val="00CF2AF5"/>
    <w:rsid w:val="00CF359B"/>
    <w:rsid w:val="00CF39F2"/>
    <w:rsid w:val="00CF62B0"/>
    <w:rsid w:val="00CF7F0B"/>
    <w:rsid w:val="00D00537"/>
    <w:rsid w:val="00D01DD5"/>
    <w:rsid w:val="00D034C0"/>
    <w:rsid w:val="00D03582"/>
    <w:rsid w:val="00D03F9A"/>
    <w:rsid w:val="00D05437"/>
    <w:rsid w:val="00D06D51"/>
    <w:rsid w:val="00D10108"/>
    <w:rsid w:val="00D17487"/>
    <w:rsid w:val="00D23432"/>
    <w:rsid w:val="00D235D8"/>
    <w:rsid w:val="00D24991"/>
    <w:rsid w:val="00D25A5F"/>
    <w:rsid w:val="00D34E67"/>
    <w:rsid w:val="00D46A64"/>
    <w:rsid w:val="00D50255"/>
    <w:rsid w:val="00D52BD7"/>
    <w:rsid w:val="00D54172"/>
    <w:rsid w:val="00D55537"/>
    <w:rsid w:val="00D55A78"/>
    <w:rsid w:val="00D55EE2"/>
    <w:rsid w:val="00D66520"/>
    <w:rsid w:val="00D7237E"/>
    <w:rsid w:val="00D7387B"/>
    <w:rsid w:val="00D86DC8"/>
    <w:rsid w:val="00D87C66"/>
    <w:rsid w:val="00D90585"/>
    <w:rsid w:val="00DA0394"/>
    <w:rsid w:val="00DA135D"/>
    <w:rsid w:val="00DA1EB4"/>
    <w:rsid w:val="00DA3AF0"/>
    <w:rsid w:val="00DA4B8A"/>
    <w:rsid w:val="00DB3570"/>
    <w:rsid w:val="00DB3ECA"/>
    <w:rsid w:val="00DC6991"/>
    <w:rsid w:val="00DC7C38"/>
    <w:rsid w:val="00DD0F43"/>
    <w:rsid w:val="00DD11FD"/>
    <w:rsid w:val="00DD341F"/>
    <w:rsid w:val="00DD53E1"/>
    <w:rsid w:val="00DD54C0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0EEB"/>
    <w:rsid w:val="00E702AB"/>
    <w:rsid w:val="00E716C1"/>
    <w:rsid w:val="00E717C5"/>
    <w:rsid w:val="00E733A0"/>
    <w:rsid w:val="00E73EE4"/>
    <w:rsid w:val="00E746C3"/>
    <w:rsid w:val="00E77B87"/>
    <w:rsid w:val="00E77C2C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C10F9"/>
    <w:rsid w:val="00EC34D8"/>
    <w:rsid w:val="00EC51B2"/>
    <w:rsid w:val="00EC6B08"/>
    <w:rsid w:val="00EE16C4"/>
    <w:rsid w:val="00EE6691"/>
    <w:rsid w:val="00EE7D7C"/>
    <w:rsid w:val="00EF0291"/>
    <w:rsid w:val="00EF3B36"/>
    <w:rsid w:val="00F0098D"/>
    <w:rsid w:val="00F11469"/>
    <w:rsid w:val="00F11E21"/>
    <w:rsid w:val="00F173A4"/>
    <w:rsid w:val="00F25D98"/>
    <w:rsid w:val="00F27265"/>
    <w:rsid w:val="00F300FB"/>
    <w:rsid w:val="00F36259"/>
    <w:rsid w:val="00F5431D"/>
    <w:rsid w:val="00F637A3"/>
    <w:rsid w:val="00F6494A"/>
    <w:rsid w:val="00F710EB"/>
    <w:rsid w:val="00F72FAA"/>
    <w:rsid w:val="00F73479"/>
    <w:rsid w:val="00F75DFD"/>
    <w:rsid w:val="00F76F15"/>
    <w:rsid w:val="00F81171"/>
    <w:rsid w:val="00F83C03"/>
    <w:rsid w:val="00F92678"/>
    <w:rsid w:val="00FA2C28"/>
    <w:rsid w:val="00FB4454"/>
    <w:rsid w:val="00FB6386"/>
    <w:rsid w:val="00FB718B"/>
    <w:rsid w:val="00FD1BD3"/>
    <w:rsid w:val="00FD22E5"/>
    <w:rsid w:val="00FD44EF"/>
    <w:rsid w:val="00FD78C2"/>
    <w:rsid w:val="00FE0948"/>
    <w:rsid w:val="00FE22AD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F3CB72"/>
  <w15:docId w15:val="{753D5254-2632-494C-AA65-0872F73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7D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F9640-258A-4131-9313-EBC0B00E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741</Words>
  <Characters>7431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8156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2021-08-13T09:45:00Z</dcterms:created>
  <dcterms:modified xsi:type="dcterms:W3CDTF">2021-08-13T09:46:00Z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