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30F81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E55C49">
        <w:rPr>
          <w:b/>
          <w:i/>
          <w:noProof/>
          <w:sz w:val="28"/>
        </w:rPr>
        <w:t>66</w:t>
      </w:r>
    </w:p>
    <w:p w14:paraId="5D6FC58C" w14:textId="307A0302" w:rsidR="001A09A3" w:rsidRDefault="007B5F1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5E0CE17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ED2992">
              <w:rPr>
                <w:b/>
                <w:noProof/>
                <w:sz w:val="28"/>
              </w:rPr>
              <w:t>7</w:t>
            </w:r>
            <w:r w:rsidR="00404AD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E8DC3D8" w:rsidR="001E41F3" w:rsidRDefault="005B73BF" w:rsidP="00ED2992">
            <w:pPr>
              <w:pStyle w:val="CRCoverPage"/>
              <w:spacing w:after="0"/>
            </w:pPr>
            <w:r>
              <w:t>C</w:t>
            </w:r>
            <w:r w:rsidRPr="005B73BF">
              <w:t>orrection for NR5GC RRC test case 8.1.1.2.1</w:t>
            </w:r>
            <w:r w:rsidRPr="005B73BF">
              <w:tab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6A2616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</w:t>
            </w:r>
            <w:r w:rsidR="005B73BF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0AE7D" w14:textId="77777777" w:rsidR="00506F5C" w:rsidRDefault="00506F5C" w:rsidP="00506F5C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cell reselection priority is changed in SIB4 for Cell 3 at step 18. However, the value tag in SIB1 is not incremented, so the UE may not read the updated SIB contents and as a result, may not reselect to now higher priority cell 3 as intended.</w:t>
            </w:r>
          </w:p>
          <w:p w14:paraId="5CC9551D" w14:textId="6D0A03F0" w:rsidR="006408D7" w:rsidRDefault="006408D7" w:rsidP="00506F5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0B66791" w:rsidR="006408D7" w:rsidRPr="002E55AB" w:rsidRDefault="00506F5C" w:rsidP="00ED299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Added the function calls to increment the value tag in SIB1 after changing the SIB4 contents.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CFD7F62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ED2992">
              <w:rPr>
                <w:noProof/>
              </w:rPr>
              <w:t>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3B46FE" w:rsidR="006408D7" w:rsidRDefault="005B73BF" w:rsidP="006408D7">
            <w:pPr>
              <w:pStyle w:val="CRCoverPage"/>
              <w:spacing w:after="0"/>
              <w:rPr>
                <w:noProof/>
              </w:rPr>
            </w:pPr>
            <w:r>
              <w:t>8.1.1.2.1</w:t>
            </w:r>
            <w:r w:rsidR="00ED2992"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474CAB0D" w:rsidR="00D97FDC" w:rsidRDefault="00D97FDC" w:rsidP="00D97FDC"/>
    <w:p w14:paraId="4E3B6DF7" w14:textId="77777777" w:rsidR="005B73BF" w:rsidRDefault="005B73BF" w:rsidP="005B73B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773499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73BF" w14:paraId="2B1B4EF1" w14:textId="77777777" w:rsidTr="001110DE">
        <w:trPr>
          <w:trHeight w:val="447"/>
        </w:trPr>
        <w:tc>
          <w:tcPr>
            <w:tcW w:w="1985" w:type="dxa"/>
          </w:tcPr>
          <w:p w14:paraId="58F67179" w14:textId="77777777" w:rsidR="005B73BF" w:rsidRDefault="005B73BF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6C1982" w14:textId="77777777" w:rsidR="005B73BF" w:rsidRDefault="005B73BF" w:rsidP="001110DE">
            <w:pPr>
              <w:spacing w:after="0"/>
            </w:pPr>
            <w:r w:rsidRPr="000049CF">
              <w:t>fl_TC_8_1_1_2_1_TestBody</w:t>
            </w:r>
          </w:p>
        </w:tc>
      </w:tr>
      <w:tr w:rsidR="005B73BF" w14:paraId="286668B8" w14:textId="77777777" w:rsidTr="001110DE">
        <w:trPr>
          <w:trHeight w:val="452"/>
        </w:trPr>
        <w:tc>
          <w:tcPr>
            <w:tcW w:w="1985" w:type="dxa"/>
          </w:tcPr>
          <w:p w14:paraId="51B04EAA" w14:textId="77777777" w:rsidR="005B73BF" w:rsidRDefault="005B73BF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C6B04D" w14:textId="34D670B0" w:rsidR="005B73BF" w:rsidRPr="00994F4D" w:rsidRDefault="005B73BF" w:rsidP="00111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cell reselection priority is changed in SIB4 for Cell 3 at step 18. However, the value tag in SIB1 is not incremented, so the UE may not read the updated SIB contents and as a result, may not reselect to now higher priority cell 3 as intended.</w:t>
            </w:r>
          </w:p>
        </w:tc>
      </w:tr>
      <w:tr w:rsidR="005B73BF" w14:paraId="5ACF9B2A" w14:textId="77777777" w:rsidTr="001110DE">
        <w:tc>
          <w:tcPr>
            <w:tcW w:w="1985" w:type="dxa"/>
          </w:tcPr>
          <w:p w14:paraId="7BCC204D" w14:textId="77777777" w:rsidR="005B73BF" w:rsidRDefault="005B73BF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00126C" w14:textId="77777777" w:rsidR="005B73BF" w:rsidRDefault="005B73BF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the function to increment the value tag in SIB1 after changing the SIB4 contents.</w:t>
            </w:r>
          </w:p>
        </w:tc>
      </w:tr>
      <w:tr w:rsidR="005B73BF" w14:paraId="47FCC8DF" w14:textId="77777777" w:rsidTr="001110DE">
        <w:tc>
          <w:tcPr>
            <w:tcW w:w="1985" w:type="dxa"/>
          </w:tcPr>
          <w:p w14:paraId="6980839B" w14:textId="77777777" w:rsidR="005B73BF" w:rsidRDefault="005B73BF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45B9FD" w14:textId="77777777" w:rsidR="005B73BF" w:rsidRDefault="005B73BF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0049CF">
              <w:rPr>
                <w:rFonts w:ascii="Arial" w:hAnsi="Arial" w:cs="Arial"/>
                <w:lang w:val="en-US"/>
              </w:rPr>
              <w:t>RRC_ConnEst_NR5GC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B73BF" w14:paraId="2EAA5E15" w14:textId="77777777" w:rsidTr="001110DE">
        <w:tc>
          <w:tcPr>
            <w:tcW w:w="1985" w:type="dxa"/>
          </w:tcPr>
          <w:p w14:paraId="47B2E210" w14:textId="77777777" w:rsidR="005B73BF" w:rsidRDefault="005B73BF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97627E" w14:textId="77777777" w:rsidR="005B73BF" w:rsidRDefault="005B73BF" w:rsidP="001110DE">
            <w:pPr>
              <w:rPr>
                <w:rFonts w:ascii="Arial" w:hAnsi="Arial"/>
                <w:highlight w:val="cyan"/>
              </w:rPr>
            </w:pPr>
          </w:p>
        </w:tc>
      </w:tr>
    </w:tbl>
    <w:p w14:paraId="58E80B18" w14:textId="77777777" w:rsidR="005B73BF" w:rsidRDefault="005B73BF" w:rsidP="005B73BF">
      <w:pPr>
        <w:rPr>
          <w:lang w:val="en-US"/>
        </w:rPr>
      </w:pPr>
    </w:p>
    <w:p w14:paraId="58FE6BC9" w14:textId="77777777" w:rsidR="005B73BF" w:rsidRDefault="005B73BF" w:rsidP="005B73B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73BF" w14:paraId="0927162E" w14:textId="77777777" w:rsidTr="001110DE">
        <w:tc>
          <w:tcPr>
            <w:tcW w:w="9855" w:type="dxa"/>
          </w:tcPr>
          <w:p w14:paraId="3379F695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function fl_TC_8_1_1_2_1_TestBody() runs on NR5GC_PTC</w:t>
            </w:r>
          </w:p>
          <w:p w14:paraId="68F56F91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{ //@sic R5-197054 sic@</w:t>
            </w:r>
          </w:p>
          <w:p w14:paraId="2AC60BC8" w14:textId="77777777" w:rsidR="005B73BF" w:rsidRDefault="005B73BF" w:rsidP="001110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ABEC609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3BFFA98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</w:t>
            </w:r>
          </w:p>
          <w:p w14:paraId="06FD8352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//@siclog "Step 18A" </w:t>
            </w:r>
            <w:proofErr w:type="spellStart"/>
            <w:r w:rsidRPr="000049CF">
              <w:rPr>
                <w:lang w:val="en-US"/>
              </w:rPr>
              <w:t>siclog</w:t>
            </w:r>
            <w:proofErr w:type="spellEnd"/>
          </w:p>
          <w:p w14:paraId="46A39C0F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f_NR_CellInfo_SetSIB2_CellReselectionPriority(nr_Cell3, 7);    </w:t>
            </w:r>
          </w:p>
          <w:p w14:paraId="0DA6B8EE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    </w:t>
            </w:r>
          </w:p>
          <w:p w14:paraId="50112EE5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//@siclog "Step 19" </w:t>
            </w:r>
            <w:proofErr w:type="spellStart"/>
            <w:r w:rsidRPr="000049CF">
              <w:rPr>
                <w:lang w:val="en-US"/>
              </w:rPr>
              <w:t>siclog</w:t>
            </w:r>
            <w:proofErr w:type="spellEnd"/>
          </w:p>
          <w:p w14:paraId="3E40D604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//The SS transmits a Short message on PDCCH using P-RNTI indicating a </w:t>
            </w:r>
            <w:proofErr w:type="spellStart"/>
            <w:r w:rsidRPr="000049CF">
              <w:rPr>
                <w:lang w:val="en-US"/>
              </w:rPr>
              <w:t>systemInfoModification</w:t>
            </w:r>
            <w:proofErr w:type="spellEnd"/>
            <w:r w:rsidRPr="000049CF">
              <w:rPr>
                <w:lang w:val="en-US"/>
              </w:rPr>
              <w:t>.</w:t>
            </w:r>
          </w:p>
          <w:p w14:paraId="585F3496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</w:t>
            </w:r>
            <w:proofErr w:type="spellStart"/>
            <w:r w:rsidRPr="000049CF">
              <w:rPr>
                <w:lang w:val="en-US"/>
              </w:rPr>
              <w:t>f_NR_ModifySysinfo</w:t>
            </w:r>
            <w:proofErr w:type="spellEnd"/>
            <w:r w:rsidRPr="000049CF">
              <w:rPr>
                <w:lang w:val="en-US"/>
              </w:rPr>
              <w:t>(nr_Cell1);</w:t>
            </w:r>
          </w:p>
          <w:p w14:paraId="5771563A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  </w:t>
            </w:r>
            <w:proofErr w:type="spellStart"/>
            <w:r w:rsidRPr="000049CF">
              <w:rPr>
                <w:lang w:val="en-US"/>
              </w:rPr>
              <w:t>f_NR_ModifySysinfo</w:t>
            </w:r>
            <w:proofErr w:type="spellEnd"/>
            <w:r w:rsidRPr="000049CF">
              <w:rPr>
                <w:lang w:val="en-US"/>
              </w:rPr>
              <w:t>(nr_Cell3);</w:t>
            </w:r>
          </w:p>
          <w:p w14:paraId="3205D2F3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</w:p>
          <w:p w14:paraId="247A92FD" w14:textId="77777777" w:rsidR="005B73BF" w:rsidRDefault="005B73BF" w:rsidP="001110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D65BE2B" w14:textId="77777777" w:rsidR="005B73BF" w:rsidRPr="000049CF" w:rsidRDefault="005B73BF" w:rsidP="001110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33D2B53" w14:textId="77777777" w:rsidR="005B73BF" w:rsidRDefault="005B73BF" w:rsidP="001110DE">
            <w:pPr>
              <w:ind w:firstLine="195"/>
              <w:rPr>
                <w:lang w:val="en-US"/>
              </w:rPr>
            </w:pPr>
            <w:r w:rsidRPr="000049CF">
              <w:rPr>
                <w:lang w:val="en-US"/>
              </w:rPr>
              <w:t xml:space="preserve">  }</w:t>
            </w:r>
            <w:r w:rsidRPr="0021679B">
              <w:rPr>
                <w:lang w:val="en-US"/>
              </w:rPr>
              <w:t xml:space="preserve">  </w:t>
            </w:r>
          </w:p>
          <w:p w14:paraId="2CB3CF5E" w14:textId="77777777" w:rsidR="005B73BF" w:rsidRDefault="005B73BF" w:rsidP="001110DE">
            <w:pPr>
              <w:ind w:firstLine="195"/>
              <w:rPr>
                <w:lang w:val="en-US"/>
              </w:rPr>
            </w:pPr>
          </w:p>
        </w:tc>
      </w:tr>
    </w:tbl>
    <w:p w14:paraId="3B8A8BB3" w14:textId="77777777" w:rsidR="005B73BF" w:rsidRDefault="005B73BF" w:rsidP="005B73BF">
      <w:pPr>
        <w:rPr>
          <w:lang w:val="en-US"/>
        </w:rPr>
      </w:pPr>
    </w:p>
    <w:p w14:paraId="4D1E1337" w14:textId="77777777" w:rsidR="005B73BF" w:rsidRDefault="005B73BF" w:rsidP="005B73B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73BF" w14:paraId="21D56EB6" w14:textId="77777777" w:rsidTr="001110DE">
        <w:tc>
          <w:tcPr>
            <w:tcW w:w="9855" w:type="dxa"/>
          </w:tcPr>
          <w:p w14:paraId="15D3FFDF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function fl_TC_8_1_1_2_1_TestBody() runs on NR5GC_PTC</w:t>
            </w:r>
          </w:p>
          <w:p w14:paraId="010BCE28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{ //@sic R5-197054 sic@</w:t>
            </w:r>
          </w:p>
          <w:p w14:paraId="3CF0743A" w14:textId="77777777" w:rsidR="005B73BF" w:rsidRDefault="005B73BF" w:rsidP="001110D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6FA7A88A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</w:t>
            </w:r>
          </w:p>
          <w:p w14:paraId="0DF9A8C7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</w:t>
            </w:r>
          </w:p>
          <w:p w14:paraId="3DCC8A79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//@siclog "Step 18A" </w:t>
            </w:r>
            <w:proofErr w:type="spellStart"/>
            <w:r w:rsidRPr="000049CF">
              <w:rPr>
                <w:lang w:val="en-US" w:eastAsia="zh-CN"/>
              </w:rPr>
              <w:t>siclog</w:t>
            </w:r>
            <w:proofErr w:type="spellEnd"/>
          </w:p>
          <w:p w14:paraId="6AE915ED" w14:textId="77777777" w:rsidR="005B73B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f_NR_CellInfo_SetSIB2_CellReselectionPriority(nr_Cell3, 7);    </w:t>
            </w:r>
          </w:p>
          <w:p w14:paraId="0AFB1A5D" w14:textId="77777777" w:rsidR="005B73BF" w:rsidRDefault="005B73BF" w:rsidP="001110DE">
            <w:pPr>
              <w:ind w:firstLine="195"/>
              <w:rPr>
                <w:lang w:val="en-US" w:eastAsia="zh-CN"/>
              </w:rPr>
            </w:pPr>
          </w:p>
          <w:p w14:paraId="5E2F1F99" w14:textId="77777777" w:rsidR="005B73BF" w:rsidRPr="000049CF" w:rsidRDefault="005B73BF" w:rsidP="001110DE">
            <w:pPr>
              <w:ind w:firstLine="195"/>
              <w:rPr>
                <w:highlight w:val="yellow"/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</w:t>
            </w:r>
            <w:r w:rsidRPr="000049CF">
              <w:rPr>
                <w:highlight w:val="yellow"/>
                <w:lang w:val="en-US" w:eastAsia="zh-CN"/>
              </w:rPr>
              <w:t>//increment value tags</w:t>
            </w:r>
          </w:p>
          <w:p w14:paraId="50DC2B2A" w14:textId="53EEF33D" w:rsidR="005B73BF" w:rsidRPr="000049CF" w:rsidRDefault="005B73BF" w:rsidP="001110DE">
            <w:pPr>
              <w:ind w:firstLine="195"/>
              <w:rPr>
                <w:highlight w:val="yellow"/>
                <w:lang w:val="en-US" w:eastAsia="zh-CN"/>
              </w:rPr>
            </w:pPr>
            <w:r w:rsidRPr="000049CF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0049CF">
              <w:rPr>
                <w:highlight w:val="yellow"/>
                <w:lang w:val="en-US" w:eastAsia="zh-CN"/>
              </w:rPr>
              <w:t>f_NR_IncrementValueTag</w:t>
            </w:r>
            <w:proofErr w:type="spellEnd"/>
            <w:r w:rsidRPr="000049CF">
              <w:rPr>
                <w:highlight w:val="yellow"/>
                <w:lang w:val="en-US" w:eastAsia="zh-CN"/>
              </w:rPr>
              <w:t xml:space="preserve">(nr_Cell1, sibType4); </w:t>
            </w:r>
          </w:p>
          <w:p w14:paraId="2970CA64" w14:textId="592658B5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0049CF">
              <w:rPr>
                <w:highlight w:val="yellow"/>
                <w:lang w:val="en-US" w:eastAsia="zh-CN"/>
              </w:rPr>
              <w:t>f_NR_IncrementValueTag</w:t>
            </w:r>
            <w:proofErr w:type="spellEnd"/>
            <w:r w:rsidRPr="000049CF">
              <w:rPr>
                <w:highlight w:val="yellow"/>
                <w:lang w:val="en-US" w:eastAsia="zh-CN"/>
              </w:rPr>
              <w:t xml:space="preserve">(nr_Cell3, sibType2); </w:t>
            </w:r>
          </w:p>
          <w:p w14:paraId="671139E3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    </w:t>
            </w:r>
          </w:p>
          <w:p w14:paraId="1AE6B852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//@siclog "Step 19" </w:t>
            </w:r>
            <w:proofErr w:type="spellStart"/>
            <w:r w:rsidRPr="000049CF">
              <w:rPr>
                <w:lang w:val="en-US" w:eastAsia="zh-CN"/>
              </w:rPr>
              <w:t>siclog</w:t>
            </w:r>
            <w:proofErr w:type="spellEnd"/>
          </w:p>
          <w:p w14:paraId="2039E920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//The SS transmits a Short message on PDCCH using P-RNTI indicating a </w:t>
            </w:r>
            <w:proofErr w:type="spellStart"/>
            <w:r w:rsidRPr="000049CF">
              <w:rPr>
                <w:lang w:val="en-US" w:eastAsia="zh-CN"/>
              </w:rPr>
              <w:t>systemInfoModification</w:t>
            </w:r>
            <w:proofErr w:type="spellEnd"/>
            <w:r w:rsidRPr="000049CF">
              <w:rPr>
                <w:lang w:val="en-US" w:eastAsia="zh-CN"/>
              </w:rPr>
              <w:t>.</w:t>
            </w:r>
          </w:p>
          <w:p w14:paraId="68B1211A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</w:t>
            </w:r>
            <w:proofErr w:type="spellStart"/>
            <w:r w:rsidRPr="000049CF">
              <w:rPr>
                <w:lang w:val="en-US" w:eastAsia="zh-CN"/>
              </w:rPr>
              <w:t>f_NR_ModifySysinfo</w:t>
            </w:r>
            <w:proofErr w:type="spellEnd"/>
            <w:r w:rsidRPr="000049CF">
              <w:rPr>
                <w:lang w:val="en-US" w:eastAsia="zh-CN"/>
              </w:rPr>
              <w:t>(nr_Cell1);</w:t>
            </w:r>
          </w:p>
          <w:p w14:paraId="6E4FD04A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  </w:t>
            </w:r>
            <w:proofErr w:type="spellStart"/>
            <w:r w:rsidRPr="000049CF">
              <w:rPr>
                <w:lang w:val="en-US" w:eastAsia="zh-CN"/>
              </w:rPr>
              <w:t>f_NR_ModifySysinfo</w:t>
            </w:r>
            <w:proofErr w:type="spellEnd"/>
            <w:r w:rsidRPr="000049CF">
              <w:rPr>
                <w:lang w:val="en-US" w:eastAsia="zh-CN"/>
              </w:rPr>
              <w:t>(nr_Cell3);</w:t>
            </w:r>
          </w:p>
          <w:p w14:paraId="06F68BAA" w14:textId="77777777" w:rsidR="005B73BF" w:rsidRDefault="005B73BF" w:rsidP="001110D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3B58B813" w14:textId="77777777" w:rsidR="005B73BF" w:rsidRPr="000049CF" w:rsidRDefault="005B73BF" w:rsidP="001110D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59A7709" w14:textId="77777777" w:rsidR="005B73BF" w:rsidRDefault="005B73BF" w:rsidP="001110DE">
            <w:pPr>
              <w:ind w:firstLine="195"/>
              <w:rPr>
                <w:lang w:val="en-US" w:eastAsia="zh-CN"/>
              </w:rPr>
            </w:pPr>
            <w:r w:rsidRPr="000049CF">
              <w:rPr>
                <w:lang w:val="en-US" w:eastAsia="zh-CN"/>
              </w:rPr>
              <w:t xml:space="preserve">  }</w:t>
            </w:r>
          </w:p>
        </w:tc>
      </w:tr>
    </w:tbl>
    <w:p w14:paraId="1404F8D0" w14:textId="77777777" w:rsidR="005B73BF" w:rsidRDefault="005B73BF" w:rsidP="005B73BF">
      <w:pPr>
        <w:rPr>
          <w:lang w:val="en-US"/>
        </w:rPr>
      </w:pPr>
    </w:p>
    <w:p w14:paraId="634AF8E6" w14:textId="77777777" w:rsidR="005B73BF" w:rsidRDefault="005B73BF" w:rsidP="00D97FDC"/>
    <w:sectPr w:rsidR="005B73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12492" w14:textId="77777777" w:rsidR="002A1798" w:rsidRDefault="002A1798">
      <w:r>
        <w:separator/>
      </w:r>
    </w:p>
  </w:endnote>
  <w:endnote w:type="continuationSeparator" w:id="0">
    <w:p w14:paraId="1A2B6582" w14:textId="77777777" w:rsidR="002A1798" w:rsidRDefault="002A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5211C" w14:textId="77777777" w:rsidR="002A1798" w:rsidRDefault="002A1798">
      <w:r>
        <w:separator/>
      </w:r>
    </w:p>
  </w:footnote>
  <w:footnote w:type="continuationSeparator" w:id="0">
    <w:p w14:paraId="21E0F165" w14:textId="77777777" w:rsidR="002A1798" w:rsidRDefault="002A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67BB5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1798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305B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04AD4"/>
    <w:rsid w:val="00410049"/>
    <w:rsid w:val="00410371"/>
    <w:rsid w:val="004146C9"/>
    <w:rsid w:val="00415E33"/>
    <w:rsid w:val="00424001"/>
    <w:rsid w:val="004242F1"/>
    <w:rsid w:val="00431CAA"/>
    <w:rsid w:val="00442685"/>
    <w:rsid w:val="0044637A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06F5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3BF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5F1D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02A0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E14AE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3B9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5C49"/>
    <w:rsid w:val="00E667B7"/>
    <w:rsid w:val="00E7727D"/>
    <w:rsid w:val="00E77D77"/>
    <w:rsid w:val="00E81ED2"/>
    <w:rsid w:val="00E85415"/>
    <w:rsid w:val="00E857DE"/>
    <w:rsid w:val="00EB09B7"/>
    <w:rsid w:val="00EB6182"/>
    <w:rsid w:val="00ED2992"/>
    <w:rsid w:val="00EE044B"/>
    <w:rsid w:val="00EE7C77"/>
    <w:rsid w:val="00EE7D7C"/>
    <w:rsid w:val="00EF0BC6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EF0BC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</cp:revision>
  <cp:lastPrinted>1900-01-01T00:00:00Z</cp:lastPrinted>
  <dcterms:created xsi:type="dcterms:W3CDTF">2021-08-26T08:43:00Z</dcterms:created>
  <dcterms:modified xsi:type="dcterms:W3CDTF">2021-08-26T12:58:00Z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