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820D3" w14:textId="36EB2F72" w:rsidR="00D251EB" w:rsidRDefault="00D251EB" w:rsidP="00D251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B1315">
        <w:fldChar w:fldCharType="begin"/>
      </w:r>
      <w:r w:rsidR="00DB1315">
        <w:instrText xml:space="preserve"> DOCPROPERTY  Tdoc#  \* MERGEFORMAT </w:instrText>
      </w:r>
      <w:r w:rsidR="00DB1315">
        <w:fldChar w:fldCharType="separate"/>
      </w:r>
      <w:r>
        <w:rPr>
          <w:b/>
          <w:i/>
          <w:noProof/>
          <w:sz w:val="28"/>
        </w:rPr>
        <w:t>R5s21085</w:t>
      </w:r>
      <w:r w:rsidR="00CB0B0C">
        <w:rPr>
          <w:b/>
          <w:i/>
          <w:noProof/>
          <w:sz w:val="28"/>
        </w:rPr>
        <w:t>7</w:t>
      </w:r>
      <w:r w:rsidR="00DB1315">
        <w:rPr>
          <w:b/>
          <w:i/>
          <w:noProof/>
          <w:sz w:val="28"/>
        </w:rPr>
        <w:fldChar w:fldCharType="end"/>
      </w:r>
    </w:p>
    <w:p w14:paraId="66901412" w14:textId="77777777" w:rsidR="00D251EB" w:rsidRDefault="00DB1315" w:rsidP="00D251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251E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251EB">
        <w:rPr>
          <w:b/>
          <w:noProof/>
          <w:sz w:val="24"/>
        </w:rPr>
        <w:t xml:space="preserve">, </w:t>
      </w:r>
      <w:r w:rsidR="00D251EB">
        <w:fldChar w:fldCharType="begin"/>
      </w:r>
      <w:r w:rsidR="00D251EB">
        <w:instrText xml:space="preserve"> DOCPROPERTY  Country  \* MERGEFORMAT </w:instrText>
      </w:r>
      <w:r w:rsidR="00D251EB">
        <w:fldChar w:fldCharType="end"/>
      </w:r>
      <w:r w:rsidR="00D251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251EB">
        <w:rPr>
          <w:b/>
          <w:noProof/>
          <w:sz w:val="24"/>
        </w:rPr>
        <w:t>7</w:t>
      </w:r>
      <w:r w:rsidR="00D251EB" w:rsidRPr="00BA51D9">
        <w:rPr>
          <w:b/>
          <w:noProof/>
          <w:sz w:val="24"/>
        </w:rPr>
        <w:t>th Dec 20</w:t>
      </w:r>
      <w:r w:rsidR="00D251E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251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251EB" w:rsidRPr="00BA51D9">
        <w:rPr>
          <w:b/>
          <w:noProof/>
          <w:sz w:val="24"/>
        </w:rPr>
        <w:t>31st Dec 202</w:t>
      </w:r>
      <w:r w:rsidR="00D251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51EB" w14:paraId="10D46642" w14:textId="77777777" w:rsidTr="00285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ED313" w14:textId="77777777" w:rsidR="00D251EB" w:rsidRDefault="00D251EB" w:rsidP="00285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51EB" w14:paraId="6D815CCB" w14:textId="77777777" w:rsidTr="00285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3AA19" w14:textId="77777777" w:rsidR="00D251EB" w:rsidRDefault="00D251EB" w:rsidP="00285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51EB" w14:paraId="07798384" w14:textId="77777777" w:rsidTr="00285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1BE2D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17C4F657" w14:textId="77777777" w:rsidTr="00285D23">
        <w:tc>
          <w:tcPr>
            <w:tcW w:w="142" w:type="dxa"/>
            <w:tcBorders>
              <w:left w:val="single" w:sz="4" w:space="0" w:color="auto"/>
            </w:tcBorders>
          </w:tcPr>
          <w:p w14:paraId="5BB71726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FEF7D" w14:textId="77777777" w:rsidR="00D251EB" w:rsidRPr="00410371" w:rsidRDefault="00DB1315" w:rsidP="00285D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51E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934A5B" w14:textId="77777777" w:rsidR="00D251EB" w:rsidRDefault="00D251EB" w:rsidP="00285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84486" w14:textId="5322A115" w:rsidR="00D251EB" w:rsidRPr="00410371" w:rsidRDefault="00D251EB" w:rsidP="00285D23">
            <w:pPr>
              <w:pStyle w:val="CRCoverPage"/>
              <w:spacing w:after="0"/>
              <w:rPr>
                <w:noProof/>
              </w:rPr>
            </w:pPr>
            <w:r w:rsidRPr="00D251EB">
              <w:rPr>
                <w:b/>
                <w:noProof/>
                <w:sz w:val="28"/>
              </w:rPr>
              <w:t>186</w:t>
            </w:r>
            <w:r w:rsidR="004C04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F899CC0" w14:textId="77777777" w:rsidR="00D251EB" w:rsidRDefault="00D251EB" w:rsidP="00285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4F43F1" w14:textId="77777777" w:rsidR="00D251EB" w:rsidRPr="00A1055C" w:rsidRDefault="00D251EB" w:rsidP="00285D2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4EE7EB7" w14:textId="77777777" w:rsidR="00D251EB" w:rsidRDefault="00D251EB" w:rsidP="00285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03096" w14:textId="77777777" w:rsidR="00D251EB" w:rsidRPr="00410371" w:rsidRDefault="00D251EB" w:rsidP="00285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4B8DE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</w:p>
        </w:tc>
      </w:tr>
      <w:tr w:rsidR="00D251EB" w14:paraId="652A8A3C" w14:textId="77777777" w:rsidTr="00285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B2B56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</w:p>
        </w:tc>
      </w:tr>
      <w:tr w:rsidR="00D251EB" w14:paraId="002F06E3" w14:textId="77777777" w:rsidTr="00285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613B6" w14:textId="77777777" w:rsidR="00D251EB" w:rsidRPr="00F25D98" w:rsidRDefault="00D251EB" w:rsidP="00285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51EB" w14:paraId="3E687A59" w14:textId="77777777" w:rsidTr="00285D23">
        <w:tc>
          <w:tcPr>
            <w:tcW w:w="9641" w:type="dxa"/>
            <w:gridSpan w:val="9"/>
          </w:tcPr>
          <w:p w14:paraId="2727D6CF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2A8492" w14:textId="77777777" w:rsidR="00D251EB" w:rsidRDefault="00D251EB" w:rsidP="00D251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51EB" w14:paraId="269E505D" w14:textId="77777777" w:rsidTr="00285D23">
        <w:tc>
          <w:tcPr>
            <w:tcW w:w="2835" w:type="dxa"/>
          </w:tcPr>
          <w:p w14:paraId="7F2C9F84" w14:textId="77777777" w:rsidR="00D251EB" w:rsidRDefault="00D251EB" w:rsidP="00285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079EB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22D06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061460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86E81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43D94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7B3434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8E75C6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90053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DBBF4" w14:textId="77777777" w:rsidR="00D251EB" w:rsidRDefault="00D251EB" w:rsidP="00D251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51EB" w14:paraId="3DC3BECC" w14:textId="77777777" w:rsidTr="00285D23">
        <w:tc>
          <w:tcPr>
            <w:tcW w:w="9640" w:type="dxa"/>
            <w:gridSpan w:val="11"/>
          </w:tcPr>
          <w:p w14:paraId="4CA05402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44406F2E" w14:textId="77777777" w:rsidTr="00285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7B6B6F" w14:textId="77777777" w:rsidR="00D251EB" w:rsidRDefault="00D251EB" w:rsidP="00285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53434" w14:textId="5D867BC8" w:rsidR="00D251EB" w:rsidRDefault="00D251EB" w:rsidP="00285D23">
            <w:pPr>
              <w:pStyle w:val="CRCoverPage"/>
              <w:spacing w:after="0"/>
              <w:rPr>
                <w:noProof/>
              </w:rPr>
            </w:pPr>
            <w:r w:rsidRPr="00D251EB">
              <w:t>ENDC FR</w:t>
            </w:r>
            <w:proofErr w:type="gramStart"/>
            <w:r w:rsidR="004C0423">
              <w:t>1</w:t>
            </w:r>
            <w:r w:rsidRPr="00D251EB">
              <w:t xml:space="preserve"> :</w:t>
            </w:r>
            <w:proofErr w:type="gramEnd"/>
            <w:r w:rsidRPr="00D251EB">
              <w:t xml:space="preserve"> Addition of ENDC NR MAC test case 7.1.1.7.1.</w:t>
            </w:r>
            <w:r w:rsidR="004C0423">
              <w:t>2</w:t>
            </w:r>
          </w:p>
        </w:tc>
      </w:tr>
      <w:tr w:rsidR="00D251EB" w14:paraId="27BC2A1C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76F60BB4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BE9FB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5FBB5DE9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78A84B89" w14:textId="77777777" w:rsidR="00D251EB" w:rsidRDefault="00D251EB" w:rsidP="00285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6BF07" w14:textId="57FAB5A1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D251EB" w14:paraId="0FE47BF7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320EA2EA" w14:textId="77777777" w:rsidR="00D251EB" w:rsidRDefault="00D251EB" w:rsidP="00285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CBABA" w14:textId="77777777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251EB" w14:paraId="5B8929EF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4B747916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63056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63E7CC97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381A95BC" w14:textId="77777777" w:rsidR="00D251EB" w:rsidRDefault="00D251EB" w:rsidP="00285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F13F4" w14:textId="07B025A6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 w:rsidRPr="00D251E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D5C7E" w14:textId="77777777" w:rsidR="00D251EB" w:rsidRDefault="00D251EB" w:rsidP="00285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3A7F" w14:textId="77777777" w:rsidR="00D251EB" w:rsidRDefault="00D251EB" w:rsidP="00285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AE31D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2021-08-06</w:t>
            </w:r>
          </w:p>
        </w:tc>
      </w:tr>
      <w:tr w:rsidR="00D251EB" w14:paraId="69E2166B" w14:textId="77777777" w:rsidTr="00285D23">
        <w:tc>
          <w:tcPr>
            <w:tcW w:w="1843" w:type="dxa"/>
            <w:tcBorders>
              <w:left w:val="single" w:sz="4" w:space="0" w:color="auto"/>
            </w:tcBorders>
          </w:tcPr>
          <w:p w14:paraId="4EA09CD7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DB1BC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833AA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32EDB4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60747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7D63EADA" w14:textId="77777777" w:rsidTr="00285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2E8CE" w14:textId="77777777" w:rsidR="00D251EB" w:rsidRDefault="00D251EB" w:rsidP="00285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29E9D3" w14:textId="77777777" w:rsidR="00D251EB" w:rsidRDefault="00D251EB" w:rsidP="00285D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FC05F8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DA50D" w14:textId="77777777" w:rsidR="00D251EB" w:rsidRDefault="00D251EB" w:rsidP="00285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1D922" w14:textId="77777777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251EB" w14:paraId="23A9524C" w14:textId="77777777" w:rsidTr="00285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5B6FC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9E340" w14:textId="77777777" w:rsidR="00D251EB" w:rsidRDefault="00D251EB" w:rsidP="00285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FD1E9" w14:textId="77777777" w:rsidR="00D251EB" w:rsidRDefault="00D251EB" w:rsidP="00285D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4B24E" w14:textId="77777777" w:rsidR="00D251EB" w:rsidRPr="007C2097" w:rsidRDefault="00D251EB" w:rsidP="00285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51EB" w14:paraId="7271C3E1" w14:textId="77777777" w:rsidTr="00285D23">
        <w:tc>
          <w:tcPr>
            <w:tcW w:w="1843" w:type="dxa"/>
          </w:tcPr>
          <w:p w14:paraId="31C7001B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BE520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28207162" w14:textId="77777777" w:rsidTr="0028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484FA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E3693" w14:textId="6F0224FF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D251EB">
              <w:rPr>
                <w:noProof/>
              </w:rPr>
              <w:t xml:space="preserve">ENDC NR MAC test case </w:t>
            </w:r>
            <w:r w:rsidR="004C0423">
              <w:rPr>
                <w:noProof/>
              </w:rPr>
              <w:t>7.1.1.7.1.2</w:t>
            </w:r>
            <w:r>
              <w:rPr>
                <w:noProof/>
              </w:rPr>
              <w:t xml:space="preserve"> on FR</w:t>
            </w:r>
            <w:r w:rsidR="006B33D2">
              <w:rPr>
                <w:noProof/>
              </w:rPr>
              <w:t>1</w:t>
            </w:r>
            <w:r>
              <w:rPr>
                <w:noProof/>
              </w:rPr>
              <w:t xml:space="preserve"> path, using IWD 21wk24.</w:t>
            </w:r>
          </w:p>
        </w:tc>
      </w:tr>
      <w:tr w:rsidR="00D251EB" w14:paraId="682C324C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A771E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8B4C8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0F98F8BB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27F0E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0EFB6" w14:textId="3E642B55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Pr="00D251EB">
              <w:rPr>
                <w:rFonts w:cs="Arial"/>
                <w:noProof/>
              </w:rPr>
              <w:t xml:space="preserve">ENDC NR MAC test case </w:t>
            </w:r>
            <w:r w:rsidR="004C0423">
              <w:rPr>
                <w:rFonts w:cs="Arial"/>
                <w:noProof/>
              </w:rPr>
              <w:t>7.1.1.7.1.2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D251EB" w14:paraId="1A4D7E82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DFB8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5821E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479F2A8B" w14:textId="77777777" w:rsidTr="00285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B1140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19DCB" w14:textId="77777777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D251EB" w14:paraId="4CEE4300" w14:textId="77777777" w:rsidTr="00285D23">
        <w:tc>
          <w:tcPr>
            <w:tcW w:w="2694" w:type="dxa"/>
            <w:gridSpan w:val="2"/>
          </w:tcPr>
          <w:p w14:paraId="4030005F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8B093E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342C8AAD" w14:textId="77777777" w:rsidTr="0028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D28AB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E27E0" w14:textId="42FD5DF5" w:rsidR="00D251EB" w:rsidRDefault="004C0423" w:rsidP="00285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7.1.1.7.1.2</w:t>
            </w:r>
            <w:r w:rsidR="00D251EB">
              <w:rPr>
                <w:noProof/>
              </w:rPr>
              <w:t>.</w:t>
            </w:r>
            <w:r w:rsidR="006D3D39">
              <w:rPr>
                <w:noProof/>
              </w:rPr>
              <w:t>ENDC</w:t>
            </w:r>
          </w:p>
        </w:tc>
      </w:tr>
      <w:tr w:rsidR="00D251EB" w14:paraId="17D3E373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E192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A65E6" w14:textId="77777777" w:rsidR="00D251EB" w:rsidRDefault="00D251EB" w:rsidP="00285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1EB" w14:paraId="59BEBE35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83C7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12A54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1CBD4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0572D6" w14:textId="77777777" w:rsidR="00D251EB" w:rsidRDefault="00D251EB" w:rsidP="00285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34806" w14:textId="77777777" w:rsidR="00D251EB" w:rsidRDefault="00D251EB" w:rsidP="00285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51EB" w14:paraId="4B59EA8C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3E1A8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49AD0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3DA8F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144DE1" w14:textId="77777777" w:rsidR="00D251EB" w:rsidRDefault="00D251EB" w:rsidP="00285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C97D7" w14:textId="77777777" w:rsidR="00D251EB" w:rsidRDefault="00D251EB" w:rsidP="00285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51EB" w14:paraId="2741C6F0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7D5B9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F0462" w14:textId="30B34652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E5D7" w14:textId="6D1DF0FF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393276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1AC0A" w14:textId="0F0311B8" w:rsidR="00D251EB" w:rsidRDefault="00D251EB" w:rsidP="00285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Pr="00D251EB">
              <w:rPr>
                <w:noProof/>
              </w:rPr>
              <w:t>2303</w:t>
            </w:r>
          </w:p>
        </w:tc>
      </w:tr>
      <w:tr w:rsidR="00D251EB" w14:paraId="0CD6931A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9ADB8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A3F17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327A1" w14:textId="77777777" w:rsidR="00D251EB" w:rsidRDefault="00D251EB" w:rsidP="00285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0FE5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2BE2E" w14:textId="77777777" w:rsidR="00D251EB" w:rsidRDefault="00D251EB" w:rsidP="00285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51EB" w14:paraId="7ED790D9" w14:textId="77777777" w:rsidTr="0028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5FC41" w14:textId="77777777" w:rsidR="00D251EB" w:rsidRDefault="00D251EB" w:rsidP="00285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B0FBD" w14:textId="77777777" w:rsidR="00D251EB" w:rsidRDefault="00D251EB" w:rsidP="00285D23">
            <w:pPr>
              <w:pStyle w:val="CRCoverPage"/>
              <w:spacing w:after="0"/>
              <w:rPr>
                <w:noProof/>
              </w:rPr>
            </w:pPr>
          </w:p>
        </w:tc>
      </w:tr>
      <w:tr w:rsidR="00D251EB" w14:paraId="76BC6943" w14:textId="77777777" w:rsidTr="00285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CCC75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C6ADC" w14:textId="77777777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51EB" w:rsidRPr="008863B9" w14:paraId="2995007A" w14:textId="77777777" w:rsidTr="00285D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F2C65" w14:textId="77777777" w:rsidR="00D251EB" w:rsidRPr="008863B9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F6FEAE" w14:textId="77777777" w:rsidR="00D251EB" w:rsidRPr="008863B9" w:rsidRDefault="00D251EB" w:rsidP="00285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51EB" w14:paraId="3378E9FD" w14:textId="77777777" w:rsidTr="0028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002B0" w14:textId="77777777" w:rsidR="00D251EB" w:rsidRDefault="00D251EB" w:rsidP="00285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06E2" w14:textId="77777777" w:rsidR="00D251EB" w:rsidRDefault="00D251EB" w:rsidP="00285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B5593D" w14:textId="77777777" w:rsidR="00D251EB" w:rsidRDefault="00D251EB" w:rsidP="00D251EB">
      <w:pPr>
        <w:pStyle w:val="CRCoverPage"/>
        <w:spacing w:after="0"/>
        <w:rPr>
          <w:noProof/>
          <w:sz w:val="8"/>
          <w:szCs w:val="8"/>
        </w:rPr>
      </w:pPr>
    </w:p>
    <w:p w14:paraId="082D5A32" w14:textId="77777777" w:rsidR="00D251EB" w:rsidRDefault="00D251EB" w:rsidP="00D251EB">
      <w:pPr>
        <w:rPr>
          <w:noProof/>
        </w:rPr>
        <w:sectPr w:rsidR="00D251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9EC42" w14:textId="77777777" w:rsidR="00D251EB" w:rsidRPr="00D83A7A" w:rsidRDefault="00D251EB" w:rsidP="00D251E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9420414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4E6C440" w14:textId="458344B6" w:rsidR="006B33D2" w:rsidRPr="00D74ECA" w:rsidRDefault="00D251EB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33D2" w:rsidRPr="000477A9">
        <w:rPr>
          <w:rFonts w:cs="Arial"/>
          <w:i/>
          <w:iCs/>
        </w:rPr>
        <w:t>Table of Contents</w:t>
      </w:r>
      <w:r w:rsidR="006B33D2">
        <w:tab/>
      </w:r>
      <w:r w:rsidR="006B33D2">
        <w:fldChar w:fldCharType="begin"/>
      </w:r>
      <w:r w:rsidR="006B33D2">
        <w:instrText xml:space="preserve"> PAGEREF _Toc79420414 \h </w:instrText>
      </w:r>
      <w:r w:rsidR="006B33D2">
        <w:fldChar w:fldCharType="separate"/>
      </w:r>
      <w:r w:rsidR="006B33D2">
        <w:t>2</w:t>
      </w:r>
      <w:r w:rsidR="006B33D2">
        <w:fldChar w:fldCharType="end"/>
      </w:r>
    </w:p>
    <w:p w14:paraId="74039700" w14:textId="7ED60448" w:rsidR="006B33D2" w:rsidRPr="00D74ECA" w:rsidRDefault="006B33D2">
      <w:pPr>
        <w:pStyle w:val="TOC1"/>
        <w:rPr>
          <w:rFonts w:ascii="Calibri" w:hAnsi="Calibri"/>
          <w:szCs w:val="22"/>
          <w:lang w:val="en-US"/>
        </w:rPr>
      </w:pPr>
      <w:r w:rsidRPr="000477A9">
        <w:rPr>
          <w:b/>
          <w:lang w:eastAsia="ja-JP"/>
        </w:rPr>
        <w:t>1</w:t>
      </w:r>
      <w:r w:rsidRPr="00D74ECA">
        <w:rPr>
          <w:rFonts w:ascii="Calibri" w:hAnsi="Calibri"/>
          <w:szCs w:val="22"/>
          <w:lang w:val="en-US"/>
        </w:rPr>
        <w:tab/>
      </w:r>
      <w:r w:rsidRPr="000477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_Toc79420415 \h </w:instrText>
      </w:r>
      <w:r>
        <w:fldChar w:fldCharType="separate"/>
      </w:r>
      <w:r>
        <w:t>3</w:t>
      </w:r>
      <w:r>
        <w:fldChar w:fldCharType="end"/>
      </w:r>
    </w:p>
    <w:p w14:paraId="48C4CD57" w14:textId="4E5D093D" w:rsidR="006B33D2" w:rsidRPr="00D74ECA" w:rsidRDefault="006B33D2">
      <w:pPr>
        <w:pStyle w:val="TOC2"/>
        <w:rPr>
          <w:rFonts w:ascii="Calibri" w:hAnsi="Calibri"/>
          <w:sz w:val="22"/>
          <w:szCs w:val="22"/>
          <w:lang w:val="en-US"/>
        </w:rPr>
      </w:pPr>
      <w:r w:rsidRPr="000477A9">
        <w:rPr>
          <w:b/>
        </w:rPr>
        <w:t>1.1</w:t>
      </w:r>
      <w:r w:rsidRPr="00D74ECA">
        <w:rPr>
          <w:rFonts w:ascii="Calibri" w:hAnsi="Calibri"/>
          <w:sz w:val="22"/>
          <w:szCs w:val="22"/>
          <w:lang w:val="en-US"/>
        </w:rPr>
        <w:tab/>
      </w:r>
      <w:r w:rsidRPr="000477A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_Toc79420416 \h </w:instrText>
      </w:r>
      <w:r>
        <w:fldChar w:fldCharType="separate"/>
      </w:r>
      <w:r>
        <w:t>3</w:t>
      </w:r>
      <w:r>
        <w:fldChar w:fldCharType="end"/>
      </w:r>
    </w:p>
    <w:p w14:paraId="410663A3" w14:textId="0D9C2D9F" w:rsidR="006B33D2" w:rsidRPr="00D74ECA" w:rsidRDefault="006B33D2">
      <w:pPr>
        <w:pStyle w:val="TOC1"/>
        <w:rPr>
          <w:rFonts w:ascii="Calibri" w:hAnsi="Calibri"/>
          <w:szCs w:val="22"/>
          <w:lang w:val="en-US"/>
        </w:rPr>
      </w:pPr>
      <w:r w:rsidRPr="000477A9">
        <w:rPr>
          <w:b/>
        </w:rPr>
        <w:t>2</w:t>
      </w:r>
      <w:r w:rsidRPr="00D74ECA">
        <w:rPr>
          <w:rFonts w:ascii="Calibri" w:hAnsi="Calibri"/>
          <w:szCs w:val="22"/>
          <w:lang w:val="en-US"/>
        </w:rPr>
        <w:tab/>
      </w:r>
      <w:r w:rsidRPr="000477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_Toc79420417 \h </w:instrText>
      </w:r>
      <w:r>
        <w:fldChar w:fldCharType="separate"/>
      </w:r>
      <w:r>
        <w:t>3</w:t>
      </w:r>
      <w:r>
        <w:fldChar w:fldCharType="end"/>
      </w:r>
    </w:p>
    <w:p w14:paraId="2D2946AC" w14:textId="147D1568" w:rsidR="006B33D2" w:rsidRPr="00D74ECA" w:rsidRDefault="006B33D2">
      <w:pPr>
        <w:pStyle w:val="TOC1"/>
        <w:rPr>
          <w:rFonts w:ascii="Calibri" w:hAnsi="Calibri"/>
          <w:szCs w:val="22"/>
          <w:lang w:val="en-US"/>
        </w:rPr>
      </w:pPr>
      <w:r w:rsidRPr="000477A9">
        <w:rPr>
          <w:b/>
          <w:bCs/>
        </w:rPr>
        <w:t>3</w:t>
      </w:r>
      <w:r w:rsidRPr="00D74ECA">
        <w:rPr>
          <w:rFonts w:ascii="Calibri" w:hAnsi="Calibri"/>
          <w:szCs w:val="22"/>
          <w:lang w:val="en-US"/>
        </w:rPr>
        <w:tab/>
      </w:r>
      <w:r w:rsidRPr="000477A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_Toc79420418 \h </w:instrText>
      </w:r>
      <w:r>
        <w:fldChar w:fldCharType="separate"/>
      </w:r>
      <w:r>
        <w:t>3</w:t>
      </w:r>
      <w:r>
        <w:fldChar w:fldCharType="end"/>
      </w:r>
    </w:p>
    <w:p w14:paraId="238901E3" w14:textId="78481FAC" w:rsidR="006B33D2" w:rsidRPr="00D74ECA" w:rsidRDefault="006B33D2">
      <w:pPr>
        <w:pStyle w:val="TOC1"/>
        <w:rPr>
          <w:rFonts w:ascii="Calibri" w:hAnsi="Calibri"/>
          <w:szCs w:val="22"/>
          <w:lang w:val="en-US"/>
        </w:rPr>
      </w:pPr>
      <w:r w:rsidRPr="000477A9">
        <w:rPr>
          <w:rFonts w:cs="Arial"/>
          <w:b/>
        </w:rPr>
        <w:t>4</w:t>
      </w:r>
      <w:r w:rsidRPr="00D74ECA">
        <w:rPr>
          <w:rFonts w:ascii="Calibri" w:hAnsi="Calibri"/>
          <w:szCs w:val="22"/>
          <w:lang w:val="en-US"/>
        </w:rPr>
        <w:tab/>
      </w:r>
      <w:r w:rsidRPr="000477A9">
        <w:rPr>
          <w:b/>
          <w:bCs/>
        </w:rPr>
        <w:t>Execution</w:t>
      </w:r>
      <w:r w:rsidRPr="000477A9">
        <w:rPr>
          <w:rFonts w:cs="Arial"/>
          <w:b/>
        </w:rPr>
        <w:t xml:space="preserve"> Log File</w:t>
      </w:r>
      <w:r>
        <w:tab/>
      </w:r>
      <w:r>
        <w:fldChar w:fldCharType="begin"/>
      </w:r>
      <w:r>
        <w:instrText xml:space="preserve"> PAGEREF _Toc79420419 \h </w:instrText>
      </w:r>
      <w:r>
        <w:fldChar w:fldCharType="separate"/>
      </w:r>
      <w:r>
        <w:t>3</w:t>
      </w:r>
      <w:r>
        <w:fldChar w:fldCharType="end"/>
      </w:r>
    </w:p>
    <w:p w14:paraId="5A1A2D4A" w14:textId="3C23F998" w:rsidR="006B33D2" w:rsidRPr="00D74ECA" w:rsidRDefault="006B33D2">
      <w:pPr>
        <w:pStyle w:val="TOC2"/>
        <w:rPr>
          <w:rFonts w:ascii="Calibri" w:hAnsi="Calibri"/>
          <w:sz w:val="22"/>
          <w:szCs w:val="22"/>
          <w:lang w:val="en-US"/>
        </w:rPr>
      </w:pPr>
      <w:r w:rsidRPr="000477A9">
        <w:rPr>
          <w:rFonts w:cs="Arial"/>
          <w:b/>
        </w:rPr>
        <w:t>4.1</w:t>
      </w:r>
      <w:r w:rsidRPr="00D74ECA">
        <w:rPr>
          <w:rFonts w:ascii="Calibri" w:hAnsi="Calibri"/>
          <w:sz w:val="22"/>
          <w:szCs w:val="22"/>
          <w:lang w:val="en-US"/>
        </w:rPr>
        <w:tab/>
      </w:r>
      <w:r w:rsidRPr="000477A9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_Toc79420420 \h </w:instrText>
      </w:r>
      <w:r>
        <w:fldChar w:fldCharType="separate"/>
      </w:r>
      <w:r>
        <w:t>3</w:t>
      </w:r>
      <w:r>
        <w:fldChar w:fldCharType="end"/>
      </w:r>
    </w:p>
    <w:p w14:paraId="39486931" w14:textId="36A1A8DC" w:rsidR="006B33D2" w:rsidRPr="00D74ECA" w:rsidRDefault="006B33D2">
      <w:pPr>
        <w:pStyle w:val="TOC1"/>
        <w:rPr>
          <w:rFonts w:ascii="Calibri" w:hAnsi="Calibri"/>
          <w:szCs w:val="22"/>
          <w:lang w:val="en-US"/>
        </w:rPr>
      </w:pPr>
      <w:r w:rsidRPr="000477A9">
        <w:rPr>
          <w:rFonts w:cs="Arial"/>
        </w:rPr>
        <w:t>5</w:t>
      </w:r>
      <w:r w:rsidRPr="00D74ECA">
        <w:rPr>
          <w:rFonts w:ascii="Calibri" w:hAnsi="Calibri"/>
          <w:szCs w:val="22"/>
          <w:lang w:val="en-US"/>
        </w:rPr>
        <w:tab/>
      </w:r>
      <w:r w:rsidRPr="000477A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_Toc79420421 \h </w:instrText>
      </w:r>
      <w:r>
        <w:fldChar w:fldCharType="separate"/>
      </w:r>
      <w:r>
        <w:t>4</w:t>
      </w:r>
      <w:r>
        <w:fldChar w:fldCharType="end"/>
      </w:r>
    </w:p>
    <w:p w14:paraId="3844B66D" w14:textId="29F85990" w:rsidR="00D251EB" w:rsidRDefault="00D251EB" w:rsidP="00D251EB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F1750CF" w14:textId="77777777" w:rsidR="00D251EB" w:rsidRDefault="00D251EB" w:rsidP="00D251EB">
      <w:pPr>
        <w:pStyle w:val="Heading1"/>
        <w:numPr>
          <w:ilvl w:val="0"/>
          <w:numId w:val="37"/>
        </w:numPr>
        <w:tabs>
          <w:tab w:val="clear" w:pos="432"/>
          <w:tab w:val="num" w:pos="360"/>
        </w:tabs>
        <w:autoSpaceDN w:val="0"/>
        <w:ind w:left="360" w:hanging="360"/>
        <w:rPr>
          <w:b/>
          <w:lang w:eastAsia="ja-JP"/>
        </w:rPr>
      </w:pPr>
      <w:bookmarkStart w:id="2" w:name="_Toc122434485"/>
      <w:bookmarkStart w:id="3" w:name="_Toc79420415"/>
      <w:r>
        <w:rPr>
          <w:b/>
          <w:lang w:eastAsia="ja-JP"/>
        </w:rPr>
        <w:t>Overview</w:t>
      </w:r>
      <w:bookmarkEnd w:id="2"/>
      <w:bookmarkEnd w:id="3"/>
    </w:p>
    <w:p w14:paraId="7C83ED89" w14:textId="103DA738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6B33D2" w:rsidRPr="006B33D2">
        <w:rPr>
          <w:rFonts w:cs="Arial"/>
        </w:rPr>
        <w:t>7.1.1.7.1.</w:t>
      </w:r>
      <w:r w:rsidR="006B33D2">
        <w:rPr>
          <w:rFonts w:cs="Arial"/>
        </w:rPr>
        <w:t xml:space="preserve">2 </w:t>
      </w:r>
      <w:r>
        <w:rPr>
          <w:rFonts w:cs="Arial"/>
        </w:rPr>
        <w:t xml:space="preserve">which is part of the 5G </w:t>
      </w:r>
      <w:r w:rsidR="00FD0F61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6C3CA6E4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DDB580F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Pr="007B40DD">
        <w:rPr>
          <w:rFonts w:cs="Arial"/>
          <w:lang w:eastAsia="ja-JP"/>
        </w:rPr>
        <w:t>shaun.harry@keysight.com</w:t>
      </w:r>
    </w:p>
    <w:p w14:paraId="12CE328F" w14:textId="77777777" w:rsidR="00D251EB" w:rsidRPr="007036CE" w:rsidRDefault="00D251EB" w:rsidP="00D251EB">
      <w:pPr>
        <w:pStyle w:val="Heading2"/>
        <w:numPr>
          <w:ilvl w:val="1"/>
          <w:numId w:val="37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1440"/>
        </w:tabs>
        <w:ind w:left="1440" w:hanging="360"/>
        <w:rPr>
          <w:b/>
        </w:rPr>
      </w:pPr>
      <w:bookmarkStart w:id="4" w:name="_Toc7942041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0B765C36" w14:textId="390E4C9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B33D2" w:rsidRPr="006B33D2">
        <w:rPr>
          <w:rFonts w:cs="Arial"/>
          <w:lang w:eastAsia="ja-JP"/>
        </w:rPr>
        <w:t>7.1.1.7.1.2</w:t>
      </w:r>
    </w:p>
    <w:p w14:paraId="56BC494D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405B89">
        <w:rPr>
          <w:rFonts w:cs="Arial"/>
          <w:lang w:eastAsia="ja-JP"/>
        </w:rPr>
        <w:t>iwd-TTCN3-B20</w:t>
      </w:r>
      <w:r>
        <w:rPr>
          <w:rFonts w:cs="Arial"/>
          <w:lang w:eastAsia="ja-JP"/>
        </w:rPr>
        <w:t>20</w:t>
      </w:r>
      <w:r w:rsidRPr="00405B89">
        <w:rPr>
          <w:rFonts w:cs="Arial"/>
          <w:lang w:eastAsia="ja-JP"/>
        </w:rPr>
        <w:t>-0</w:t>
      </w:r>
      <w:r>
        <w:rPr>
          <w:rFonts w:cs="Arial"/>
          <w:lang w:eastAsia="ja-JP"/>
        </w:rPr>
        <w:t>9</w:t>
      </w:r>
      <w:r w:rsidRPr="00405B89">
        <w:rPr>
          <w:rFonts w:cs="Arial"/>
          <w:lang w:eastAsia="ja-JP"/>
        </w:rPr>
        <w:t>_D2</w:t>
      </w:r>
      <w:r>
        <w:rPr>
          <w:rFonts w:cs="Arial"/>
          <w:lang w:eastAsia="ja-JP"/>
        </w:rPr>
        <w:t>1</w:t>
      </w:r>
      <w:r w:rsidRPr="00405B89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</w:p>
    <w:p w14:paraId="1054E5F8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405B89">
        <w:rPr>
          <w:rFonts w:cs="Arial"/>
          <w:lang w:eastAsia="ja-JP"/>
        </w:rPr>
        <w:t>Keysight S8704A Protocol Conformance Toolset</w:t>
      </w:r>
      <w:r>
        <w:rPr>
          <w:rFonts w:cs="Arial"/>
          <w:lang w:eastAsia="ja-JP"/>
        </w:rPr>
        <w:t xml:space="preserve"> and </w:t>
      </w:r>
      <w:r w:rsidRPr="001945B3">
        <w:rPr>
          <w:rFonts w:cs="Arial"/>
          <w:lang w:eastAsia="ja-JP"/>
        </w:rPr>
        <w:t>Anritsu Protocol Conformance Test System ME7834NR</w:t>
      </w:r>
    </w:p>
    <w:p w14:paraId="24070A27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1945B3">
        <w:rPr>
          <w:rFonts w:cs="Arial"/>
          <w:bCs/>
          <w:lang w:eastAsia="ja-JP"/>
        </w:rPr>
        <w:t>Qualcomm SM 8450, SDX65</w:t>
      </w:r>
    </w:p>
    <w:p w14:paraId="3D1D3057" w14:textId="77777777" w:rsidR="00D251EB" w:rsidRDefault="00D251EB" w:rsidP="00D251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3D45FF6" w14:textId="77777777" w:rsidR="00D251EB" w:rsidRDefault="00D251EB" w:rsidP="00D251EB"/>
    <w:p w14:paraId="2572187E" w14:textId="77777777" w:rsidR="00D251EB" w:rsidRDefault="00D251EB" w:rsidP="006E4F4D">
      <w:pPr>
        <w:pStyle w:val="Heading1"/>
        <w:numPr>
          <w:ilvl w:val="0"/>
          <w:numId w:val="37"/>
        </w:numPr>
        <w:tabs>
          <w:tab w:val="clear" w:pos="432"/>
          <w:tab w:val="num" w:pos="360"/>
        </w:tabs>
        <w:overflowPunct w:val="0"/>
        <w:autoSpaceDE w:val="0"/>
        <w:autoSpaceDN w:val="0"/>
        <w:adjustRightInd w:val="0"/>
        <w:spacing w:after="0"/>
        <w:ind w:left="360" w:hanging="360"/>
        <w:rPr>
          <w:b/>
        </w:rPr>
      </w:pPr>
      <w:bookmarkStart w:id="5" w:name="_Toc122434488"/>
      <w:bookmarkStart w:id="6" w:name="_Toc295288959"/>
      <w:bookmarkStart w:id="7" w:name="_Toc79420417"/>
      <w:r w:rsidRPr="00854C55">
        <w:rPr>
          <w:b/>
        </w:rPr>
        <w:t>Corrections required</w:t>
      </w:r>
      <w:bookmarkEnd w:id="5"/>
      <w:bookmarkEnd w:id="6"/>
      <w:bookmarkEnd w:id="7"/>
    </w:p>
    <w:p w14:paraId="0F5F3BA3" w14:textId="77777777" w:rsidR="009C5D45" w:rsidRDefault="009C5D45" w:rsidP="00002C7A">
      <w:pPr>
        <w:rPr>
          <w:rFonts w:ascii="Arial" w:hAnsi="Arial"/>
        </w:rPr>
      </w:pPr>
    </w:p>
    <w:p w14:paraId="5942683B" w14:textId="64A70299" w:rsidR="009C5D45" w:rsidRDefault="009C5D45" w:rsidP="00002C7A">
      <w:pPr>
        <w:rPr>
          <w:rFonts w:ascii="Arial" w:hAnsi="Arial"/>
        </w:rPr>
      </w:pPr>
      <w:r>
        <w:rPr>
          <w:rFonts w:ascii="Arial" w:hAnsi="Arial"/>
        </w:rPr>
        <w:t>Please refer to the changes for 7.1.1.7.1.1 FR2 submission CR R5210855.</w:t>
      </w:r>
    </w:p>
    <w:p w14:paraId="30423EB1" w14:textId="77777777" w:rsidR="00D251EB" w:rsidRPr="00AE20F6" w:rsidRDefault="00D251EB" w:rsidP="00D251EB">
      <w:pPr>
        <w:pStyle w:val="Heading1"/>
        <w:numPr>
          <w:ilvl w:val="0"/>
          <w:numId w:val="37"/>
        </w:numPr>
        <w:tabs>
          <w:tab w:val="clear" w:pos="432"/>
          <w:tab w:val="num" w:pos="360"/>
        </w:tabs>
        <w:ind w:left="360" w:hanging="360"/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79420418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86BCB63" w14:textId="1DC5BD2E" w:rsidR="00D251EB" w:rsidRDefault="00D251EB" w:rsidP="00D251EB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" w:name="_Toc122434494"/>
      <w:bookmarkStart w:id="13" w:name="_Toc295288971"/>
      <w:bookmarkStart w:id="14" w:name="_Toc325725666"/>
      <w:r w:rsidR="00002C7A">
        <w:rPr>
          <w:rFonts w:cs="Arial"/>
        </w:rPr>
        <w:t>ENDC</w:t>
      </w:r>
      <w:r>
        <w:rPr>
          <w:rFonts w:cs="Arial"/>
        </w:rPr>
        <w:t xml:space="preserve"> band combination </w:t>
      </w:r>
      <w:r w:rsidR="004C0423" w:rsidRPr="004C0423">
        <w:rPr>
          <w:rFonts w:cs="Arial"/>
        </w:rPr>
        <w:t>DC_1A_n78A_n79A</w:t>
      </w:r>
      <w:r w:rsidR="00B26D99">
        <w:rPr>
          <w:rFonts w:cs="Arial"/>
        </w:rPr>
        <w:t xml:space="preserve"> </w:t>
      </w:r>
      <w:r>
        <w:rPr>
          <w:rFonts w:cs="Arial"/>
        </w:rPr>
        <w:t>with integrity algorithms eia2 and nia2 and ciphering algorithms eea2 and nea2.</w:t>
      </w:r>
    </w:p>
    <w:p w14:paraId="5A6692EB" w14:textId="77777777" w:rsidR="00D251EB" w:rsidRPr="00854C55" w:rsidRDefault="00D251EB" w:rsidP="00002C7A">
      <w:pPr>
        <w:pStyle w:val="Heading1"/>
        <w:numPr>
          <w:ilvl w:val="0"/>
          <w:numId w:val="37"/>
        </w:numPr>
        <w:tabs>
          <w:tab w:val="clear" w:pos="432"/>
          <w:tab w:val="num" w:pos="360"/>
        </w:tabs>
        <w:spacing w:after="0"/>
        <w:ind w:left="360" w:hanging="360"/>
        <w:rPr>
          <w:rFonts w:cs="Arial"/>
          <w:b/>
        </w:rPr>
      </w:pPr>
      <w:bookmarkStart w:id="15" w:name="_Toc79420419"/>
      <w:r w:rsidRPr="00002C7A">
        <w:rPr>
          <w:b/>
          <w:bCs/>
        </w:rPr>
        <w:t>Execution</w:t>
      </w:r>
      <w:r w:rsidRPr="00854C55">
        <w:rPr>
          <w:rFonts w:cs="Arial"/>
          <w:b/>
        </w:rPr>
        <w:t xml:space="preserve"> Log File</w:t>
      </w:r>
      <w:bookmarkEnd w:id="12"/>
      <w:bookmarkEnd w:id="13"/>
      <w:bookmarkEnd w:id="14"/>
      <w:bookmarkEnd w:id="15"/>
    </w:p>
    <w:p w14:paraId="2C1F2840" w14:textId="77777777" w:rsidR="00D251EB" w:rsidRPr="00075921" w:rsidRDefault="00D251EB" w:rsidP="00EE6ACD">
      <w:pPr>
        <w:pStyle w:val="Heading2"/>
        <w:numPr>
          <w:ilvl w:val="1"/>
          <w:numId w:val="38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79420420"/>
      <w:r w:rsidRPr="00C77700">
        <w:rPr>
          <w:rFonts w:cs="Arial"/>
          <w:b/>
        </w:rPr>
        <w:t>Qualcomm SM 8450, SDX65</w:t>
      </w:r>
      <w:bookmarkEnd w:id="16"/>
    </w:p>
    <w:p w14:paraId="4257E1C9" w14:textId="211B5569" w:rsidR="00D251EB" w:rsidRDefault="00D251EB" w:rsidP="00D251EB">
      <w:pPr>
        <w:rPr>
          <w:rFonts w:cs="Arial"/>
        </w:rPr>
      </w:pPr>
      <w:r>
        <w:rPr>
          <w:rFonts w:cs="Arial"/>
        </w:rPr>
        <w:t xml:space="preserve">The </w:t>
      </w:r>
      <w:r w:rsidRPr="00C77700">
        <w:rPr>
          <w:rFonts w:cs="Arial"/>
        </w:rPr>
        <w:t xml:space="preserve">Qualcomm SM 8450, SDX65 </w:t>
      </w:r>
      <w:r>
        <w:rPr>
          <w:rFonts w:cs="Arial"/>
        </w:rPr>
        <w:t xml:space="preserve">UE passed this test case on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407DC13F" w14:textId="77777777" w:rsidR="00D251EB" w:rsidRPr="00A51C44" w:rsidRDefault="00D251EB" w:rsidP="00D251EB">
      <w:pPr>
        <w:numPr>
          <w:ilvl w:val="0"/>
          <w:numId w:val="39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336B76F0" w14:textId="3E36E0AF" w:rsidR="00D251EB" w:rsidRDefault="00D251EB" w:rsidP="00D251E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02C7A">
        <w:rPr>
          <w:rFonts w:cs="Arial"/>
        </w:rPr>
        <w:t>7_1_1_7_1_</w:t>
      </w:r>
      <w:r w:rsidR="00903CF5">
        <w:rPr>
          <w:rFonts w:cs="Arial"/>
        </w:rPr>
        <w:t>2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CBEA1FD" w14:textId="77777777" w:rsidR="00D251EB" w:rsidRDefault="00D251EB" w:rsidP="00D251EB">
      <w:pPr>
        <w:numPr>
          <w:ilvl w:val="0"/>
          <w:numId w:val="39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785947B7" w14:textId="415CFDC4" w:rsidR="00D251EB" w:rsidRDefault="00D251EB" w:rsidP="00D251E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87B84" w:rsidRPr="00A51C44">
        <w:rPr>
          <w:rFonts w:cs="Arial"/>
        </w:rPr>
        <w:t>TC_</w:t>
      </w:r>
      <w:r w:rsidR="00087B84">
        <w:rPr>
          <w:rFonts w:cs="Arial"/>
        </w:rPr>
        <w:t>7_1_1_7_1_</w:t>
      </w:r>
      <w:r w:rsidR="00903CF5">
        <w:rPr>
          <w:rFonts w:cs="Arial"/>
        </w:rPr>
        <w:t>2</w:t>
      </w:r>
      <w:r>
        <w:rPr>
          <w:rFonts w:cs="Arial"/>
        </w:rPr>
        <w:t>_PICS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578A9B88" w14:textId="4744B57B" w:rsidR="00D251EB" w:rsidRDefault="00D251EB" w:rsidP="00002C7A">
      <w:pPr>
        <w:pStyle w:val="Heading1"/>
        <w:numPr>
          <w:ilvl w:val="0"/>
          <w:numId w:val="37"/>
        </w:numPr>
        <w:tabs>
          <w:tab w:val="clear" w:pos="432"/>
          <w:tab w:val="num" w:pos="360"/>
        </w:tabs>
        <w:spacing w:after="0"/>
        <w:ind w:left="360" w:hanging="36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79420421"/>
      <w:r w:rsidRPr="002D362B">
        <w:rPr>
          <w:rFonts w:cs="Arial"/>
          <w:b/>
        </w:rPr>
        <w:lastRenderedPageBreak/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p w14:paraId="31F2FCC9" w14:textId="77777777" w:rsidR="000E44F8" w:rsidRPr="000E44F8" w:rsidRDefault="000E44F8" w:rsidP="000E44F8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251EB" w:rsidRPr="006851FC" w14:paraId="5213E099" w14:textId="77777777" w:rsidTr="00285D23">
        <w:tc>
          <w:tcPr>
            <w:tcW w:w="709" w:type="dxa"/>
            <w:hideMark/>
          </w:tcPr>
          <w:p w14:paraId="7B7D8213" w14:textId="77777777" w:rsidR="00D251EB" w:rsidRDefault="00D251EB" w:rsidP="00285D2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F412A8" w14:textId="51A2D9AB" w:rsidR="00D251EB" w:rsidRPr="006851FC" w:rsidRDefault="00002C7A" w:rsidP="00285D23">
            <w:pPr>
              <w:rPr>
                <w:rFonts w:cs="Arial"/>
                <w:bCs/>
                <w:sz w:val="18"/>
              </w:rPr>
            </w:pPr>
            <w:r w:rsidRPr="00002C7A">
              <w:rPr>
                <w:rFonts w:cs="Arial"/>
                <w:b/>
                <w:sz w:val="18"/>
              </w:rPr>
              <w:t>R5s21085</w:t>
            </w:r>
            <w:r w:rsidR="004C0423">
              <w:rPr>
                <w:rFonts w:cs="Arial"/>
                <w:b/>
                <w:sz w:val="18"/>
              </w:rPr>
              <w:t>8</w:t>
            </w:r>
            <w:r w:rsidR="00D251EB" w:rsidRPr="006851FC">
              <w:rPr>
                <w:rFonts w:cs="Arial"/>
                <w:bCs/>
                <w:sz w:val="18"/>
              </w:rPr>
              <w:t xml:space="preserve">: </w:t>
            </w:r>
            <w:r w:rsidRPr="00002C7A">
              <w:rPr>
                <w:rFonts w:cs="Arial"/>
                <w:bCs/>
                <w:sz w:val="18"/>
              </w:rPr>
              <w:t>ENDC FR</w:t>
            </w:r>
            <w:proofErr w:type="gramStart"/>
            <w:r w:rsidR="004C0423">
              <w:rPr>
                <w:rFonts w:cs="Arial"/>
                <w:bCs/>
                <w:sz w:val="18"/>
              </w:rPr>
              <w:t>1</w:t>
            </w:r>
            <w:r w:rsidRPr="00002C7A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002C7A">
              <w:rPr>
                <w:rFonts w:cs="Arial"/>
                <w:bCs/>
                <w:sz w:val="18"/>
              </w:rPr>
              <w:t xml:space="preserve"> Supporting information for addition of ENDC NR MAC test case </w:t>
            </w:r>
            <w:r w:rsidR="004C0423">
              <w:rPr>
                <w:rFonts w:cs="Arial"/>
                <w:bCs/>
                <w:sz w:val="18"/>
              </w:rPr>
              <w:t>7.1.1.7.1.2</w:t>
            </w:r>
          </w:p>
          <w:p w14:paraId="667C8554" w14:textId="77777777" w:rsidR="00D251EB" w:rsidRPr="006851FC" w:rsidRDefault="00D251EB" w:rsidP="00285D2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A59E9C4" w14:textId="2C43D957" w:rsidR="00DB6BD2" w:rsidRDefault="00DB6BD2" w:rsidP="00002C7A">
      <w:pPr>
        <w:tabs>
          <w:tab w:val="right" w:pos="9639"/>
        </w:tabs>
        <w:spacing w:after="0"/>
        <w:rPr>
          <w:rFonts w:ascii="Arial" w:hAnsi="Arial"/>
          <w:noProof/>
          <w:sz w:val="8"/>
          <w:szCs w:val="8"/>
        </w:rPr>
      </w:pPr>
    </w:p>
    <w:p w14:paraId="2669E756" w14:textId="77777777" w:rsidR="00DB6BD2" w:rsidRDefault="00DB6BD2" w:rsidP="004343CE">
      <w:pPr>
        <w:spacing w:after="0"/>
        <w:rPr>
          <w:rFonts w:ascii="Arial" w:hAnsi="Arial"/>
          <w:noProof/>
          <w:sz w:val="8"/>
          <w:szCs w:val="8"/>
        </w:rPr>
      </w:pPr>
    </w:p>
    <w:p w14:paraId="6BBF02F5" w14:textId="77777777" w:rsidR="00DB6BD2" w:rsidRDefault="00DB6BD2" w:rsidP="004343CE">
      <w:pPr>
        <w:spacing w:after="0"/>
        <w:rPr>
          <w:rFonts w:ascii="Arial" w:hAnsi="Arial"/>
          <w:noProof/>
          <w:sz w:val="8"/>
          <w:szCs w:val="8"/>
        </w:rPr>
      </w:pPr>
    </w:p>
    <w:sectPr w:rsidR="00DB6BD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A480E" w14:textId="77777777" w:rsidR="00DB1315" w:rsidRDefault="00DB1315">
      <w:r>
        <w:separator/>
      </w:r>
    </w:p>
  </w:endnote>
  <w:endnote w:type="continuationSeparator" w:id="0">
    <w:p w14:paraId="7BFC7F2D" w14:textId="77777777" w:rsidR="00DB1315" w:rsidRDefault="00DB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D8C0D" w14:textId="77777777" w:rsidR="00DB1315" w:rsidRDefault="00DB1315">
      <w:r>
        <w:separator/>
      </w:r>
    </w:p>
  </w:footnote>
  <w:footnote w:type="continuationSeparator" w:id="0">
    <w:p w14:paraId="61C382BB" w14:textId="77777777" w:rsidR="00DB1315" w:rsidRDefault="00DB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F08BC" w14:textId="77777777" w:rsidR="00D251EB" w:rsidRDefault="00D251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FFE21" w14:textId="77777777" w:rsidR="00D27675" w:rsidRDefault="00D276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755CB" w14:textId="77777777" w:rsidR="00D27675" w:rsidRDefault="00D276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4585B" w14:textId="77777777" w:rsidR="00D27675" w:rsidRDefault="00D27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49E3"/>
    <w:multiLevelType w:val="hybridMultilevel"/>
    <w:tmpl w:val="15DA8E80"/>
    <w:lvl w:ilvl="0" w:tplc="ADCCD5A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53680"/>
    <w:multiLevelType w:val="hybridMultilevel"/>
    <w:tmpl w:val="F872E0DE"/>
    <w:lvl w:ilvl="0" w:tplc="F536D28C">
      <w:start w:val="1"/>
      <w:numFmt w:val="lowerRoman"/>
      <w:lvlText w:val="%1)"/>
      <w:lvlJc w:val="left"/>
      <w:pPr>
        <w:ind w:left="828" w:hanging="720"/>
      </w:pPr>
      <w:rPr>
        <w:rFonts w:hint="default"/>
      </w:rPr>
    </w:lvl>
    <w:lvl w:ilvl="1" w:tplc="BCB26D44" w:tentative="1">
      <w:start w:val="1"/>
      <w:numFmt w:val="lowerLetter"/>
      <w:lvlText w:val="%2."/>
      <w:lvlJc w:val="left"/>
      <w:pPr>
        <w:ind w:left="1188" w:hanging="360"/>
      </w:pPr>
    </w:lvl>
    <w:lvl w:ilvl="2" w:tplc="3424D368" w:tentative="1">
      <w:start w:val="1"/>
      <w:numFmt w:val="lowerRoman"/>
      <w:lvlText w:val="%3."/>
      <w:lvlJc w:val="right"/>
      <w:pPr>
        <w:ind w:left="1908" w:hanging="180"/>
      </w:pPr>
    </w:lvl>
    <w:lvl w:ilvl="3" w:tplc="C18CAED4" w:tentative="1">
      <w:start w:val="1"/>
      <w:numFmt w:val="decimal"/>
      <w:lvlText w:val="%4."/>
      <w:lvlJc w:val="left"/>
      <w:pPr>
        <w:ind w:left="2628" w:hanging="360"/>
      </w:pPr>
    </w:lvl>
    <w:lvl w:ilvl="4" w:tplc="7528E2FE" w:tentative="1">
      <w:start w:val="1"/>
      <w:numFmt w:val="lowerLetter"/>
      <w:lvlText w:val="%5."/>
      <w:lvlJc w:val="left"/>
      <w:pPr>
        <w:ind w:left="3348" w:hanging="360"/>
      </w:pPr>
    </w:lvl>
    <w:lvl w:ilvl="5" w:tplc="B888D90E" w:tentative="1">
      <w:start w:val="1"/>
      <w:numFmt w:val="lowerRoman"/>
      <w:lvlText w:val="%6."/>
      <w:lvlJc w:val="right"/>
      <w:pPr>
        <w:ind w:left="4068" w:hanging="180"/>
      </w:pPr>
    </w:lvl>
    <w:lvl w:ilvl="6" w:tplc="792876B4" w:tentative="1">
      <w:start w:val="1"/>
      <w:numFmt w:val="decimal"/>
      <w:lvlText w:val="%7."/>
      <w:lvlJc w:val="left"/>
      <w:pPr>
        <w:ind w:left="4788" w:hanging="360"/>
      </w:pPr>
    </w:lvl>
    <w:lvl w:ilvl="7" w:tplc="605050FE" w:tentative="1">
      <w:start w:val="1"/>
      <w:numFmt w:val="lowerLetter"/>
      <w:lvlText w:val="%8."/>
      <w:lvlJc w:val="left"/>
      <w:pPr>
        <w:ind w:left="5508" w:hanging="360"/>
      </w:pPr>
    </w:lvl>
    <w:lvl w:ilvl="8" w:tplc="82266334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14A818D7"/>
    <w:multiLevelType w:val="multilevel"/>
    <w:tmpl w:val="6AB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7262B"/>
    <w:multiLevelType w:val="hybridMultilevel"/>
    <w:tmpl w:val="9B0802B6"/>
    <w:lvl w:ilvl="0" w:tplc="1AB04E20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B126A8B8" w:tentative="1">
      <w:start w:val="1"/>
      <w:numFmt w:val="lowerLetter"/>
      <w:lvlText w:val="%2."/>
      <w:lvlJc w:val="left"/>
      <w:pPr>
        <w:ind w:left="1140" w:hanging="360"/>
      </w:pPr>
    </w:lvl>
    <w:lvl w:ilvl="2" w:tplc="4062737E" w:tentative="1">
      <w:start w:val="1"/>
      <w:numFmt w:val="lowerRoman"/>
      <w:lvlText w:val="%3."/>
      <w:lvlJc w:val="right"/>
      <w:pPr>
        <w:ind w:left="1860" w:hanging="180"/>
      </w:pPr>
    </w:lvl>
    <w:lvl w:ilvl="3" w:tplc="3662C96E" w:tentative="1">
      <w:start w:val="1"/>
      <w:numFmt w:val="decimal"/>
      <w:lvlText w:val="%4."/>
      <w:lvlJc w:val="left"/>
      <w:pPr>
        <w:ind w:left="2580" w:hanging="360"/>
      </w:pPr>
    </w:lvl>
    <w:lvl w:ilvl="4" w:tplc="F41A3134" w:tentative="1">
      <w:start w:val="1"/>
      <w:numFmt w:val="lowerLetter"/>
      <w:lvlText w:val="%5."/>
      <w:lvlJc w:val="left"/>
      <w:pPr>
        <w:ind w:left="3300" w:hanging="360"/>
      </w:pPr>
    </w:lvl>
    <w:lvl w:ilvl="5" w:tplc="DF9CE1A4" w:tentative="1">
      <w:start w:val="1"/>
      <w:numFmt w:val="lowerRoman"/>
      <w:lvlText w:val="%6."/>
      <w:lvlJc w:val="right"/>
      <w:pPr>
        <w:ind w:left="4020" w:hanging="180"/>
      </w:pPr>
    </w:lvl>
    <w:lvl w:ilvl="6" w:tplc="16A6400C" w:tentative="1">
      <w:start w:val="1"/>
      <w:numFmt w:val="decimal"/>
      <w:lvlText w:val="%7."/>
      <w:lvlJc w:val="left"/>
      <w:pPr>
        <w:ind w:left="4740" w:hanging="360"/>
      </w:pPr>
    </w:lvl>
    <w:lvl w:ilvl="7" w:tplc="68064C76" w:tentative="1">
      <w:start w:val="1"/>
      <w:numFmt w:val="lowerLetter"/>
      <w:lvlText w:val="%8."/>
      <w:lvlJc w:val="left"/>
      <w:pPr>
        <w:ind w:left="5460" w:hanging="360"/>
      </w:pPr>
    </w:lvl>
    <w:lvl w:ilvl="8" w:tplc="98A8CF7A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84666F4"/>
    <w:multiLevelType w:val="hybridMultilevel"/>
    <w:tmpl w:val="87B0EE0C"/>
    <w:lvl w:ilvl="0" w:tplc="E7A678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F08EB82" w:tentative="1">
      <w:start w:val="1"/>
      <w:numFmt w:val="lowerLetter"/>
      <w:lvlText w:val="%2."/>
      <w:lvlJc w:val="left"/>
      <w:pPr>
        <w:ind w:left="1440" w:hanging="360"/>
      </w:pPr>
    </w:lvl>
    <w:lvl w:ilvl="2" w:tplc="9CCCE94C" w:tentative="1">
      <w:start w:val="1"/>
      <w:numFmt w:val="lowerRoman"/>
      <w:lvlText w:val="%3."/>
      <w:lvlJc w:val="right"/>
      <w:pPr>
        <w:ind w:left="2160" w:hanging="180"/>
      </w:pPr>
    </w:lvl>
    <w:lvl w:ilvl="3" w:tplc="CB5AF4C2" w:tentative="1">
      <w:start w:val="1"/>
      <w:numFmt w:val="decimal"/>
      <w:lvlText w:val="%4."/>
      <w:lvlJc w:val="left"/>
      <w:pPr>
        <w:ind w:left="2880" w:hanging="360"/>
      </w:pPr>
    </w:lvl>
    <w:lvl w:ilvl="4" w:tplc="6D0037C6" w:tentative="1">
      <w:start w:val="1"/>
      <w:numFmt w:val="lowerLetter"/>
      <w:lvlText w:val="%5."/>
      <w:lvlJc w:val="left"/>
      <w:pPr>
        <w:ind w:left="3600" w:hanging="360"/>
      </w:pPr>
    </w:lvl>
    <w:lvl w:ilvl="5" w:tplc="014C3CA8" w:tentative="1">
      <w:start w:val="1"/>
      <w:numFmt w:val="lowerRoman"/>
      <w:lvlText w:val="%6."/>
      <w:lvlJc w:val="right"/>
      <w:pPr>
        <w:ind w:left="4320" w:hanging="180"/>
      </w:pPr>
    </w:lvl>
    <w:lvl w:ilvl="6" w:tplc="5CB60EB0" w:tentative="1">
      <w:start w:val="1"/>
      <w:numFmt w:val="decimal"/>
      <w:lvlText w:val="%7."/>
      <w:lvlJc w:val="left"/>
      <w:pPr>
        <w:ind w:left="5040" w:hanging="360"/>
      </w:pPr>
    </w:lvl>
    <w:lvl w:ilvl="7" w:tplc="E28E02F0" w:tentative="1">
      <w:start w:val="1"/>
      <w:numFmt w:val="lowerLetter"/>
      <w:lvlText w:val="%8."/>
      <w:lvlJc w:val="left"/>
      <w:pPr>
        <w:ind w:left="5760" w:hanging="360"/>
      </w:pPr>
    </w:lvl>
    <w:lvl w:ilvl="8" w:tplc="05642C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115DE"/>
    <w:multiLevelType w:val="hybridMultilevel"/>
    <w:tmpl w:val="DCB0E266"/>
    <w:lvl w:ilvl="0" w:tplc="117AD0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553C6B"/>
    <w:multiLevelType w:val="hybridMultilevel"/>
    <w:tmpl w:val="BD54F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41FED"/>
    <w:multiLevelType w:val="hybridMultilevel"/>
    <w:tmpl w:val="FFD4F6C0"/>
    <w:lvl w:ilvl="0" w:tplc="989624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5FA06A2" w:tentative="1">
      <w:start w:val="1"/>
      <w:numFmt w:val="lowerLetter"/>
      <w:lvlText w:val="%2."/>
      <w:lvlJc w:val="left"/>
      <w:pPr>
        <w:ind w:left="1440" w:hanging="360"/>
      </w:pPr>
    </w:lvl>
    <w:lvl w:ilvl="2" w:tplc="F1D626F0" w:tentative="1">
      <w:start w:val="1"/>
      <w:numFmt w:val="lowerRoman"/>
      <w:lvlText w:val="%3."/>
      <w:lvlJc w:val="right"/>
      <w:pPr>
        <w:ind w:left="2160" w:hanging="180"/>
      </w:pPr>
    </w:lvl>
    <w:lvl w:ilvl="3" w:tplc="131EC4E6" w:tentative="1">
      <w:start w:val="1"/>
      <w:numFmt w:val="decimal"/>
      <w:lvlText w:val="%4."/>
      <w:lvlJc w:val="left"/>
      <w:pPr>
        <w:ind w:left="2880" w:hanging="360"/>
      </w:pPr>
    </w:lvl>
    <w:lvl w:ilvl="4" w:tplc="3A6C9672" w:tentative="1">
      <w:start w:val="1"/>
      <w:numFmt w:val="lowerLetter"/>
      <w:lvlText w:val="%5."/>
      <w:lvlJc w:val="left"/>
      <w:pPr>
        <w:ind w:left="3600" w:hanging="360"/>
      </w:pPr>
    </w:lvl>
    <w:lvl w:ilvl="5" w:tplc="FBB293D8" w:tentative="1">
      <w:start w:val="1"/>
      <w:numFmt w:val="lowerRoman"/>
      <w:lvlText w:val="%6."/>
      <w:lvlJc w:val="right"/>
      <w:pPr>
        <w:ind w:left="4320" w:hanging="180"/>
      </w:pPr>
    </w:lvl>
    <w:lvl w:ilvl="6" w:tplc="3E362D38" w:tentative="1">
      <w:start w:val="1"/>
      <w:numFmt w:val="decimal"/>
      <w:lvlText w:val="%7."/>
      <w:lvlJc w:val="left"/>
      <w:pPr>
        <w:ind w:left="5040" w:hanging="360"/>
      </w:pPr>
    </w:lvl>
    <w:lvl w:ilvl="7" w:tplc="356013B2" w:tentative="1">
      <w:start w:val="1"/>
      <w:numFmt w:val="lowerLetter"/>
      <w:lvlText w:val="%8."/>
      <w:lvlJc w:val="left"/>
      <w:pPr>
        <w:ind w:left="5760" w:hanging="360"/>
      </w:pPr>
    </w:lvl>
    <w:lvl w:ilvl="8" w:tplc="E7AC67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83EA7"/>
    <w:multiLevelType w:val="hybridMultilevel"/>
    <w:tmpl w:val="BEDC6F10"/>
    <w:lvl w:ilvl="0" w:tplc="6A6E7988">
      <w:start w:val="1"/>
      <w:numFmt w:val="decimal"/>
      <w:lvlText w:val="%1."/>
      <w:lvlJc w:val="left"/>
      <w:pPr>
        <w:ind w:left="410" w:hanging="36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10" w15:restartNumberingAfterBreak="0">
    <w:nsid w:val="25B42FC8"/>
    <w:multiLevelType w:val="hybridMultilevel"/>
    <w:tmpl w:val="4A868784"/>
    <w:lvl w:ilvl="0" w:tplc="B94AC6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B3C66B4A" w:tentative="1">
      <w:start w:val="1"/>
      <w:numFmt w:val="lowerLetter"/>
      <w:lvlText w:val="%2."/>
      <w:lvlJc w:val="left"/>
      <w:pPr>
        <w:ind w:left="1440" w:hanging="360"/>
      </w:pPr>
    </w:lvl>
    <w:lvl w:ilvl="2" w:tplc="5C26A158" w:tentative="1">
      <w:start w:val="1"/>
      <w:numFmt w:val="lowerRoman"/>
      <w:lvlText w:val="%3."/>
      <w:lvlJc w:val="right"/>
      <w:pPr>
        <w:ind w:left="2160" w:hanging="180"/>
      </w:pPr>
    </w:lvl>
    <w:lvl w:ilvl="3" w:tplc="1B6ED008" w:tentative="1">
      <w:start w:val="1"/>
      <w:numFmt w:val="decimal"/>
      <w:lvlText w:val="%4."/>
      <w:lvlJc w:val="left"/>
      <w:pPr>
        <w:ind w:left="2880" w:hanging="360"/>
      </w:pPr>
    </w:lvl>
    <w:lvl w:ilvl="4" w:tplc="3C9A7486" w:tentative="1">
      <w:start w:val="1"/>
      <w:numFmt w:val="lowerLetter"/>
      <w:lvlText w:val="%5."/>
      <w:lvlJc w:val="left"/>
      <w:pPr>
        <w:ind w:left="3600" w:hanging="360"/>
      </w:pPr>
    </w:lvl>
    <w:lvl w:ilvl="5" w:tplc="D296534C" w:tentative="1">
      <w:start w:val="1"/>
      <w:numFmt w:val="lowerRoman"/>
      <w:lvlText w:val="%6."/>
      <w:lvlJc w:val="right"/>
      <w:pPr>
        <w:ind w:left="4320" w:hanging="180"/>
      </w:pPr>
    </w:lvl>
    <w:lvl w:ilvl="6" w:tplc="05EEB99C" w:tentative="1">
      <w:start w:val="1"/>
      <w:numFmt w:val="decimal"/>
      <w:lvlText w:val="%7."/>
      <w:lvlJc w:val="left"/>
      <w:pPr>
        <w:ind w:left="5040" w:hanging="360"/>
      </w:pPr>
    </w:lvl>
    <w:lvl w:ilvl="7" w:tplc="046AA4A8" w:tentative="1">
      <w:start w:val="1"/>
      <w:numFmt w:val="lowerLetter"/>
      <w:lvlText w:val="%8."/>
      <w:lvlJc w:val="left"/>
      <w:pPr>
        <w:ind w:left="5760" w:hanging="360"/>
      </w:pPr>
    </w:lvl>
    <w:lvl w:ilvl="8" w:tplc="49444D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60117"/>
    <w:multiLevelType w:val="hybridMultilevel"/>
    <w:tmpl w:val="74E262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31E1F"/>
    <w:multiLevelType w:val="hybridMultilevel"/>
    <w:tmpl w:val="BEDC6F10"/>
    <w:lvl w:ilvl="0" w:tplc="6A6E7988">
      <w:start w:val="1"/>
      <w:numFmt w:val="decimal"/>
      <w:lvlText w:val="%1."/>
      <w:lvlJc w:val="left"/>
      <w:pPr>
        <w:ind w:left="410" w:hanging="36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13" w15:restartNumberingAfterBreak="0">
    <w:nsid w:val="28823EF3"/>
    <w:multiLevelType w:val="hybridMultilevel"/>
    <w:tmpl w:val="DC4CE242"/>
    <w:lvl w:ilvl="0" w:tplc="24728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6D1A2" w:tentative="1">
      <w:start w:val="1"/>
      <w:numFmt w:val="lowerLetter"/>
      <w:lvlText w:val="%2."/>
      <w:lvlJc w:val="left"/>
      <w:pPr>
        <w:ind w:left="1440" w:hanging="360"/>
      </w:pPr>
    </w:lvl>
    <w:lvl w:ilvl="2" w:tplc="DAC8AA0E" w:tentative="1">
      <w:start w:val="1"/>
      <w:numFmt w:val="lowerRoman"/>
      <w:lvlText w:val="%3."/>
      <w:lvlJc w:val="right"/>
      <w:pPr>
        <w:ind w:left="2160" w:hanging="180"/>
      </w:pPr>
    </w:lvl>
    <w:lvl w:ilvl="3" w:tplc="8EF825D2" w:tentative="1">
      <w:start w:val="1"/>
      <w:numFmt w:val="decimal"/>
      <w:lvlText w:val="%4."/>
      <w:lvlJc w:val="left"/>
      <w:pPr>
        <w:ind w:left="2880" w:hanging="360"/>
      </w:pPr>
    </w:lvl>
    <w:lvl w:ilvl="4" w:tplc="6D6656B8" w:tentative="1">
      <w:start w:val="1"/>
      <w:numFmt w:val="lowerLetter"/>
      <w:lvlText w:val="%5."/>
      <w:lvlJc w:val="left"/>
      <w:pPr>
        <w:ind w:left="3600" w:hanging="360"/>
      </w:pPr>
    </w:lvl>
    <w:lvl w:ilvl="5" w:tplc="4B64A568" w:tentative="1">
      <w:start w:val="1"/>
      <w:numFmt w:val="lowerRoman"/>
      <w:lvlText w:val="%6."/>
      <w:lvlJc w:val="right"/>
      <w:pPr>
        <w:ind w:left="4320" w:hanging="180"/>
      </w:pPr>
    </w:lvl>
    <w:lvl w:ilvl="6" w:tplc="2FD8FC52" w:tentative="1">
      <w:start w:val="1"/>
      <w:numFmt w:val="decimal"/>
      <w:lvlText w:val="%7."/>
      <w:lvlJc w:val="left"/>
      <w:pPr>
        <w:ind w:left="5040" w:hanging="360"/>
      </w:pPr>
    </w:lvl>
    <w:lvl w:ilvl="7" w:tplc="A058FD0E" w:tentative="1">
      <w:start w:val="1"/>
      <w:numFmt w:val="lowerLetter"/>
      <w:lvlText w:val="%8."/>
      <w:lvlJc w:val="left"/>
      <w:pPr>
        <w:ind w:left="5760" w:hanging="360"/>
      </w:pPr>
    </w:lvl>
    <w:lvl w:ilvl="8" w:tplc="B0E4C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D15C7"/>
    <w:multiLevelType w:val="hybridMultilevel"/>
    <w:tmpl w:val="AA38D9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3315B"/>
    <w:multiLevelType w:val="hybridMultilevel"/>
    <w:tmpl w:val="74E262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396375"/>
    <w:multiLevelType w:val="hybridMultilevel"/>
    <w:tmpl w:val="878459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66D16"/>
    <w:multiLevelType w:val="hybridMultilevel"/>
    <w:tmpl w:val="BEDC6F10"/>
    <w:lvl w:ilvl="0" w:tplc="6A6E7988">
      <w:start w:val="1"/>
      <w:numFmt w:val="decimal"/>
      <w:lvlText w:val="%1."/>
      <w:lvlJc w:val="left"/>
      <w:pPr>
        <w:ind w:left="410" w:hanging="36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19" w15:restartNumberingAfterBreak="0">
    <w:nsid w:val="3A836E9B"/>
    <w:multiLevelType w:val="hybridMultilevel"/>
    <w:tmpl w:val="BEDC6F10"/>
    <w:lvl w:ilvl="0" w:tplc="6A6E7988">
      <w:start w:val="1"/>
      <w:numFmt w:val="decimal"/>
      <w:lvlText w:val="%1."/>
      <w:lvlJc w:val="left"/>
      <w:pPr>
        <w:ind w:left="410" w:hanging="36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20" w15:restartNumberingAfterBreak="0">
    <w:nsid w:val="3BC52E3D"/>
    <w:multiLevelType w:val="hybridMultilevel"/>
    <w:tmpl w:val="BEDC6F10"/>
    <w:lvl w:ilvl="0" w:tplc="6A6E7988">
      <w:start w:val="1"/>
      <w:numFmt w:val="decimal"/>
      <w:lvlText w:val="%1."/>
      <w:lvlJc w:val="left"/>
      <w:pPr>
        <w:ind w:left="410" w:hanging="36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21" w15:restartNumberingAfterBreak="0">
    <w:nsid w:val="41313B25"/>
    <w:multiLevelType w:val="hybridMultilevel"/>
    <w:tmpl w:val="D7D00054"/>
    <w:lvl w:ilvl="0" w:tplc="D7880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7CDA64" w:tentative="1">
      <w:start w:val="1"/>
      <w:numFmt w:val="lowerLetter"/>
      <w:lvlText w:val="%2."/>
      <w:lvlJc w:val="left"/>
      <w:pPr>
        <w:ind w:left="1440" w:hanging="360"/>
      </w:pPr>
    </w:lvl>
    <w:lvl w:ilvl="2" w:tplc="D888549A" w:tentative="1">
      <w:start w:val="1"/>
      <w:numFmt w:val="lowerRoman"/>
      <w:lvlText w:val="%3."/>
      <w:lvlJc w:val="right"/>
      <w:pPr>
        <w:ind w:left="2160" w:hanging="180"/>
      </w:pPr>
    </w:lvl>
    <w:lvl w:ilvl="3" w:tplc="F7A868E4" w:tentative="1">
      <w:start w:val="1"/>
      <w:numFmt w:val="decimal"/>
      <w:lvlText w:val="%4."/>
      <w:lvlJc w:val="left"/>
      <w:pPr>
        <w:ind w:left="2880" w:hanging="360"/>
      </w:pPr>
    </w:lvl>
    <w:lvl w:ilvl="4" w:tplc="64C45058" w:tentative="1">
      <w:start w:val="1"/>
      <w:numFmt w:val="lowerLetter"/>
      <w:lvlText w:val="%5."/>
      <w:lvlJc w:val="left"/>
      <w:pPr>
        <w:ind w:left="3600" w:hanging="360"/>
      </w:pPr>
    </w:lvl>
    <w:lvl w:ilvl="5" w:tplc="BADC3606" w:tentative="1">
      <w:start w:val="1"/>
      <w:numFmt w:val="lowerRoman"/>
      <w:lvlText w:val="%6."/>
      <w:lvlJc w:val="right"/>
      <w:pPr>
        <w:ind w:left="4320" w:hanging="180"/>
      </w:pPr>
    </w:lvl>
    <w:lvl w:ilvl="6" w:tplc="D2CC5F28" w:tentative="1">
      <w:start w:val="1"/>
      <w:numFmt w:val="decimal"/>
      <w:lvlText w:val="%7."/>
      <w:lvlJc w:val="left"/>
      <w:pPr>
        <w:ind w:left="5040" w:hanging="360"/>
      </w:pPr>
    </w:lvl>
    <w:lvl w:ilvl="7" w:tplc="145A0FAC" w:tentative="1">
      <w:start w:val="1"/>
      <w:numFmt w:val="lowerLetter"/>
      <w:lvlText w:val="%8."/>
      <w:lvlJc w:val="left"/>
      <w:pPr>
        <w:ind w:left="5760" w:hanging="360"/>
      </w:pPr>
    </w:lvl>
    <w:lvl w:ilvl="8" w:tplc="7E3ADA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A4C16"/>
    <w:multiLevelType w:val="hybridMultilevel"/>
    <w:tmpl w:val="F7B8DDDE"/>
    <w:lvl w:ilvl="0" w:tplc="709462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B1988EA2" w:tentative="1">
      <w:start w:val="1"/>
      <w:numFmt w:val="lowerLetter"/>
      <w:lvlText w:val="%2."/>
      <w:lvlJc w:val="left"/>
      <w:pPr>
        <w:ind w:left="1440" w:hanging="360"/>
      </w:pPr>
    </w:lvl>
    <w:lvl w:ilvl="2" w:tplc="5AB41308" w:tentative="1">
      <w:start w:val="1"/>
      <w:numFmt w:val="lowerRoman"/>
      <w:lvlText w:val="%3."/>
      <w:lvlJc w:val="right"/>
      <w:pPr>
        <w:ind w:left="2160" w:hanging="180"/>
      </w:pPr>
    </w:lvl>
    <w:lvl w:ilvl="3" w:tplc="69822344" w:tentative="1">
      <w:start w:val="1"/>
      <w:numFmt w:val="decimal"/>
      <w:lvlText w:val="%4."/>
      <w:lvlJc w:val="left"/>
      <w:pPr>
        <w:ind w:left="2880" w:hanging="360"/>
      </w:pPr>
    </w:lvl>
    <w:lvl w:ilvl="4" w:tplc="394C8000" w:tentative="1">
      <w:start w:val="1"/>
      <w:numFmt w:val="lowerLetter"/>
      <w:lvlText w:val="%5."/>
      <w:lvlJc w:val="left"/>
      <w:pPr>
        <w:ind w:left="3600" w:hanging="360"/>
      </w:pPr>
    </w:lvl>
    <w:lvl w:ilvl="5" w:tplc="E43EB614" w:tentative="1">
      <w:start w:val="1"/>
      <w:numFmt w:val="lowerRoman"/>
      <w:lvlText w:val="%6."/>
      <w:lvlJc w:val="right"/>
      <w:pPr>
        <w:ind w:left="4320" w:hanging="180"/>
      </w:pPr>
    </w:lvl>
    <w:lvl w:ilvl="6" w:tplc="B86A3F32" w:tentative="1">
      <w:start w:val="1"/>
      <w:numFmt w:val="decimal"/>
      <w:lvlText w:val="%7."/>
      <w:lvlJc w:val="left"/>
      <w:pPr>
        <w:ind w:left="5040" w:hanging="360"/>
      </w:pPr>
    </w:lvl>
    <w:lvl w:ilvl="7" w:tplc="E976180A" w:tentative="1">
      <w:start w:val="1"/>
      <w:numFmt w:val="lowerLetter"/>
      <w:lvlText w:val="%8."/>
      <w:lvlJc w:val="left"/>
      <w:pPr>
        <w:ind w:left="5760" w:hanging="360"/>
      </w:pPr>
    </w:lvl>
    <w:lvl w:ilvl="8" w:tplc="7EA02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7A5A"/>
    <w:multiLevelType w:val="hybridMultilevel"/>
    <w:tmpl w:val="B60688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261C3"/>
    <w:multiLevelType w:val="hybridMultilevel"/>
    <w:tmpl w:val="7F486CBA"/>
    <w:lvl w:ilvl="0" w:tplc="A6FC871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21BD2"/>
    <w:multiLevelType w:val="hybridMultilevel"/>
    <w:tmpl w:val="C92ADD06"/>
    <w:lvl w:ilvl="0" w:tplc="A1B8C0D4">
      <w:start w:val="1"/>
      <w:numFmt w:val="lowerRoman"/>
      <w:lvlText w:val="%1)"/>
      <w:lvlJc w:val="left"/>
      <w:pPr>
        <w:ind w:left="1080" w:hanging="720"/>
      </w:pPr>
    </w:lvl>
    <w:lvl w:ilvl="1" w:tplc="36663C8C">
      <w:start w:val="1"/>
      <w:numFmt w:val="lowerLetter"/>
      <w:lvlText w:val="%2."/>
      <w:lvlJc w:val="left"/>
      <w:pPr>
        <w:ind w:left="1440" w:hanging="360"/>
      </w:pPr>
    </w:lvl>
    <w:lvl w:ilvl="2" w:tplc="4F784156">
      <w:start w:val="1"/>
      <w:numFmt w:val="lowerRoman"/>
      <w:lvlText w:val="%3."/>
      <w:lvlJc w:val="right"/>
      <w:pPr>
        <w:ind w:left="2160" w:hanging="180"/>
      </w:pPr>
    </w:lvl>
    <w:lvl w:ilvl="3" w:tplc="D65AD3C8">
      <w:start w:val="1"/>
      <w:numFmt w:val="decimal"/>
      <w:lvlText w:val="%4."/>
      <w:lvlJc w:val="left"/>
      <w:pPr>
        <w:ind w:left="2880" w:hanging="360"/>
      </w:pPr>
    </w:lvl>
    <w:lvl w:ilvl="4" w:tplc="179AE036">
      <w:start w:val="1"/>
      <w:numFmt w:val="lowerLetter"/>
      <w:lvlText w:val="%5."/>
      <w:lvlJc w:val="left"/>
      <w:pPr>
        <w:ind w:left="3600" w:hanging="360"/>
      </w:pPr>
    </w:lvl>
    <w:lvl w:ilvl="5" w:tplc="01989E7A">
      <w:start w:val="1"/>
      <w:numFmt w:val="lowerRoman"/>
      <w:lvlText w:val="%6."/>
      <w:lvlJc w:val="right"/>
      <w:pPr>
        <w:ind w:left="4320" w:hanging="180"/>
      </w:pPr>
    </w:lvl>
    <w:lvl w:ilvl="6" w:tplc="348679CA">
      <w:start w:val="1"/>
      <w:numFmt w:val="decimal"/>
      <w:lvlText w:val="%7."/>
      <w:lvlJc w:val="left"/>
      <w:pPr>
        <w:ind w:left="5040" w:hanging="360"/>
      </w:pPr>
    </w:lvl>
    <w:lvl w:ilvl="7" w:tplc="A75ACEC2">
      <w:start w:val="1"/>
      <w:numFmt w:val="lowerLetter"/>
      <w:lvlText w:val="%8."/>
      <w:lvlJc w:val="left"/>
      <w:pPr>
        <w:ind w:left="5760" w:hanging="360"/>
      </w:pPr>
    </w:lvl>
    <w:lvl w:ilvl="8" w:tplc="6420A2F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3F6206"/>
    <w:multiLevelType w:val="hybridMultilevel"/>
    <w:tmpl w:val="432E929A"/>
    <w:lvl w:ilvl="0" w:tplc="95C2DF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C2E2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6C03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7862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5223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7EA2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3818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BE90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7CDF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5A51DC"/>
    <w:multiLevelType w:val="hybridMultilevel"/>
    <w:tmpl w:val="5E1A72E2"/>
    <w:lvl w:ilvl="0" w:tplc="E9C6F2AC">
      <w:start w:val="1"/>
      <w:numFmt w:val="lowerRoman"/>
      <w:lvlText w:val="%1)"/>
      <w:lvlJc w:val="left"/>
      <w:pPr>
        <w:ind w:left="1080" w:hanging="720"/>
      </w:pPr>
    </w:lvl>
    <w:lvl w:ilvl="1" w:tplc="66401330">
      <w:start w:val="1"/>
      <w:numFmt w:val="lowerLetter"/>
      <w:lvlText w:val="%2."/>
      <w:lvlJc w:val="left"/>
      <w:pPr>
        <w:ind w:left="1440" w:hanging="360"/>
      </w:pPr>
    </w:lvl>
    <w:lvl w:ilvl="2" w:tplc="57908992">
      <w:start w:val="1"/>
      <w:numFmt w:val="lowerRoman"/>
      <w:lvlText w:val="%3."/>
      <w:lvlJc w:val="right"/>
      <w:pPr>
        <w:ind w:left="2160" w:hanging="180"/>
      </w:pPr>
    </w:lvl>
    <w:lvl w:ilvl="3" w:tplc="0E00529C">
      <w:start w:val="1"/>
      <w:numFmt w:val="decimal"/>
      <w:lvlText w:val="%4."/>
      <w:lvlJc w:val="left"/>
      <w:pPr>
        <w:ind w:left="2880" w:hanging="360"/>
      </w:pPr>
    </w:lvl>
    <w:lvl w:ilvl="4" w:tplc="C3AE641C">
      <w:start w:val="1"/>
      <w:numFmt w:val="lowerLetter"/>
      <w:lvlText w:val="%5."/>
      <w:lvlJc w:val="left"/>
      <w:pPr>
        <w:ind w:left="3600" w:hanging="360"/>
      </w:pPr>
    </w:lvl>
    <w:lvl w:ilvl="5" w:tplc="FE640D1C">
      <w:start w:val="1"/>
      <w:numFmt w:val="lowerRoman"/>
      <w:lvlText w:val="%6."/>
      <w:lvlJc w:val="right"/>
      <w:pPr>
        <w:ind w:left="4320" w:hanging="180"/>
      </w:pPr>
    </w:lvl>
    <w:lvl w:ilvl="6" w:tplc="5E401F6E">
      <w:start w:val="1"/>
      <w:numFmt w:val="decimal"/>
      <w:lvlText w:val="%7."/>
      <w:lvlJc w:val="left"/>
      <w:pPr>
        <w:ind w:left="5040" w:hanging="360"/>
      </w:pPr>
    </w:lvl>
    <w:lvl w:ilvl="7" w:tplc="19B80BCC">
      <w:start w:val="1"/>
      <w:numFmt w:val="lowerLetter"/>
      <w:lvlText w:val="%8."/>
      <w:lvlJc w:val="left"/>
      <w:pPr>
        <w:ind w:left="5760" w:hanging="360"/>
      </w:pPr>
    </w:lvl>
    <w:lvl w:ilvl="8" w:tplc="D76CCD8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55E24"/>
    <w:multiLevelType w:val="hybridMultilevel"/>
    <w:tmpl w:val="CFD6F108"/>
    <w:lvl w:ilvl="0" w:tplc="C7A6D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660D9A" w:tentative="1">
      <w:start w:val="1"/>
      <w:numFmt w:val="lowerLetter"/>
      <w:lvlText w:val="%2."/>
      <w:lvlJc w:val="left"/>
      <w:pPr>
        <w:ind w:left="1440" w:hanging="360"/>
      </w:pPr>
    </w:lvl>
    <w:lvl w:ilvl="2" w:tplc="3E8E3F9E" w:tentative="1">
      <w:start w:val="1"/>
      <w:numFmt w:val="lowerRoman"/>
      <w:lvlText w:val="%3."/>
      <w:lvlJc w:val="right"/>
      <w:pPr>
        <w:ind w:left="2160" w:hanging="180"/>
      </w:pPr>
    </w:lvl>
    <w:lvl w:ilvl="3" w:tplc="EB920958" w:tentative="1">
      <w:start w:val="1"/>
      <w:numFmt w:val="decimal"/>
      <w:lvlText w:val="%4."/>
      <w:lvlJc w:val="left"/>
      <w:pPr>
        <w:ind w:left="2880" w:hanging="360"/>
      </w:pPr>
    </w:lvl>
    <w:lvl w:ilvl="4" w:tplc="C44874DE" w:tentative="1">
      <w:start w:val="1"/>
      <w:numFmt w:val="lowerLetter"/>
      <w:lvlText w:val="%5."/>
      <w:lvlJc w:val="left"/>
      <w:pPr>
        <w:ind w:left="3600" w:hanging="360"/>
      </w:pPr>
    </w:lvl>
    <w:lvl w:ilvl="5" w:tplc="E1AE6646" w:tentative="1">
      <w:start w:val="1"/>
      <w:numFmt w:val="lowerRoman"/>
      <w:lvlText w:val="%6."/>
      <w:lvlJc w:val="right"/>
      <w:pPr>
        <w:ind w:left="4320" w:hanging="180"/>
      </w:pPr>
    </w:lvl>
    <w:lvl w:ilvl="6" w:tplc="1618DB04" w:tentative="1">
      <w:start w:val="1"/>
      <w:numFmt w:val="decimal"/>
      <w:lvlText w:val="%7."/>
      <w:lvlJc w:val="left"/>
      <w:pPr>
        <w:ind w:left="5040" w:hanging="360"/>
      </w:pPr>
    </w:lvl>
    <w:lvl w:ilvl="7" w:tplc="B47C8900" w:tentative="1">
      <w:start w:val="1"/>
      <w:numFmt w:val="lowerLetter"/>
      <w:lvlText w:val="%8."/>
      <w:lvlJc w:val="left"/>
      <w:pPr>
        <w:ind w:left="5760" w:hanging="360"/>
      </w:pPr>
    </w:lvl>
    <w:lvl w:ilvl="8" w:tplc="50F8D0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04476F"/>
    <w:multiLevelType w:val="hybridMultilevel"/>
    <w:tmpl w:val="B60688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429D0"/>
    <w:multiLevelType w:val="hybridMultilevel"/>
    <w:tmpl w:val="A488A71E"/>
    <w:lvl w:ilvl="0" w:tplc="C0368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BA112C" w:tentative="1">
      <w:start w:val="1"/>
      <w:numFmt w:val="lowerLetter"/>
      <w:lvlText w:val="%2."/>
      <w:lvlJc w:val="left"/>
      <w:pPr>
        <w:ind w:left="1440" w:hanging="360"/>
      </w:pPr>
    </w:lvl>
    <w:lvl w:ilvl="2" w:tplc="35D456A6" w:tentative="1">
      <w:start w:val="1"/>
      <w:numFmt w:val="lowerRoman"/>
      <w:lvlText w:val="%3."/>
      <w:lvlJc w:val="right"/>
      <w:pPr>
        <w:ind w:left="2160" w:hanging="180"/>
      </w:pPr>
    </w:lvl>
    <w:lvl w:ilvl="3" w:tplc="84E817F0" w:tentative="1">
      <w:start w:val="1"/>
      <w:numFmt w:val="decimal"/>
      <w:lvlText w:val="%4."/>
      <w:lvlJc w:val="left"/>
      <w:pPr>
        <w:ind w:left="2880" w:hanging="360"/>
      </w:pPr>
    </w:lvl>
    <w:lvl w:ilvl="4" w:tplc="C7823F30" w:tentative="1">
      <w:start w:val="1"/>
      <w:numFmt w:val="lowerLetter"/>
      <w:lvlText w:val="%5."/>
      <w:lvlJc w:val="left"/>
      <w:pPr>
        <w:ind w:left="3600" w:hanging="360"/>
      </w:pPr>
    </w:lvl>
    <w:lvl w:ilvl="5" w:tplc="A8DEEFE8" w:tentative="1">
      <w:start w:val="1"/>
      <w:numFmt w:val="lowerRoman"/>
      <w:lvlText w:val="%6."/>
      <w:lvlJc w:val="right"/>
      <w:pPr>
        <w:ind w:left="4320" w:hanging="180"/>
      </w:pPr>
    </w:lvl>
    <w:lvl w:ilvl="6" w:tplc="22E8943C" w:tentative="1">
      <w:start w:val="1"/>
      <w:numFmt w:val="decimal"/>
      <w:lvlText w:val="%7."/>
      <w:lvlJc w:val="left"/>
      <w:pPr>
        <w:ind w:left="5040" w:hanging="360"/>
      </w:pPr>
    </w:lvl>
    <w:lvl w:ilvl="7" w:tplc="4ACE2BBA" w:tentative="1">
      <w:start w:val="1"/>
      <w:numFmt w:val="lowerLetter"/>
      <w:lvlText w:val="%8."/>
      <w:lvlJc w:val="left"/>
      <w:pPr>
        <w:ind w:left="5760" w:hanging="360"/>
      </w:pPr>
    </w:lvl>
    <w:lvl w:ilvl="8" w:tplc="CAC43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15FF7"/>
    <w:multiLevelType w:val="hybridMultilevel"/>
    <w:tmpl w:val="38B611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70223"/>
    <w:multiLevelType w:val="hybridMultilevel"/>
    <w:tmpl w:val="357C65E2"/>
    <w:lvl w:ilvl="0" w:tplc="C1BCC5F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809CA"/>
    <w:multiLevelType w:val="hybridMultilevel"/>
    <w:tmpl w:val="246CC1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E81D7B"/>
    <w:multiLevelType w:val="hybridMultilevel"/>
    <w:tmpl w:val="98B0415A"/>
    <w:lvl w:ilvl="0" w:tplc="41387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0BE54" w:tentative="1">
      <w:start w:val="1"/>
      <w:numFmt w:val="lowerLetter"/>
      <w:lvlText w:val="%2."/>
      <w:lvlJc w:val="left"/>
      <w:pPr>
        <w:ind w:left="1440" w:hanging="360"/>
      </w:pPr>
    </w:lvl>
    <w:lvl w:ilvl="2" w:tplc="368E57E4" w:tentative="1">
      <w:start w:val="1"/>
      <w:numFmt w:val="lowerRoman"/>
      <w:lvlText w:val="%3."/>
      <w:lvlJc w:val="right"/>
      <w:pPr>
        <w:ind w:left="2160" w:hanging="180"/>
      </w:pPr>
    </w:lvl>
    <w:lvl w:ilvl="3" w:tplc="2826BA90" w:tentative="1">
      <w:start w:val="1"/>
      <w:numFmt w:val="decimal"/>
      <w:lvlText w:val="%4."/>
      <w:lvlJc w:val="left"/>
      <w:pPr>
        <w:ind w:left="2880" w:hanging="360"/>
      </w:pPr>
    </w:lvl>
    <w:lvl w:ilvl="4" w:tplc="99C6D6A2" w:tentative="1">
      <w:start w:val="1"/>
      <w:numFmt w:val="lowerLetter"/>
      <w:lvlText w:val="%5."/>
      <w:lvlJc w:val="left"/>
      <w:pPr>
        <w:ind w:left="3600" w:hanging="360"/>
      </w:pPr>
    </w:lvl>
    <w:lvl w:ilvl="5" w:tplc="9A761700" w:tentative="1">
      <w:start w:val="1"/>
      <w:numFmt w:val="lowerRoman"/>
      <w:lvlText w:val="%6."/>
      <w:lvlJc w:val="right"/>
      <w:pPr>
        <w:ind w:left="4320" w:hanging="180"/>
      </w:pPr>
    </w:lvl>
    <w:lvl w:ilvl="6" w:tplc="AE403904" w:tentative="1">
      <w:start w:val="1"/>
      <w:numFmt w:val="decimal"/>
      <w:lvlText w:val="%7."/>
      <w:lvlJc w:val="left"/>
      <w:pPr>
        <w:ind w:left="5040" w:hanging="360"/>
      </w:pPr>
    </w:lvl>
    <w:lvl w:ilvl="7" w:tplc="9ECC7412" w:tentative="1">
      <w:start w:val="1"/>
      <w:numFmt w:val="lowerLetter"/>
      <w:lvlText w:val="%8."/>
      <w:lvlJc w:val="left"/>
      <w:pPr>
        <w:ind w:left="5760" w:hanging="360"/>
      </w:pPr>
    </w:lvl>
    <w:lvl w:ilvl="8" w:tplc="49DCF6F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29"/>
  </w:num>
  <w:num w:numId="6">
    <w:abstractNumId w:val="3"/>
  </w:num>
  <w:num w:numId="7">
    <w:abstractNumId w:val="10"/>
  </w:num>
  <w:num w:numId="8">
    <w:abstractNumId w:val="22"/>
  </w:num>
  <w:num w:numId="9">
    <w:abstractNumId w:val="1"/>
  </w:num>
  <w:num w:numId="10">
    <w:abstractNumId w:val="32"/>
  </w:num>
  <w:num w:numId="11">
    <w:abstractNumId w:val="21"/>
  </w:num>
  <w:num w:numId="12">
    <w:abstractNumId w:val="3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0"/>
  </w:num>
  <w:num w:numId="17">
    <w:abstractNumId w:val="17"/>
  </w:num>
  <w:num w:numId="18">
    <w:abstractNumId w:val="34"/>
  </w:num>
  <w:num w:numId="19">
    <w:abstractNumId w:val="24"/>
  </w:num>
  <w:num w:numId="20">
    <w:abstractNumId w:val="25"/>
  </w:num>
  <w:num w:numId="21">
    <w:abstractNumId w:val="15"/>
  </w:num>
  <w:num w:numId="22">
    <w:abstractNumId w:val="31"/>
  </w:num>
  <w:num w:numId="23">
    <w:abstractNumId w:val="11"/>
  </w:num>
  <w:num w:numId="24">
    <w:abstractNumId w:val="23"/>
  </w:num>
  <w:num w:numId="25">
    <w:abstractNumId w:val="5"/>
  </w:num>
  <w:num w:numId="26">
    <w:abstractNumId w:val="33"/>
  </w:num>
  <w:num w:numId="27">
    <w:abstractNumId w:val="14"/>
  </w:num>
  <w:num w:numId="28">
    <w:abstractNumId w:val="7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0"/>
  </w:num>
  <w:num w:numId="32">
    <w:abstractNumId w:val="9"/>
  </w:num>
  <w:num w:numId="33">
    <w:abstractNumId w:val="19"/>
  </w:num>
  <w:num w:numId="34">
    <w:abstractNumId w:val="12"/>
  </w:num>
  <w:num w:numId="35">
    <w:abstractNumId w:val="0"/>
  </w:num>
  <w:num w:numId="36">
    <w:abstractNumId w:val="35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3D3"/>
    <w:rsid w:val="00000E58"/>
    <w:rsid w:val="00002690"/>
    <w:rsid w:val="00002C7A"/>
    <w:rsid w:val="00003DE7"/>
    <w:rsid w:val="000063D7"/>
    <w:rsid w:val="00007211"/>
    <w:rsid w:val="000127A3"/>
    <w:rsid w:val="00014059"/>
    <w:rsid w:val="00014900"/>
    <w:rsid w:val="00016280"/>
    <w:rsid w:val="000204D1"/>
    <w:rsid w:val="00021B59"/>
    <w:rsid w:val="00022E4A"/>
    <w:rsid w:val="00023825"/>
    <w:rsid w:val="00024479"/>
    <w:rsid w:val="000262B0"/>
    <w:rsid w:val="00027B68"/>
    <w:rsid w:val="00031295"/>
    <w:rsid w:val="000344BA"/>
    <w:rsid w:val="000470A2"/>
    <w:rsid w:val="00047D7A"/>
    <w:rsid w:val="0005357D"/>
    <w:rsid w:val="00054399"/>
    <w:rsid w:val="000612A3"/>
    <w:rsid w:val="00062060"/>
    <w:rsid w:val="000623E7"/>
    <w:rsid w:val="000636D7"/>
    <w:rsid w:val="000674D7"/>
    <w:rsid w:val="0007150F"/>
    <w:rsid w:val="00071615"/>
    <w:rsid w:val="00071E1A"/>
    <w:rsid w:val="00071F26"/>
    <w:rsid w:val="00072269"/>
    <w:rsid w:val="00072A8C"/>
    <w:rsid w:val="00076C60"/>
    <w:rsid w:val="0007729D"/>
    <w:rsid w:val="0007753C"/>
    <w:rsid w:val="0008096B"/>
    <w:rsid w:val="00081AF4"/>
    <w:rsid w:val="000829DA"/>
    <w:rsid w:val="00085A45"/>
    <w:rsid w:val="00087466"/>
    <w:rsid w:val="00087B84"/>
    <w:rsid w:val="0009093D"/>
    <w:rsid w:val="00092B6D"/>
    <w:rsid w:val="000956BA"/>
    <w:rsid w:val="000A0278"/>
    <w:rsid w:val="000A2550"/>
    <w:rsid w:val="000A2C10"/>
    <w:rsid w:val="000A3E1B"/>
    <w:rsid w:val="000A446E"/>
    <w:rsid w:val="000A5730"/>
    <w:rsid w:val="000A5BA6"/>
    <w:rsid w:val="000A6394"/>
    <w:rsid w:val="000B3FD4"/>
    <w:rsid w:val="000B46CA"/>
    <w:rsid w:val="000B6494"/>
    <w:rsid w:val="000B664D"/>
    <w:rsid w:val="000C038A"/>
    <w:rsid w:val="000C067D"/>
    <w:rsid w:val="000C0802"/>
    <w:rsid w:val="000C0D2F"/>
    <w:rsid w:val="000C5E3F"/>
    <w:rsid w:val="000C6598"/>
    <w:rsid w:val="000C677B"/>
    <w:rsid w:val="000D035A"/>
    <w:rsid w:val="000D3BBF"/>
    <w:rsid w:val="000D6B96"/>
    <w:rsid w:val="000E15A8"/>
    <w:rsid w:val="000E44F8"/>
    <w:rsid w:val="000F00EA"/>
    <w:rsid w:val="000F4C43"/>
    <w:rsid w:val="000F627F"/>
    <w:rsid w:val="000F7135"/>
    <w:rsid w:val="0010009E"/>
    <w:rsid w:val="001003F8"/>
    <w:rsid w:val="001010D9"/>
    <w:rsid w:val="00103173"/>
    <w:rsid w:val="00103B7A"/>
    <w:rsid w:val="001045AB"/>
    <w:rsid w:val="00111137"/>
    <w:rsid w:val="00111159"/>
    <w:rsid w:val="00112DDB"/>
    <w:rsid w:val="001132F6"/>
    <w:rsid w:val="001139FA"/>
    <w:rsid w:val="00113D70"/>
    <w:rsid w:val="00114603"/>
    <w:rsid w:val="001146EB"/>
    <w:rsid w:val="0011690F"/>
    <w:rsid w:val="00123CA5"/>
    <w:rsid w:val="001251F8"/>
    <w:rsid w:val="00125C00"/>
    <w:rsid w:val="001260C4"/>
    <w:rsid w:val="00126F5F"/>
    <w:rsid w:val="00130DFA"/>
    <w:rsid w:val="001325C6"/>
    <w:rsid w:val="00136FB4"/>
    <w:rsid w:val="001373E4"/>
    <w:rsid w:val="00137D5C"/>
    <w:rsid w:val="001404AD"/>
    <w:rsid w:val="001445B5"/>
    <w:rsid w:val="001451E9"/>
    <w:rsid w:val="00145D43"/>
    <w:rsid w:val="00151CC8"/>
    <w:rsid w:val="00152AEF"/>
    <w:rsid w:val="00153001"/>
    <w:rsid w:val="00153638"/>
    <w:rsid w:val="00153DE8"/>
    <w:rsid w:val="00154091"/>
    <w:rsid w:val="001548F5"/>
    <w:rsid w:val="00156142"/>
    <w:rsid w:val="00157C1A"/>
    <w:rsid w:val="00162567"/>
    <w:rsid w:val="001648FC"/>
    <w:rsid w:val="00165094"/>
    <w:rsid w:val="00165699"/>
    <w:rsid w:val="00166A0A"/>
    <w:rsid w:val="00166CD5"/>
    <w:rsid w:val="00167500"/>
    <w:rsid w:val="00170B35"/>
    <w:rsid w:val="00170FC0"/>
    <w:rsid w:val="001723F2"/>
    <w:rsid w:val="00172496"/>
    <w:rsid w:val="00172CD5"/>
    <w:rsid w:val="001733D1"/>
    <w:rsid w:val="001753BA"/>
    <w:rsid w:val="001761C0"/>
    <w:rsid w:val="00186996"/>
    <w:rsid w:val="001916AE"/>
    <w:rsid w:val="00192C46"/>
    <w:rsid w:val="0019446A"/>
    <w:rsid w:val="001A123B"/>
    <w:rsid w:val="001A2141"/>
    <w:rsid w:val="001A3CA6"/>
    <w:rsid w:val="001A4CD2"/>
    <w:rsid w:val="001A548C"/>
    <w:rsid w:val="001A7B60"/>
    <w:rsid w:val="001B40FA"/>
    <w:rsid w:val="001B7A65"/>
    <w:rsid w:val="001C2BCA"/>
    <w:rsid w:val="001C476C"/>
    <w:rsid w:val="001C5C6D"/>
    <w:rsid w:val="001C7CBF"/>
    <w:rsid w:val="001D3637"/>
    <w:rsid w:val="001D53F0"/>
    <w:rsid w:val="001D7CE0"/>
    <w:rsid w:val="001E0C65"/>
    <w:rsid w:val="001E3711"/>
    <w:rsid w:val="001E41F3"/>
    <w:rsid w:val="001E5B09"/>
    <w:rsid w:val="001E5C4E"/>
    <w:rsid w:val="001E5C52"/>
    <w:rsid w:val="001E6C92"/>
    <w:rsid w:val="001E74B0"/>
    <w:rsid w:val="001F18F5"/>
    <w:rsid w:val="001F329C"/>
    <w:rsid w:val="001F4BFF"/>
    <w:rsid w:val="001F5964"/>
    <w:rsid w:val="001F5AFA"/>
    <w:rsid w:val="001F72C0"/>
    <w:rsid w:val="002013F4"/>
    <w:rsid w:val="00203C27"/>
    <w:rsid w:val="00211F8B"/>
    <w:rsid w:val="0021241E"/>
    <w:rsid w:val="00212C6C"/>
    <w:rsid w:val="00213F72"/>
    <w:rsid w:val="002171C5"/>
    <w:rsid w:val="00217BD2"/>
    <w:rsid w:val="00223181"/>
    <w:rsid w:val="00224088"/>
    <w:rsid w:val="002253CC"/>
    <w:rsid w:val="002304AA"/>
    <w:rsid w:val="0023059C"/>
    <w:rsid w:val="002320D6"/>
    <w:rsid w:val="002335B5"/>
    <w:rsid w:val="002338D1"/>
    <w:rsid w:val="00234155"/>
    <w:rsid w:val="0023423F"/>
    <w:rsid w:val="002342A5"/>
    <w:rsid w:val="00234E51"/>
    <w:rsid w:val="00235EE8"/>
    <w:rsid w:val="0024169A"/>
    <w:rsid w:val="00242ACC"/>
    <w:rsid w:val="00243EAE"/>
    <w:rsid w:val="00247368"/>
    <w:rsid w:val="0025077E"/>
    <w:rsid w:val="002554B8"/>
    <w:rsid w:val="00256EAC"/>
    <w:rsid w:val="0026004D"/>
    <w:rsid w:val="00261B2E"/>
    <w:rsid w:val="00263955"/>
    <w:rsid w:val="00265F6C"/>
    <w:rsid w:val="0027021F"/>
    <w:rsid w:val="002703C1"/>
    <w:rsid w:val="00275D12"/>
    <w:rsid w:val="00275DDA"/>
    <w:rsid w:val="00280CB4"/>
    <w:rsid w:val="0028381A"/>
    <w:rsid w:val="002841F8"/>
    <w:rsid w:val="00284CAF"/>
    <w:rsid w:val="00285401"/>
    <w:rsid w:val="002860C4"/>
    <w:rsid w:val="00290456"/>
    <w:rsid w:val="00293579"/>
    <w:rsid w:val="00293F77"/>
    <w:rsid w:val="00294B1F"/>
    <w:rsid w:val="00294C55"/>
    <w:rsid w:val="002A0DEE"/>
    <w:rsid w:val="002A4644"/>
    <w:rsid w:val="002A6C34"/>
    <w:rsid w:val="002A7084"/>
    <w:rsid w:val="002B0699"/>
    <w:rsid w:val="002B2D88"/>
    <w:rsid w:val="002B44E4"/>
    <w:rsid w:val="002B4E74"/>
    <w:rsid w:val="002B5741"/>
    <w:rsid w:val="002C5103"/>
    <w:rsid w:val="002C6805"/>
    <w:rsid w:val="002D0B5E"/>
    <w:rsid w:val="002D4A81"/>
    <w:rsid w:val="002D4F4A"/>
    <w:rsid w:val="002D703E"/>
    <w:rsid w:val="002E18AB"/>
    <w:rsid w:val="002E4BAB"/>
    <w:rsid w:val="002E5823"/>
    <w:rsid w:val="002E69EC"/>
    <w:rsid w:val="002F1C4C"/>
    <w:rsid w:val="002F2259"/>
    <w:rsid w:val="002F3971"/>
    <w:rsid w:val="002F461E"/>
    <w:rsid w:val="002F6387"/>
    <w:rsid w:val="002F64C6"/>
    <w:rsid w:val="002F664F"/>
    <w:rsid w:val="00302F86"/>
    <w:rsid w:val="00305409"/>
    <w:rsid w:val="003063A3"/>
    <w:rsid w:val="00306885"/>
    <w:rsid w:val="0030695B"/>
    <w:rsid w:val="00307541"/>
    <w:rsid w:val="00310CBC"/>
    <w:rsid w:val="00312305"/>
    <w:rsid w:val="00313029"/>
    <w:rsid w:val="003130AF"/>
    <w:rsid w:val="00321215"/>
    <w:rsid w:val="00322641"/>
    <w:rsid w:val="00325D48"/>
    <w:rsid w:val="003260DB"/>
    <w:rsid w:val="003268C2"/>
    <w:rsid w:val="00330815"/>
    <w:rsid w:val="0033277D"/>
    <w:rsid w:val="00340071"/>
    <w:rsid w:val="0034100C"/>
    <w:rsid w:val="0035169A"/>
    <w:rsid w:val="003539E7"/>
    <w:rsid w:val="0035471C"/>
    <w:rsid w:val="00355073"/>
    <w:rsid w:val="003558E0"/>
    <w:rsid w:val="00356FF1"/>
    <w:rsid w:val="0036290A"/>
    <w:rsid w:val="0036311B"/>
    <w:rsid w:val="00363BA0"/>
    <w:rsid w:val="00365752"/>
    <w:rsid w:val="00366A71"/>
    <w:rsid w:val="00367249"/>
    <w:rsid w:val="003702A9"/>
    <w:rsid w:val="00371178"/>
    <w:rsid w:val="003718B7"/>
    <w:rsid w:val="00374018"/>
    <w:rsid w:val="00376BE1"/>
    <w:rsid w:val="00381C4C"/>
    <w:rsid w:val="0038399D"/>
    <w:rsid w:val="00385163"/>
    <w:rsid w:val="0038568D"/>
    <w:rsid w:val="00385A48"/>
    <w:rsid w:val="003913CE"/>
    <w:rsid w:val="003924C8"/>
    <w:rsid w:val="00392C22"/>
    <w:rsid w:val="003974F2"/>
    <w:rsid w:val="003A0FB1"/>
    <w:rsid w:val="003A4239"/>
    <w:rsid w:val="003A5DED"/>
    <w:rsid w:val="003B0310"/>
    <w:rsid w:val="003B4D4A"/>
    <w:rsid w:val="003B7ACE"/>
    <w:rsid w:val="003C0740"/>
    <w:rsid w:val="003C6AF9"/>
    <w:rsid w:val="003D1C73"/>
    <w:rsid w:val="003D21F6"/>
    <w:rsid w:val="003D2AB2"/>
    <w:rsid w:val="003D49EC"/>
    <w:rsid w:val="003D4E66"/>
    <w:rsid w:val="003D4F40"/>
    <w:rsid w:val="003E0A18"/>
    <w:rsid w:val="003E1A36"/>
    <w:rsid w:val="003E2A89"/>
    <w:rsid w:val="003E567D"/>
    <w:rsid w:val="003E58D9"/>
    <w:rsid w:val="003F3F6F"/>
    <w:rsid w:val="003F4692"/>
    <w:rsid w:val="004012E3"/>
    <w:rsid w:val="00402517"/>
    <w:rsid w:val="00404E5C"/>
    <w:rsid w:val="00405EF0"/>
    <w:rsid w:val="0041025B"/>
    <w:rsid w:val="00412285"/>
    <w:rsid w:val="004138AB"/>
    <w:rsid w:val="0041535E"/>
    <w:rsid w:val="0041631B"/>
    <w:rsid w:val="00416439"/>
    <w:rsid w:val="00416E8D"/>
    <w:rsid w:val="00421708"/>
    <w:rsid w:val="00422BF0"/>
    <w:rsid w:val="004242A0"/>
    <w:rsid w:val="004242F1"/>
    <w:rsid w:val="004248D4"/>
    <w:rsid w:val="00425BB5"/>
    <w:rsid w:val="004343CE"/>
    <w:rsid w:val="00434BD6"/>
    <w:rsid w:val="00441AF6"/>
    <w:rsid w:val="00441EAF"/>
    <w:rsid w:val="00442621"/>
    <w:rsid w:val="0044619B"/>
    <w:rsid w:val="00447934"/>
    <w:rsid w:val="00447D80"/>
    <w:rsid w:val="0045047A"/>
    <w:rsid w:val="004578E6"/>
    <w:rsid w:val="00460D35"/>
    <w:rsid w:val="004621E4"/>
    <w:rsid w:val="00462434"/>
    <w:rsid w:val="0046357C"/>
    <w:rsid w:val="00463646"/>
    <w:rsid w:val="00464016"/>
    <w:rsid w:val="004644D9"/>
    <w:rsid w:val="00465CC5"/>
    <w:rsid w:val="00466DFC"/>
    <w:rsid w:val="0047210B"/>
    <w:rsid w:val="00472337"/>
    <w:rsid w:val="004724AF"/>
    <w:rsid w:val="004732A7"/>
    <w:rsid w:val="00481927"/>
    <w:rsid w:val="00481EDB"/>
    <w:rsid w:val="00484445"/>
    <w:rsid w:val="00484D93"/>
    <w:rsid w:val="00486FDC"/>
    <w:rsid w:val="00491827"/>
    <w:rsid w:val="004928DB"/>
    <w:rsid w:val="00494E55"/>
    <w:rsid w:val="004A5876"/>
    <w:rsid w:val="004A6AF3"/>
    <w:rsid w:val="004B21A5"/>
    <w:rsid w:val="004B5E7C"/>
    <w:rsid w:val="004B75B7"/>
    <w:rsid w:val="004C0423"/>
    <w:rsid w:val="004C19BD"/>
    <w:rsid w:val="004C3534"/>
    <w:rsid w:val="004C4BFE"/>
    <w:rsid w:val="004C56B0"/>
    <w:rsid w:val="004D004B"/>
    <w:rsid w:val="004D2B25"/>
    <w:rsid w:val="004D3B99"/>
    <w:rsid w:val="004E0B15"/>
    <w:rsid w:val="004E5C76"/>
    <w:rsid w:val="004E7480"/>
    <w:rsid w:val="004F0D41"/>
    <w:rsid w:val="00502259"/>
    <w:rsid w:val="00504DCC"/>
    <w:rsid w:val="005052A0"/>
    <w:rsid w:val="00505C8E"/>
    <w:rsid w:val="00505F3D"/>
    <w:rsid w:val="00507378"/>
    <w:rsid w:val="00513ECC"/>
    <w:rsid w:val="005144CC"/>
    <w:rsid w:val="00514967"/>
    <w:rsid w:val="0051580D"/>
    <w:rsid w:val="00517CD7"/>
    <w:rsid w:val="00520632"/>
    <w:rsid w:val="00521FCD"/>
    <w:rsid w:val="00522386"/>
    <w:rsid w:val="005225A0"/>
    <w:rsid w:val="00525B48"/>
    <w:rsid w:val="00536B0D"/>
    <w:rsid w:val="00536BD5"/>
    <w:rsid w:val="00536E3F"/>
    <w:rsid w:val="00537651"/>
    <w:rsid w:val="005405F6"/>
    <w:rsid w:val="00540BA3"/>
    <w:rsid w:val="00541C2B"/>
    <w:rsid w:val="00541D9C"/>
    <w:rsid w:val="00542A04"/>
    <w:rsid w:val="00544B1C"/>
    <w:rsid w:val="005458AE"/>
    <w:rsid w:val="00546FBA"/>
    <w:rsid w:val="005508F1"/>
    <w:rsid w:val="0055405A"/>
    <w:rsid w:val="005600EE"/>
    <w:rsid w:val="00560464"/>
    <w:rsid w:val="00563933"/>
    <w:rsid w:val="0056421A"/>
    <w:rsid w:val="00572C7B"/>
    <w:rsid w:val="00575085"/>
    <w:rsid w:val="00586C96"/>
    <w:rsid w:val="00586D6B"/>
    <w:rsid w:val="005915D4"/>
    <w:rsid w:val="00592D74"/>
    <w:rsid w:val="0059392A"/>
    <w:rsid w:val="00593C9C"/>
    <w:rsid w:val="00593F0D"/>
    <w:rsid w:val="00594C0B"/>
    <w:rsid w:val="00597C43"/>
    <w:rsid w:val="005A0F17"/>
    <w:rsid w:val="005A2946"/>
    <w:rsid w:val="005A3A99"/>
    <w:rsid w:val="005A405A"/>
    <w:rsid w:val="005A4D9A"/>
    <w:rsid w:val="005A584E"/>
    <w:rsid w:val="005A6676"/>
    <w:rsid w:val="005B04E2"/>
    <w:rsid w:val="005B1322"/>
    <w:rsid w:val="005B1F24"/>
    <w:rsid w:val="005B2B37"/>
    <w:rsid w:val="005B38F4"/>
    <w:rsid w:val="005B79BF"/>
    <w:rsid w:val="005C599B"/>
    <w:rsid w:val="005C6A59"/>
    <w:rsid w:val="005D0A5E"/>
    <w:rsid w:val="005D10EC"/>
    <w:rsid w:val="005D276A"/>
    <w:rsid w:val="005D3C22"/>
    <w:rsid w:val="005D3E99"/>
    <w:rsid w:val="005D4255"/>
    <w:rsid w:val="005D7B12"/>
    <w:rsid w:val="005E1B58"/>
    <w:rsid w:val="005E2509"/>
    <w:rsid w:val="005E2669"/>
    <w:rsid w:val="005E2C44"/>
    <w:rsid w:val="005E5010"/>
    <w:rsid w:val="005E7298"/>
    <w:rsid w:val="005F0DBC"/>
    <w:rsid w:val="005F22B8"/>
    <w:rsid w:val="005F2391"/>
    <w:rsid w:val="005F309F"/>
    <w:rsid w:val="00601125"/>
    <w:rsid w:val="00605C3E"/>
    <w:rsid w:val="00605C4E"/>
    <w:rsid w:val="006112DE"/>
    <w:rsid w:val="00613A17"/>
    <w:rsid w:val="00615344"/>
    <w:rsid w:val="0061539E"/>
    <w:rsid w:val="006159E4"/>
    <w:rsid w:val="0061731C"/>
    <w:rsid w:val="00617411"/>
    <w:rsid w:val="006205F1"/>
    <w:rsid w:val="00621188"/>
    <w:rsid w:val="00621758"/>
    <w:rsid w:val="0062279C"/>
    <w:rsid w:val="00622FD7"/>
    <w:rsid w:val="0062533C"/>
    <w:rsid w:val="006257ED"/>
    <w:rsid w:val="0063759E"/>
    <w:rsid w:val="006436E1"/>
    <w:rsid w:val="0064494C"/>
    <w:rsid w:val="00645D9C"/>
    <w:rsid w:val="00646974"/>
    <w:rsid w:val="006502E3"/>
    <w:rsid w:val="00654137"/>
    <w:rsid w:val="00654D3E"/>
    <w:rsid w:val="0065726B"/>
    <w:rsid w:val="0066119F"/>
    <w:rsid w:val="00662BE6"/>
    <w:rsid w:val="006649D2"/>
    <w:rsid w:val="0066598F"/>
    <w:rsid w:val="00671BE6"/>
    <w:rsid w:val="00672007"/>
    <w:rsid w:val="006726B6"/>
    <w:rsid w:val="006727C3"/>
    <w:rsid w:val="0067487B"/>
    <w:rsid w:val="00674B9D"/>
    <w:rsid w:val="006759A9"/>
    <w:rsid w:val="00675CC8"/>
    <w:rsid w:val="00675E57"/>
    <w:rsid w:val="0067632B"/>
    <w:rsid w:val="0067734D"/>
    <w:rsid w:val="0068637E"/>
    <w:rsid w:val="00690552"/>
    <w:rsid w:val="00692A9B"/>
    <w:rsid w:val="0069305A"/>
    <w:rsid w:val="00694FAB"/>
    <w:rsid w:val="00695808"/>
    <w:rsid w:val="00696141"/>
    <w:rsid w:val="00697077"/>
    <w:rsid w:val="00697707"/>
    <w:rsid w:val="006A0DF3"/>
    <w:rsid w:val="006A3022"/>
    <w:rsid w:val="006A6A06"/>
    <w:rsid w:val="006A6D17"/>
    <w:rsid w:val="006A781C"/>
    <w:rsid w:val="006B082B"/>
    <w:rsid w:val="006B0AAA"/>
    <w:rsid w:val="006B159B"/>
    <w:rsid w:val="006B32BB"/>
    <w:rsid w:val="006B33D2"/>
    <w:rsid w:val="006B44D9"/>
    <w:rsid w:val="006B46FB"/>
    <w:rsid w:val="006B4ED6"/>
    <w:rsid w:val="006B4FDE"/>
    <w:rsid w:val="006B7B78"/>
    <w:rsid w:val="006B7D89"/>
    <w:rsid w:val="006C0181"/>
    <w:rsid w:val="006C0700"/>
    <w:rsid w:val="006C1485"/>
    <w:rsid w:val="006C1F9F"/>
    <w:rsid w:val="006C2B06"/>
    <w:rsid w:val="006C3999"/>
    <w:rsid w:val="006C496E"/>
    <w:rsid w:val="006D2F02"/>
    <w:rsid w:val="006D3D39"/>
    <w:rsid w:val="006D40DA"/>
    <w:rsid w:val="006D75D3"/>
    <w:rsid w:val="006E1838"/>
    <w:rsid w:val="006E21FB"/>
    <w:rsid w:val="006E26C9"/>
    <w:rsid w:val="006E3002"/>
    <w:rsid w:val="006E4F4D"/>
    <w:rsid w:val="006E6D90"/>
    <w:rsid w:val="006F24CA"/>
    <w:rsid w:val="006F3211"/>
    <w:rsid w:val="006F54FE"/>
    <w:rsid w:val="006F5E2A"/>
    <w:rsid w:val="006F6727"/>
    <w:rsid w:val="006F7A2E"/>
    <w:rsid w:val="00701141"/>
    <w:rsid w:val="00705509"/>
    <w:rsid w:val="00707C54"/>
    <w:rsid w:val="007159E6"/>
    <w:rsid w:val="007172BE"/>
    <w:rsid w:val="00720012"/>
    <w:rsid w:val="007204E1"/>
    <w:rsid w:val="007227EE"/>
    <w:rsid w:val="00722B61"/>
    <w:rsid w:val="0072372B"/>
    <w:rsid w:val="00726F2A"/>
    <w:rsid w:val="00727870"/>
    <w:rsid w:val="0073108D"/>
    <w:rsid w:val="0073175C"/>
    <w:rsid w:val="00732382"/>
    <w:rsid w:val="00733C1B"/>
    <w:rsid w:val="007348A0"/>
    <w:rsid w:val="00734C87"/>
    <w:rsid w:val="00735E33"/>
    <w:rsid w:val="00736034"/>
    <w:rsid w:val="00740890"/>
    <w:rsid w:val="00741203"/>
    <w:rsid w:val="00741FA5"/>
    <w:rsid w:val="007429CB"/>
    <w:rsid w:val="00743858"/>
    <w:rsid w:val="00750B78"/>
    <w:rsid w:val="00750E2C"/>
    <w:rsid w:val="00755970"/>
    <w:rsid w:val="00755F1C"/>
    <w:rsid w:val="00761B1C"/>
    <w:rsid w:val="00765116"/>
    <w:rsid w:val="007705AC"/>
    <w:rsid w:val="0077386C"/>
    <w:rsid w:val="00773C41"/>
    <w:rsid w:val="00774CF8"/>
    <w:rsid w:val="00780A04"/>
    <w:rsid w:val="00785A20"/>
    <w:rsid w:val="007868FB"/>
    <w:rsid w:val="007869BD"/>
    <w:rsid w:val="007870E5"/>
    <w:rsid w:val="007871F0"/>
    <w:rsid w:val="00787700"/>
    <w:rsid w:val="00787F51"/>
    <w:rsid w:val="00792342"/>
    <w:rsid w:val="00793840"/>
    <w:rsid w:val="00793852"/>
    <w:rsid w:val="0079462A"/>
    <w:rsid w:val="00794BC6"/>
    <w:rsid w:val="0079618E"/>
    <w:rsid w:val="00796987"/>
    <w:rsid w:val="00796DB1"/>
    <w:rsid w:val="007A1EC4"/>
    <w:rsid w:val="007A26DC"/>
    <w:rsid w:val="007A2C69"/>
    <w:rsid w:val="007A2D0B"/>
    <w:rsid w:val="007A3405"/>
    <w:rsid w:val="007A4A19"/>
    <w:rsid w:val="007A4A48"/>
    <w:rsid w:val="007B162C"/>
    <w:rsid w:val="007B1B31"/>
    <w:rsid w:val="007B2E5B"/>
    <w:rsid w:val="007B310E"/>
    <w:rsid w:val="007B40B2"/>
    <w:rsid w:val="007B4900"/>
    <w:rsid w:val="007B512A"/>
    <w:rsid w:val="007B5C94"/>
    <w:rsid w:val="007B5F56"/>
    <w:rsid w:val="007B6EF8"/>
    <w:rsid w:val="007B6F40"/>
    <w:rsid w:val="007B768B"/>
    <w:rsid w:val="007C0F6B"/>
    <w:rsid w:val="007C2097"/>
    <w:rsid w:val="007C2CB9"/>
    <w:rsid w:val="007C3B7E"/>
    <w:rsid w:val="007C4C78"/>
    <w:rsid w:val="007C552C"/>
    <w:rsid w:val="007C58F9"/>
    <w:rsid w:val="007C642F"/>
    <w:rsid w:val="007C66D8"/>
    <w:rsid w:val="007C797D"/>
    <w:rsid w:val="007C7A75"/>
    <w:rsid w:val="007D0838"/>
    <w:rsid w:val="007D0D84"/>
    <w:rsid w:val="007D1070"/>
    <w:rsid w:val="007D3A3C"/>
    <w:rsid w:val="007D6A07"/>
    <w:rsid w:val="007E274E"/>
    <w:rsid w:val="007E5472"/>
    <w:rsid w:val="007E663E"/>
    <w:rsid w:val="007E666C"/>
    <w:rsid w:val="007E7864"/>
    <w:rsid w:val="007E7AB1"/>
    <w:rsid w:val="007E7FCD"/>
    <w:rsid w:val="007F21CF"/>
    <w:rsid w:val="007F2414"/>
    <w:rsid w:val="007F270C"/>
    <w:rsid w:val="007F2B3B"/>
    <w:rsid w:val="007F3562"/>
    <w:rsid w:val="007F4589"/>
    <w:rsid w:val="007F47B8"/>
    <w:rsid w:val="007F6C93"/>
    <w:rsid w:val="007F6FA9"/>
    <w:rsid w:val="007F732D"/>
    <w:rsid w:val="00800490"/>
    <w:rsid w:val="008012E8"/>
    <w:rsid w:val="008026CC"/>
    <w:rsid w:val="0080639E"/>
    <w:rsid w:val="00813177"/>
    <w:rsid w:val="00814131"/>
    <w:rsid w:val="00814BE9"/>
    <w:rsid w:val="00815953"/>
    <w:rsid w:val="008168DD"/>
    <w:rsid w:val="00816D14"/>
    <w:rsid w:val="0082025D"/>
    <w:rsid w:val="00822278"/>
    <w:rsid w:val="00822494"/>
    <w:rsid w:val="008279FA"/>
    <w:rsid w:val="00830EE9"/>
    <w:rsid w:val="00831242"/>
    <w:rsid w:val="00833636"/>
    <w:rsid w:val="00834EEE"/>
    <w:rsid w:val="00835A60"/>
    <w:rsid w:val="0083786D"/>
    <w:rsid w:val="00837EF9"/>
    <w:rsid w:val="008418BE"/>
    <w:rsid w:val="008422E9"/>
    <w:rsid w:val="0084295D"/>
    <w:rsid w:val="00846796"/>
    <w:rsid w:val="00847B92"/>
    <w:rsid w:val="0085015A"/>
    <w:rsid w:val="00851A02"/>
    <w:rsid w:val="00856486"/>
    <w:rsid w:val="008616AA"/>
    <w:rsid w:val="008626E7"/>
    <w:rsid w:val="00862F8A"/>
    <w:rsid w:val="008653D2"/>
    <w:rsid w:val="0086614B"/>
    <w:rsid w:val="00866B07"/>
    <w:rsid w:val="00870EE7"/>
    <w:rsid w:val="0087403F"/>
    <w:rsid w:val="00874E61"/>
    <w:rsid w:val="008775BC"/>
    <w:rsid w:val="00881591"/>
    <w:rsid w:val="0088480A"/>
    <w:rsid w:val="008868B2"/>
    <w:rsid w:val="00887167"/>
    <w:rsid w:val="00892786"/>
    <w:rsid w:val="00893248"/>
    <w:rsid w:val="00895D36"/>
    <w:rsid w:val="008967F1"/>
    <w:rsid w:val="00896B5A"/>
    <w:rsid w:val="00897E8F"/>
    <w:rsid w:val="008A0180"/>
    <w:rsid w:val="008A08E5"/>
    <w:rsid w:val="008A4BAF"/>
    <w:rsid w:val="008A65C8"/>
    <w:rsid w:val="008B2C00"/>
    <w:rsid w:val="008B5917"/>
    <w:rsid w:val="008C11E2"/>
    <w:rsid w:val="008C269D"/>
    <w:rsid w:val="008C3238"/>
    <w:rsid w:val="008C451B"/>
    <w:rsid w:val="008C56FD"/>
    <w:rsid w:val="008C653C"/>
    <w:rsid w:val="008C7BF9"/>
    <w:rsid w:val="008D0D38"/>
    <w:rsid w:val="008D15EE"/>
    <w:rsid w:val="008D4685"/>
    <w:rsid w:val="008D49BB"/>
    <w:rsid w:val="008D59C8"/>
    <w:rsid w:val="008D5CBE"/>
    <w:rsid w:val="008E2CE8"/>
    <w:rsid w:val="008E38B4"/>
    <w:rsid w:val="008E5E57"/>
    <w:rsid w:val="008E6199"/>
    <w:rsid w:val="008E6B8D"/>
    <w:rsid w:val="008F15DF"/>
    <w:rsid w:val="008F1F38"/>
    <w:rsid w:val="008F376F"/>
    <w:rsid w:val="008F3E10"/>
    <w:rsid w:val="008F4543"/>
    <w:rsid w:val="008F686C"/>
    <w:rsid w:val="009023D6"/>
    <w:rsid w:val="009038D2"/>
    <w:rsid w:val="00903CF5"/>
    <w:rsid w:val="00905C04"/>
    <w:rsid w:val="00906427"/>
    <w:rsid w:val="00910965"/>
    <w:rsid w:val="0091130B"/>
    <w:rsid w:val="00913371"/>
    <w:rsid w:val="00913751"/>
    <w:rsid w:val="00913F40"/>
    <w:rsid w:val="00914EB4"/>
    <w:rsid w:val="00915171"/>
    <w:rsid w:val="009242B7"/>
    <w:rsid w:val="009254CA"/>
    <w:rsid w:val="00931534"/>
    <w:rsid w:val="00931EA2"/>
    <w:rsid w:val="009338CA"/>
    <w:rsid w:val="00933912"/>
    <w:rsid w:val="00934F8C"/>
    <w:rsid w:val="00935641"/>
    <w:rsid w:val="00935F12"/>
    <w:rsid w:val="00936CD0"/>
    <w:rsid w:val="00937B47"/>
    <w:rsid w:val="009439A6"/>
    <w:rsid w:val="00945365"/>
    <w:rsid w:val="0095118D"/>
    <w:rsid w:val="00952B1B"/>
    <w:rsid w:val="00953057"/>
    <w:rsid w:val="00954706"/>
    <w:rsid w:val="00954B86"/>
    <w:rsid w:val="00962D0C"/>
    <w:rsid w:val="00962D18"/>
    <w:rsid w:val="009630C7"/>
    <w:rsid w:val="00963D12"/>
    <w:rsid w:val="009644F1"/>
    <w:rsid w:val="00967ABF"/>
    <w:rsid w:val="00967B4D"/>
    <w:rsid w:val="00971C19"/>
    <w:rsid w:val="0097304C"/>
    <w:rsid w:val="00973E98"/>
    <w:rsid w:val="00974CAD"/>
    <w:rsid w:val="009777D9"/>
    <w:rsid w:val="00980C4F"/>
    <w:rsid w:val="00981346"/>
    <w:rsid w:val="00984961"/>
    <w:rsid w:val="00991B88"/>
    <w:rsid w:val="00991EF8"/>
    <w:rsid w:val="00992296"/>
    <w:rsid w:val="0099509D"/>
    <w:rsid w:val="009A1619"/>
    <w:rsid w:val="009A579D"/>
    <w:rsid w:val="009A59E5"/>
    <w:rsid w:val="009B0867"/>
    <w:rsid w:val="009B0FDA"/>
    <w:rsid w:val="009B14FA"/>
    <w:rsid w:val="009B28A7"/>
    <w:rsid w:val="009B30D2"/>
    <w:rsid w:val="009B3542"/>
    <w:rsid w:val="009C0A3E"/>
    <w:rsid w:val="009C1FE5"/>
    <w:rsid w:val="009C32C8"/>
    <w:rsid w:val="009C3D34"/>
    <w:rsid w:val="009C50C5"/>
    <w:rsid w:val="009C5D45"/>
    <w:rsid w:val="009C5FDE"/>
    <w:rsid w:val="009C6FBA"/>
    <w:rsid w:val="009D03E2"/>
    <w:rsid w:val="009D27C0"/>
    <w:rsid w:val="009D377C"/>
    <w:rsid w:val="009D5880"/>
    <w:rsid w:val="009E0206"/>
    <w:rsid w:val="009E0341"/>
    <w:rsid w:val="009E0ACB"/>
    <w:rsid w:val="009E16F7"/>
    <w:rsid w:val="009E3297"/>
    <w:rsid w:val="009E33FD"/>
    <w:rsid w:val="009E4D31"/>
    <w:rsid w:val="009E5843"/>
    <w:rsid w:val="009E600D"/>
    <w:rsid w:val="009F5C0D"/>
    <w:rsid w:val="009F6968"/>
    <w:rsid w:val="009F734F"/>
    <w:rsid w:val="009F7A7C"/>
    <w:rsid w:val="00A020C1"/>
    <w:rsid w:val="00A03529"/>
    <w:rsid w:val="00A05BB4"/>
    <w:rsid w:val="00A06961"/>
    <w:rsid w:val="00A074D1"/>
    <w:rsid w:val="00A07E5E"/>
    <w:rsid w:val="00A145ED"/>
    <w:rsid w:val="00A15694"/>
    <w:rsid w:val="00A16119"/>
    <w:rsid w:val="00A246B6"/>
    <w:rsid w:val="00A255F2"/>
    <w:rsid w:val="00A2638F"/>
    <w:rsid w:val="00A268F1"/>
    <w:rsid w:val="00A26CB9"/>
    <w:rsid w:val="00A26D75"/>
    <w:rsid w:val="00A27216"/>
    <w:rsid w:val="00A27E6B"/>
    <w:rsid w:val="00A311A3"/>
    <w:rsid w:val="00A31E2D"/>
    <w:rsid w:val="00A33DFD"/>
    <w:rsid w:val="00A34B75"/>
    <w:rsid w:val="00A34D83"/>
    <w:rsid w:val="00A3534A"/>
    <w:rsid w:val="00A378A7"/>
    <w:rsid w:val="00A413B7"/>
    <w:rsid w:val="00A41528"/>
    <w:rsid w:val="00A42CEC"/>
    <w:rsid w:val="00A43DF6"/>
    <w:rsid w:val="00A4748F"/>
    <w:rsid w:val="00A47E70"/>
    <w:rsid w:val="00A51294"/>
    <w:rsid w:val="00A51A6B"/>
    <w:rsid w:val="00A5255D"/>
    <w:rsid w:val="00A54FB1"/>
    <w:rsid w:val="00A57455"/>
    <w:rsid w:val="00A6077D"/>
    <w:rsid w:val="00A627B0"/>
    <w:rsid w:val="00A67DED"/>
    <w:rsid w:val="00A74115"/>
    <w:rsid w:val="00A752B6"/>
    <w:rsid w:val="00A7671C"/>
    <w:rsid w:val="00A824C1"/>
    <w:rsid w:val="00A84DD8"/>
    <w:rsid w:val="00A86EC4"/>
    <w:rsid w:val="00A86FDD"/>
    <w:rsid w:val="00A87FB4"/>
    <w:rsid w:val="00A93C6D"/>
    <w:rsid w:val="00A94A8B"/>
    <w:rsid w:val="00AA084F"/>
    <w:rsid w:val="00AA4862"/>
    <w:rsid w:val="00AA50C8"/>
    <w:rsid w:val="00AA5656"/>
    <w:rsid w:val="00AA592D"/>
    <w:rsid w:val="00AA633D"/>
    <w:rsid w:val="00AA64E8"/>
    <w:rsid w:val="00AA7E68"/>
    <w:rsid w:val="00AB12E0"/>
    <w:rsid w:val="00AB21C0"/>
    <w:rsid w:val="00AB6FD1"/>
    <w:rsid w:val="00AC4EF0"/>
    <w:rsid w:val="00AC6686"/>
    <w:rsid w:val="00AC692E"/>
    <w:rsid w:val="00AD0189"/>
    <w:rsid w:val="00AD1CD8"/>
    <w:rsid w:val="00AD42B5"/>
    <w:rsid w:val="00AD450E"/>
    <w:rsid w:val="00AE2584"/>
    <w:rsid w:val="00AE4421"/>
    <w:rsid w:val="00AE4B16"/>
    <w:rsid w:val="00AE62E1"/>
    <w:rsid w:val="00AE7644"/>
    <w:rsid w:val="00AE76FE"/>
    <w:rsid w:val="00AF1456"/>
    <w:rsid w:val="00AF1B22"/>
    <w:rsid w:val="00AF5067"/>
    <w:rsid w:val="00AF551F"/>
    <w:rsid w:val="00B0111F"/>
    <w:rsid w:val="00B03518"/>
    <w:rsid w:val="00B053F4"/>
    <w:rsid w:val="00B075DC"/>
    <w:rsid w:val="00B11E33"/>
    <w:rsid w:val="00B12673"/>
    <w:rsid w:val="00B15C0C"/>
    <w:rsid w:val="00B16212"/>
    <w:rsid w:val="00B16ED5"/>
    <w:rsid w:val="00B17112"/>
    <w:rsid w:val="00B22597"/>
    <w:rsid w:val="00B2544A"/>
    <w:rsid w:val="00B258BB"/>
    <w:rsid w:val="00B26D99"/>
    <w:rsid w:val="00B27503"/>
    <w:rsid w:val="00B319E9"/>
    <w:rsid w:val="00B3288F"/>
    <w:rsid w:val="00B3396B"/>
    <w:rsid w:val="00B33BDB"/>
    <w:rsid w:val="00B35537"/>
    <w:rsid w:val="00B35892"/>
    <w:rsid w:val="00B3664D"/>
    <w:rsid w:val="00B375FF"/>
    <w:rsid w:val="00B45454"/>
    <w:rsid w:val="00B454A3"/>
    <w:rsid w:val="00B45A2F"/>
    <w:rsid w:val="00B46952"/>
    <w:rsid w:val="00B51F96"/>
    <w:rsid w:val="00B5287E"/>
    <w:rsid w:val="00B5336F"/>
    <w:rsid w:val="00B533D8"/>
    <w:rsid w:val="00B54B64"/>
    <w:rsid w:val="00B60007"/>
    <w:rsid w:val="00B62DBA"/>
    <w:rsid w:val="00B64FC2"/>
    <w:rsid w:val="00B65555"/>
    <w:rsid w:val="00B658DA"/>
    <w:rsid w:val="00B67B97"/>
    <w:rsid w:val="00B67BB9"/>
    <w:rsid w:val="00B7046D"/>
    <w:rsid w:val="00B73FCF"/>
    <w:rsid w:val="00B7572B"/>
    <w:rsid w:val="00B77735"/>
    <w:rsid w:val="00B821ED"/>
    <w:rsid w:val="00B87BF4"/>
    <w:rsid w:val="00B92B7D"/>
    <w:rsid w:val="00B944E2"/>
    <w:rsid w:val="00B94938"/>
    <w:rsid w:val="00B94BCB"/>
    <w:rsid w:val="00B95645"/>
    <w:rsid w:val="00B963B1"/>
    <w:rsid w:val="00B968C8"/>
    <w:rsid w:val="00B97873"/>
    <w:rsid w:val="00BA18C7"/>
    <w:rsid w:val="00BA2664"/>
    <w:rsid w:val="00BA2887"/>
    <w:rsid w:val="00BA3EC5"/>
    <w:rsid w:val="00BA51D9"/>
    <w:rsid w:val="00BB2469"/>
    <w:rsid w:val="00BB36CB"/>
    <w:rsid w:val="00BB55A5"/>
    <w:rsid w:val="00BB5ADA"/>
    <w:rsid w:val="00BB5CC9"/>
    <w:rsid w:val="00BB5DFC"/>
    <w:rsid w:val="00BB6D59"/>
    <w:rsid w:val="00BC4FCD"/>
    <w:rsid w:val="00BC5094"/>
    <w:rsid w:val="00BC5CDB"/>
    <w:rsid w:val="00BC5EC6"/>
    <w:rsid w:val="00BC6456"/>
    <w:rsid w:val="00BC6FD6"/>
    <w:rsid w:val="00BD279D"/>
    <w:rsid w:val="00BD5318"/>
    <w:rsid w:val="00BD660A"/>
    <w:rsid w:val="00BD6AF5"/>
    <w:rsid w:val="00BD6BB8"/>
    <w:rsid w:val="00BD7CA6"/>
    <w:rsid w:val="00BE21EA"/>
    <w:rsid w:val="00BE2C29"/>
    <w:rsid w:val="00BF0464"/>
    <w:rsid w:val="00BF05B4"/>
    <w:rsid w:val="00BF3A38"/>
    <w:rsid w:val="00BF6965"/>
    <w:rsid w:val="00BF6E71"/>
    <w:rsid w:val="00C006E1"/>
    <w:rsid w:val="00C044B6"/>
    <w:rsid w:val="00C0644D"/>
    <w:rsid w:val="00C1165B"/>
    <w:rsid w:val="00C11C8C"/>
    <w:rsid w:val="00C1433C"/>
    <w:rsid w:val="00C148DB"/>
    <w:rsid w:val="00C14B6F"/>
    <w:rsid w:val="00C1537B"/>
    <w:rsid w:val="00C15E60"/>
    <w:rsid w:val="00C21A01"/>
    <w:rsid w:val="00C234AF"/>
    <w:rsid w:val="00C2471A"/>
    <w:rsid w:val="00C24EDB"/>
    <w:rsid w:val="00C25267"/>
    <w:rsid w:val="00C26953"/>
    <w:rsid w:val="00C272BA"/>
    <w:rsid w:val="00C30E46"/>
    <w:rsid w:val="00C30F4D"/>
    <w:rsid w:val="00C329F8"/>
    <w:rsid w:val="00C32FDD"/>
    <w:rsid w:val="00C32FE9"/>
    <w:rsid w:val="00C37ED1"/>
    <w:rsid w:val="00C40198"/>
    <w:rsid w:val="00C40352"/>
    <w:rsid w:val="00C4248C"/>
    <w:rsid w:val="00C42A13"/>
    <w:rsid w:val="00C451E6"/>
    <w:rsid w:val="00C45B74"/>
    <w:rsid w:val="00C46A12"/>
    <w:rsid w:val="00C47B04"/>
    <w:rsid w:val="00C50897"/>
    <w:rsid w:val="00C51FAB"/>
    <w:rsid w:val="00C535CB"/>
    <w:rsid w:val="00C62632"/>
    <w:rsid w:val="00C651BF"/>
    <w:rsid w:val="00C65285"/>
    <w:rsid w:val="00C66EA3"/>
    <w:rsid w:val="00C70961"/>
    <w:rsid w:val="00C7275F"/>
    <w:rsid w:val="00C72DA8"/>
    <w:rsid w:val="00C7309B"/>
    <w:rsid w:val="00C7393E"/>
    <w:rsid w:val="00C745A3"/>
    <w:rsid w:val="00C7590B"/>
    <w:rsid w:val="00C77A73"/>
    <w:rsid w:val="00C80496"/>
    <w:rsid w:val="00C80D6E"/>
    <w:rsid w:val="00C81397"/>
    <w:rsid w:val="00C831D3"/>
    <w:rsid w:val="00C83DC9"/>
    <w:rsid w:val="00C83F87"/>
    <w:rsid w:val="00C875F7"/>
    <w:rsid w:val="00C87F61"/>
    <w:rsid w:val="00C90E53"/>
    <w:rsid w:val="00C94C1D"/>
    <w:rsid w:val="00C952AA"/>
    <w:rsid w:val="00C95985"/>
    <w:rsid w:val="00C965DC"/>
    <w:rsid w:val="00CA1427"/>
    <w:rsid w:val="00CA4BA2"/>
    <w:rsid w:val="00CA5A47"/>
    <w:rsid w:val="00CB0B0C"/>
    <w:rsid w:val="00CB38C0"/>
    <w:rsid w:val="00CB668F"/>
    <w:rsid w:val="00CB797B"/>
    <w:rsid w:val="00CC0120"/>
    <w:rsid w:val="00CC1AC1"/>
    <w:rsid w:val="00CC1E34"/>
    <w:rsid w:val="00CC2112"/>
    <w:rsid w:val="00CC2B7F"/>
    <w:rsid w:val="00CC476C"/>
    <w:rsid w:val="00CC5026"/>
    <w:rsid w:val="00CD1025"/>
    <w:rsid w:val="00CD1905"/>
    <w:rsid w:val="00CD1BE5"/>
    <w:rsid w:val="00CD5DA4"/>
    <w:rsid w:val="00CD5FB5"/>
    <w:rsid w:val="00CD6179"/>
    <w:rsid w:val="00CE24FB"/>
    <w:rsid w:val="00CE2FB7"/>
    <w:rsid w:val="00CE4539"/>
    <w:rsid w:val="00CE4EA7"/>
    <w:rsid w:val="00CF0619"/>
    <w:rsid w:val="00CF1092"/>
    <w:rsid w:val="00CF1F72"/>
    <w:rsid w:val="00CF3322"/>
    <w:rsid w:val="00CF3FB6"/>
    <w:rsid w:val="00CF4ABB"/>
    <w:rsid w:val="00CF4FB6"/>
    <w:rsid w:val="00CF600A"/>
    <w:rsid w:val="00CF7132"/>
    <w:rsid w:val="00D01CD7"/>
    <w:rsid w:val="00D02113"/>
    <w:rsid w:val="00D03F9A"/>
    <w:rsid w:val="00D04D4C"/>
    <w:rsid w:val="00D05590"/>
    <w:rsid w:val="00D061A2"/>
    <w:rsid w:val="00D06AC8"/>
    <w:rsid w:val="00D11C52"/>
    <w:rsid w:val="00D13131"/>
    <w:rsid w:val="00D179F7"/>
    <w:rsid w:val="00D17A7C"/>
    <w:rsid w:val="00D211B0"/>
    <w:rsid w:val="00D251EB"/>
    <w:rsid w:val="00D2643C"/>
    <w:rsid w:val="00D27675"/>
    <w:rsid w:val="00D309FF"/>
    <w:rsid w:val="00D31693"/>
    <w:rsid w:val="00D3508E"/>
    <w:rsid w:val="00D37748"/>
    <w:rsid w:val="00D41EE1"/>
    <w:rsid w:val="00D43153"/>
    <w:rsid w:val="00D4433E"/>
    <w:rsid w:val="00D45A6C"/>
    <w:rsid w:val="00D469E3"/>
    <w:rsid w:val="00D51EB4"/>
    <w:rsid w:val="00D5352A"/>
    <w:rsid w:val="00D53796"/>
    <w:rsid w:val="00D54A7A"/>
    <w:rsid w:val="00D57F1B"/>
    <w:rsid w:val="00D6339A"/>
    <w:rsid w:val="00D63B3D"/>
    <w:rsid w:val="00D678E2"/>
    <w:rsid w:val="00D706A8"/>
    <w:rsid w:val="00D706F5"/>
    <w:rsid w:val="00D737F3"/>
    <w:rsid w:val="00D74ECA"/>
    <w:rsid w:val="00D75E4C"/>
    <w:rsid w:val="00D8128B"/>
    <w:rsid w:val="00D81DAD"/>
    <w:rsid w:val="00D83AD4"/>
    <w:rsid w:val="00D857AE"/>
    <w:rsid w:val="00D863F3"/>
    <w:rsid w:val="00D8672E"/>
    <w:rsid w:val="00D87768"/>
    <w:rsid w:val="00D91024"/>
    <w:rsid w:val="00D91843"/>
    <w:rsid w:val="00D91CAB"/>
    <w:rsid w:val="00DA2683"/>
    <w:rsid w:val="00DA2BF0"/>
    <w:rsid w:val="00DA33BF"/>
    <w:rsid w:val="00DA3C11"/>
    <w:rsid w:val="00DB0539"/>
    <w:rsid w:val="00DB0852"/>
    <w:rsid w:val="00DB1315"/>
    <w:rsid w:val="00DB13E1"/>
    <w:rsid w:val="00DB2305"/>
    <w:rsid w:val="00DB27D6"/>
    <w:rsid w:val="00DB298E"/>
    <w:rsid w:val="00DB5AE8"/>
    <w:rsid w:val="00DB6BD2"/>
    <w:rsid w:val="00DC1310"/>
    <w:rsid w:val="00DC23C6"/>
    <w:rsid w:val="00DC46A6"/>
    <w:rsid w:val="00DD082E"/>
    <w:rsid w:val="00DD1D02"/>
    <w:rsid w:val="00DD56A1"/>
    <w:rsid w:val="00DD747C"/>
    <w:rsid w:val="00DE18D2"/>
    <w:rsid w:val="00DE22AD"/>
    <w:rsid w:val="00DE34CF"/>
    <w:rsid w:val="00DF03FB"/>
    <w:rsid w:val="00DF1A96"/>
    <w:rsid w:val="00E00375"/>
    <w:rsid w:val="00E026AC"/>
    <w:rsid w:val="00E064CA"/>
    <w:rsid w:val="00E101AB"/>
    <w:rsid w:val="00E10C00"/>
    <w:rsid w:val="00E15990"/>
    <w:rsid w:val="00E15AE3"/>
    <w:rsid w:val="00E16E09"/>
    <w:rsid w:val="00E20292"/>
    <w:rsid w:val="00E206E6"/>
    <w:rsid w:val="00E23BA9"/>
    <w:rsid w:val="00E23FAB"/>
    <w:rsid w:val="00E2460A"/>
    <w:rsid w:val="00E2497C"/>
    <w:rsid w:val="00E26808"/>
    <w:rsid w:val="00E30605"/>
    <w:rsid w:val="00E32BF8"/>
    <w:rsid w:val="00E330B3"/>
    <w:rsid w:val="00E36067"/>
    <w:rsid w:val="00E4150C"/>
    <w:rsid w:val="00E41AB4"/>
    <w:rsid w:val="00E43253"/>
    <w:rsid w:val="00E4366C"/>
    <w:rsid w:val="00E44B29"/>
    <w:rsid w:val="00E44C50"/>
    <w:rsid w:val="00E44D64"/>
    <w:rsid w:val="00E44FEC"/>
    <w:rsid w:val="00E509B4"/>
    <w:rsid w:val="00E515C9"/>
    <w:rsid w:val="00E51600"/>
    <w:rsid w:val="00E53A8A"/>
    <w:rsid w:val="00E56135"/>
    <w:rsid w:val="00E60404"/>
    <w:rsid w:val="00E60466"/>
    <w:rsid w:val="00E60B58"/>
    <w:rsid w:val="00E6271F"/>
    <w:rsid w:val="00E62DAF"/>
    <w:rsid w:val="00E63387"/>
    <w:rsid w:val="00E655A1"/>
    <w:rsid w:val="00E668B4"/>
    <w:rsid w:val="00E66C46"/>
    <w:rsid w:val="00E67407"/>
    <w:rsid w:val="00E67B99"/>
    <w:rsid w:val="00E73526"/>
    <w:rsid w:val="00E74ABC"/>
    <w:rsid w:val="00E751F5"/>
    <w:rsid w:val="00E82934"/>
    <w:rsid w:val="00E8390D"/>
    <w:rsid w:val="00E83A4D"/>
    <w:rsid w:val="00E83B33"/>
    <w:rsid w:val="00E8629A"/>
    <w:rsid w:val="00E8637F"/>
    <w:rsid w:val="00E92C93"/>
    <w:rsid w:val="00E95116"/>
    <w:rsid w:val="00E96C46"/>
    <w:rsid w:val="00EA2350"/>
    <w:rsid w:val="00EA265F"/>
    <w:rsid w:val="00EA2E5D"/>
    <w:rsid w:val="00EA45ED"/>
    <w:rsid w:val="00EA63C7"/>
    <w:rsid w:val="00EA690A"/>
    <w:rsid w:val="00EB1BCC"/>
    <w:rsid w:val="00EB31ED"/>
    <w:rsid w:val="00EB36B7"/>
    <w:rsid w:val="00EB4BBB"/>
    <w:rsid w:val="00EB5C7B"/>
    <w:rsid w:val="00EB5E53"/>
    <w:rsid w:val="00EC34C9"/>
    <w:rsid w:val="00EC738A"/>
    <w:rsid w:val="00ED38D7"/>
    <w:rsid w:val="00ED3F50"/>
    <w:rsid w:val="00ED52EF"/>
    <w:rsid w:val="00ED5B17"/>
    <w:rsid w:val="00ED78F6"/>
    <w:rsid w:val="00EE04CF"/>
    <w:rsid w:val="00EE682C"/>
    <w:rsid w:val="00EE6ACD"/>
    <w:rsid w:val="00EE7629"/>
    <w:rsid w:val="00EE78E4"/>
    <w:rsid w:val="00EE7BB8"/>
    <w:rsid w:val="00EE7D7C"/>
    <w:rsid w:val="00EF075A"/>
    <w:rsid w:val="00EF0D64"/>
    <w:rsid w:val="00EF1E2F"/>
    <w:rsid w:val="00EF2963"/>
    <w:rsid w:val="00EF4EF2"/>
    <w:rsid w:val="00EF6EBF"/>
    <w:rsid w:val="00F00405"/>
    <w:rsid w:val="00F0084A"/>
    <w:rsid w:val="00F00B63"/>
    <w:rsid w:val="00F01081"/>
    <w:rsid w:val="00F0205D"/>
    <w:rsid w:val="00F05B92"/>
    <w:rsid w:val="00F07B06"/>
    <w:rsid w:val="00F07EA6"/>
    <w:rsid w:val="00F1098E"/>
    <w:rsid w:val="00F12585"/>
    <w:rsid w:val="00F12923"/>
    <w:rsid w:val="00F14648"/>
    <w:rsid w:val="00F15111"/>
    <w:rsid w:val="00F206EF"/>
    <w:rsid w:val="00F22F62"/>
    <w:rsid w:val="00F22FB6"/>
    <w:rsid w:val="00F25B07"/>
    <w:rsid w:val="00F25D98"/>
    <w:rsid w:val="00F2657A"/>
    <w:rsid w:val="00F26E91"/>
    <w:rsid w:val="00F300FB"/>
    <w:rsid w:val="00F3049E"/>
    <w:rsid w:val="00F36D51"/>
    <w:rsid w:val="00F40182"/>
    <w:rsid w:val="00F45158"/>
    <w:rsid w:val="00F53FB2"/>
    <w:rsid w:val="00F57B88"/>
    <w:rsid w:val="00F61E34"/>
    <w:rsid w:val="00F62524"/>
    <w:rsid w:val="00F62814"/>
    <w:rsid w:val="00F6281A"/>
    <w:rsid w:val="00F63839"/>
    <w:rsid w:val="00F64ACC"/>
    <w:rsid w:val="00F652EB"/>
    <w:rsid w:val="00F6737C"/>
    <w:rsid w:val="00F677F6"/>
    <w:rsid w:val="00F723BB"/>
    <w:rsid w:val="00F723D8"/>
    <w:rsid w:val="00F7568F"/>
    <w:rsid w:val="00F76C7F"/>
    <w:rsid w:val="00F80663"/>
    <w:rsid w:val="00F81525"/>
    <w:rsid w:val="00F85B57"/>
    <w:rsid w:val="00F91A1C"/>
    <w:rsid w:val="00F91EAF"/>
    <w:rsid w:val="00F9280D"/>
    <w:rsid w:val="00F93827"/>
    <w:rsid w:val="00FA64EC"/>
    <w:rsid w:val="00FB0740"/>
    <w:rsid w:val="00FB0C2C"/>
    <w:rsid w:val="00FB6386"/>
    <w:rsid w:val="00FC110F"/>
    <w:rsid w:val="00FC5B17"/>
    <w:rsid w:val="00FC5C51"/>
    <w:rsid w:val="00FC6265"/>
    <w:rsid w:val="00FC6484"/>
    <w:rsid w:val="00FD006D"/>
    <w:rsid w:val="00FD0F61"/>
    <w:rsid w:val="00FD0FA9"/>
    <w:rsid w:val="00FD4E06"/>
    <w:rsid w:val="00FD6AAC"/>
    <w:rsid w:val="00FD7A2E"/>
    <w:rsid w:val="00FE014D"/>
    <w:rsid w:val="00FE1182"/>
    <w:rsid w:val="00FE126E"/>
    <w:rsid w:val="00FE2F6F"/>
    <w:rsid w:val="00FE3AE2"/>
    <w:rsid w:val="00FE44DD"/>
    <w:rsid w:val="00FE59C8"/>
    <w:rsid w:val="00FE5E76"/>
    <w:rsid w:val="00FF23B7"/>
    <w:rsid w:val="00FF28B9"/>
    <w:rsid w:val="00FF57D6"/>
    <w:rsid w:val="00FF73CE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E3E61"/>
  <w15:chartTrackingRefBased/>
  <w15:docId w15:val="{5A763BE7-C9A4-4CC7-BFFA-F28C2485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69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NMP Heading 1,app heading 1,h1,h11,h111,h112,h113,h12,h121,h122,h123,h13,h131,h132,h133,h14,h141,h142,h143,h15,h151,h152,h153,h16,h161,h162,h163,h17,h18,h19,heading 1,l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2,H2,Head2A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0H,H3,Underrubrik2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  <w:pPr>
      <w:numPr>
        <w:ilvl w:val="11"/>
      </w:numPr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pPr>
      <w:numPr>
        <w:ilvl w:val="10"/>
      </w:num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2 Char,H2 Char,Head2A Char,h2 Char"/>
    <w:link w:val="Heading2"/>
    <w:rsid w:val="00DE18D2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9A59E5"/>
    <w:pPr>
      <w:ind w:left="720"/>
    </w:pPr>
  </w:style>
  <w:style w:type="table" w:styleId="TableGrid">
    <w:name w:val="Table Grid"/>
    <w:basedOn w:val="TableNormal"/>
    <w:rsid w:val="00945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semiHidden/>
    <w:rsid w:val="00DB2305"/>
  </w:style>
  <w:style w:type="character" w:styleId="Emphasis">
    <w:name w:val="Emphasis"/>
    <w:qFormat/>
    <w:rsid w:val="00DB2305"/>
    <w:rPr>
      <w:i/>
      <w:iCs/>
    </w:rPr>
  </w:style>
  <w:style w:type="paragraph" w:styleId="Title">
    <w:name w:val="Title"/>
    <w:basedOn w:val="Normal"/>
    <w:next w:val="Normal"/>
    <w:link w:val="TitleChar"/>
    <w:qFormat/>
    <w:rsid w:val="00DB23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B2305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Default">
    <w:name w:val="Default"/>
    <w:rsid w:val="00212C6C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CRCoverPageChar">
    <w:name w:val="CR Cover Page Char"/>
    <w:link w:val="CRCoverPage"/>
    <w:locked/>
    <w:rsid w:val="00E2497C"/>
    <w:rPr>
      <w:rFonts w:ascii="Arial" w:hAnsi="Arial"/>
      <w:lang w:val="en-GB" w:eastAsia="en-US"/>
    </w:rPr>
  </w:style>
  <w:style w:type="paragraph" w:customStyle="1" w:styleId="RecCCITT">
    <w:name w:val="Rec_CCITT_#"/>
    <w:basedOn w:val="Normal"/>
    <w:rsid w:val="004343C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styleId="UnresolvedMention">
    <w:name w:val="Unresolved Mention"/>
    <w:uiPriority w:val="99"/>
    <w:semiHidden/>
    <w:unhideWhenUsed/>
    <w:rsid w:val="005D3E99"/>
    <w:rPr>
      <w:color w:val="808080"/>
      <w:shd w:val="clear" w:color="auto" w:fill="E6E6E6"/>
    </w:rPr>
  </w:style>
  <w:style w:type="character" w:customStyle="1" w:styleId="B1Char1">
    <w:name w:val="B1 Char1"/>
    <w:link w:val="B1"/>
    <w:qFormat/>
    <w:rsid w:val="007B6EF8"/>
    <w:rPr>
      <w:rFonts w:ascii="Times New Roman" w:hAnsi="Times New Roman"/>
      <w:lang w:eastAsia="en-US"/>
    </w:rPr>
  </w:style>
  <w:style w:type="character" w:customStyle="1" w:styleId="stub">
    <w:name w:val="stub"/>
    <w:rsid w:val="0084295D"/>
  </w:style>
  <w:style w:type="paragraph" w:styleId="NormalWeb">
    <w:name w:val="Normal (Web)"/>
    <w:basedOn w:val="Normal"/>
    <w:uiPriority w:val="99"/>
    <w:unhideWhenUsed/>
    <w:rsid w:val="00F677F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HTMLCode">
    <w:name w:val="HTML Code"/>
    <w:uiPriority w:val="99"/>
    <w:unhideWhenUsed/>
    <w:rsid w:val="00DA3C1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846D4-881A-4697-AC02-08818C17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Mohit Kanchan</cp:lastModifiedBy>
  <cp:revision>8</cp:revision>
  <cp:lastPrinted>1900-01-01T00:00:00Z</cp:lastPrinted>
  <dcterms:created xsi:type="dcterms:W3CDTF">2021-08-09T15:48:00Z</dcterms:created>
  <dcterms:modified xsi:type="dcterms:W3CDTF">2021-08-10T07:34:00Z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tadataCount">
    <vt:i4>1</vt:i4>
  </property>
  <property fmtid="{D5CDD505-2E9C-101B-9397-08002B2CF9AE}" pid="4" name="Metadata_000">
    <vt:lpwstr>&lt;metadata xmlns:m="MSOfficeCustom" id="f86cd1fa-30e7-4aea-98a4-7d1390e8b1ca"&gt;&lt;m:HCLClassification value="t_Class_1"&gt;&lt;alt&gt;HCLClassification=t_Class_1&lt;/alt&gt;&lt;/m:HCLClassification&gt;&lt;/metadata&gt;</vt:lpwstr>
  </property>
  <property fmtid="{D5CDD505-2E9C-101B-9397-08002B2CF9AE}" pid="5" name="TitusGUID">
    <vt:lpwstr>11018d3d-21ad-4cb6-89f4-3ac35bcd90cc</vt:lpwstr>
  </property>
  <property fmtid="{D5CDD505-2E9C-101B-9397-08002B2CF9AE}" pid="6" name="HCLClassification">
    <vt:lpwstr>HCL_Cla5s_Publ1c</vt:lpwstr>
  </property>
</Properties>
</file>