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269CE" w14:textId="77777777" w:rsidR="001E41F3" w:rsidRDefault="00C030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#2021-TTCN email</w:t>
      </w:r>
      <w:r w:rsidR="001E41F3">
        <w:rPr>
          <w:b/>
          <w:i/>
          <w:noProof/>
          <w:sz w:val="28"/>
        </w:rPr>
        <w:tab/>
      </w:r>
      <w:r w:rsidR="00A840BB">
        <w:rPr>
          <w:b/>
          <w:i/>
          <w:noProof/>
          <w:sz w:val="28"/>
        </w:rPr>
        <w:t>R5s</w:t>
      </w:r>
      <w:r w:rsidR="002D7C7D">
        <w:rPr>
          <w:b/>
          <w:i/>
          <w:noProof/>
          <w:sz w:val="28"/>
        </w:rPr>
        <w:t>2</w:t>
      </w:r>
      <w:r w:rsidR="005053CA">
        <w:rPr>
          <w:b/>
          <w:i/>
          <w:noProof/>
          <w:sz w:val="28"/>
        </w:rPr>
        <w:t>1</w:t>
      </w:r>
      <w:r w:rsidR="004E1C54">
        <w:rPr>
          <w:b/>
          <w:i/>
          <w:noProof/>
          <w:sz w:val="28"/>
        </w:rPr>
        <w:t>0853</w:t>
      </w:r>
    </w:p>
    <w:p w14:paraId="7C01B92E" w14:textId="77777777" w:rsidR="00C0300E" w:rsidRDefault="00716A9B" w:rsidP="00C030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300E">
          <w:rPr>
            <w:b/>
            <w:noProof/>
            <w:sz w:val="24"/>
          </w:rPr>
          <w:t>Online</w:t>
        </w:r>
      </w:fldSimple>
      <w:r w:rsidR="00C0300E">
        <w:rPr>
          <w:b/>
          <w:noProof/>
          <w:sz w:val="24"/>
        </w:rPr>
        <w:t xml:space="preserve">, </w:t>
      </w:r>
      <w:r w:rsidR="00C0300E">
        <w:fldChar w:fldCharType="begin"/>
      </w:r>
      <w:r w:rsidR="00C0300E">
        <w:instrText xml:space="preserve"> DOCPROPERTY  Country  \* MERGEFORMAT </w:instrText>
      </w:r>
      <w:r w:rsidR="00C0300E">
        <w:fldChar w:fldCharType="end"/>
      </w:r>
      <w:r w:rsidR="00C0300E">
        <w:rPr>
          <w:b/>
          <w:noProof/>
          <w:sz w:val="24"/>
        </w:rPr>
        <w:t xml:space="preserve">, </w:t>
      </w:r>
      <w:fldSimple w:instr=" DOCPROPERTY  StartDate  \* MERGEFORMAT ">
        <w:r w:rsidR="00C0300E">
          <w:rPr>
            <w:b/>
            <w:noProof/>
            <w:sz w:val="24"/>
          </w:rPr>
          <w:t>7th Dec 2020</w:t>
        </w:r>
      </w:fldSimple>
      <w:r w:rsidR="00C0300E">
        <w:rPr>
          <w:b/>
          <w:noProof/>
          <w:sz w:val="24"/>
        </w:rPr>
        <w:t xml:space="preserve"> - </w:t>
      </w:r>
      <w:fldSimple w:instr=" DOCPROPERTY  EndDate  \* MERGEFORMAT ">
        <w:r w:rsidR="00C0300E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13E2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A268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86F6F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981B01">
              <w:rPr>
                <w:i/>
                <w:noProof/>
                <w:sz w:val="14"/>
              </w:rPr>
              <w:t>1</w:t>
            </w:r>
          </w:p>
        </w:tc>
      </w:tr>
      <w:tr w:rsidR="001E41F3" w14:paraId="347799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305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268A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A42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F792F" w14:textId="77777777" w:rsidTr="00950F52">
        <w:tc>
          <w:tcPr>
            <w:tcW w:w="142" w:type="dxa"/>
            <w:tcBorders>
              <w:left w:val="single" w:sz="4" w:space="0" w:color="auto"/>
            </w:tcBorders>
          </w:tcPr>
          <w:p w14:paraId="22940D0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14:paraId="24C49EB6" w14:textId="77777777" w:rsidR="001E41F3" w:rsidRPr="00410371" w:rsidRDefault="008225DA" w:rsidP="00950F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225DA">
              <w:rPr>
                <w:b/>
                <w:noProof/>
                <w:sz w:val="28"/>
              </w:rPr>
              <w:t>34.229</w:t>
            </w:r>
            <w:r w:rsidR="00950F52" w:rsidRPr="008225DA">
              <w:rPr>
                <w:b/>
                <w:noProof/>
                <w:sz w:val="28"/>
              </w:rPr>
              <w:t>-</w:t>
            </w:r>
            <w:r w:rsidR="0020028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60965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518551CD" w14:textId="77777777" w:rsidR="001E41F3" w:rsidRPr="00410371" w:rsidRDefault="004E1C54" w:rsidP="00950F52">
            <w:pPr>
              <w:pStyle w:val="CRCoverPage"/>
              <w:spacing w:after="0"/>
              <w:jc w:val="center"/>
              <w:rPr>
                <w:noProof/>
              </w:rPr>
            </w:pPr>
            <w:r w:rsidRPr="004E1C54">
              <w:rPr>
                <w:b/>
                <w:noProof/>
                <w:sz w:val="28"/>
              </w:rPr>
              <w:t>0737</w:t>
            </w:r>
          </w:p>
        </w:tc>
        <w:tc>
          <w:tcPr>
            <w:tcW w:w="709" w:type="dxa"/>
          </w:tcPr>
          <w:p w14:paraId="02A016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52934962" w14:textId="77777777" w:rsidR="001E41F3" w:rsidRPr="00410371" w:rsidRDefault="008225DA" w:rsidP="00950F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7320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B58E6E" w14:textId="77777777" w:rsidR="001E41F3" w:rsidRPr="00410371" w:rsidRDefault="00A840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1B0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81B01">
              <w:rPr>
                <w:b/>
                <w:noProof/>
                <w:sz w:val="28"/>
              </w:rPr>
              <w:t>2</w:t>
            </w:r>
            <w:r w:rsidR="00950F52">
              <w:rPr>
                <w:b/>
                <w:noProof/>
                <w:sz w:val="28"/>
              </w:rPr>
              <w:t>.</w:t>
            </w:r>
            <w:r w:rsidR="00AB038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5E2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2325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8BF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6F65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0FA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B905C2" w14:textId="77777777" w:rsidTr="00547111">
        <w:tc>
          <w:tcPr>
            <w:tcW w:w="9641" w:type="dxa"/>
            <w:gridSpan w:val="9"/>
          </w:tcPr>
          <w:p w14:paraId="5C918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EB96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A9CBFBE" w14:textId="77777777" w:rsidTr="00A7671C">
        <w:tc>
          <w:tcPr>
            <w:tcW w:w="2835" w:type="dxa"/>
          </w:tcPr>
          <w:p w14:paraId="1CBC24D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DD7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0EB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8CB5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211D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834D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294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667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E54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749E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13DC65" w14:textId="77777777" w:rsidTr="00247A0D">
        <w:tc>
          <w:tcPr>
            <w:tcW w:w="9640" w:type="dxa"/>
            <w:gridSpan w:val="11"/>
          </w:tcPr>
          <w:p w14:paraId="56F3B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156B3" w14:textId="77777777" w:rsidTr="00247A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FB01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30F5E" w14:textId="77777777" w:rsidR="001E41F3" w:rsidRDefault="004E1C54">
            <w:pPr>
              <w:pStyle w:val="CRCoverPage"/>
              <w:spacing w:after="0"/>
              <w:ind w:left="100"/>
              <w:rPr>
                <w:noProof/>
              </w:rPr>
            </w:pPr>
            <w:r w:rsidRPr="004E1C54">
              <w:t xml:space="preserve">Addition of </w:t>
            </w:r>
            <w:proofErr w:type="spellStart"/>
            <w:r w:rsidRPr="004E1C54">
              <w:t>eCall</w:t>
            </w:r>
            <w:proofErr w:type="spellEnd"/>
            <w:r w:rsidRPr="004E1C54">
              <w:t xml:space="preserve"> over IMS test case 21.6</w:t>
            </w:r>
          </w:p>
        </w:tc>
      </w:tr>
      <w:tr w:rsidR="001E41F3" w14:paraId="7EDD7149" w14:textId="77777777" w:rsidTr="00247A0D">
        <w:tc>
          <w:tcPr>
            <w:tcW w:w="1843" w:type="dxa"/>
            <w:tcBorders>
              <w:left w:val="single" w:sz="4" w:space="0" w:color="auto"/>
            </w:tcBorders>
          </w:tcPr>
          <w:p w14:paraId="3697E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738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C097E" w14:textId="77777777" w:rsidTr="00247A0D">
        <w:tc>
          <w:tcPr>
            <w:tcW w:w="1843" w:type="dxa"/>
            <w:tcBorders>
              <w:left w:val="single" w:sz="4" w:space="0" w:color="auto"/>
            </w:tcBorders>
          </w:tcPr>
          <w:p w14:paraId="104FF1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988A5" w14:textId="77777777" w:rsidR="001E41F3" w:rsidRDefault="00C82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6932BB9C" w14:textId="77777777" w:rsidTr="00247A0D">
        <w:tc>
          <w:tcPr>
            <w:tcW w:w="1843" w:type="dxa"/>
            <w:tcBorders>
              <w:left w:val="single" w:sz="4" w:space="0" w:color="auto"/>
            </w:tcBorders>
          </w:tcPr>
          <w:p w14:paraId="500501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D96E5" w14:textId="77777777" w:rsidR="001E41F3" w:rsidRDefault="00247A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A04E4EF" w14:textId="77777777" w:rsidTr="00247A0D">
        <w:tc>
          <w:tcPr>
            <w:tcW w:w="1843" w:type="dxa"/>
            <w:tcBorders>
              <w:left w:val="single" w:sz="4" w:space="0" w:color="auto"/>
            </w:tcBorders>
          </w:tcPr>
          <w:p w14:paraId="5A5449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7A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40DC31" w14:textId="77777777" w:rsidTr="00247A0D">
        <w:tc>
          <w:tcPr>
            <w:tcW w:w="1843" w:type="dxa"/>
            <w:tcBorders>
              <w:left w:val="single" w:sz="4" w:space="0" w:color="auto"/>
            </w:tcBorders>
          </w:tcPr>
          <w:p w14:paraId="38CF7A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88D974" w14:textId="77777777" w:rsidR="001E41F3" w:rsidRDefault="004E1C54">
            <w:pPr>
              <w:pStyle w:val="CRCoverPage"/>
              <w:spacing w:after="0"/>
              <w:ind w:left="100"/>
              <w:rPr>
                <w:noProof/>
              </w:rPr>
            </w:pPr>
            <w:r w:rsidRPr="004E1C54">
              <w:rPr>
                <w:lang w:val="en-US" w:eastAsia="zh-CN"/>
              </w:rPr>
              <w:t>TEI14_Test</w:t>
            </w:r>
            <w:r>
              <w:rPr>
                <w:lang w:val="en-US" w:eastAsia="zh-CN"/>
              </w:rPr>
              <w:t xml:space="preserve">, </w:t>
            </w:r>
            <w:r w:rsidRPr="004E1C54">
              <w:rPr>
                <w:lang w:val="en-US" w:eastAsia="zh-CN"/>
              </w:rPr>
              <w:t>EIEI-</w:t>
            </w:r>
            <w:proofErr w:type="spellStart"/>
            <w:r w:rsidRPr="004E1C54">
              <w:rPr>
                <w:lang w:val="en-US" w:eastAsia="zh-CN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F0ADD2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18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CF49B" w14:textId="77777777" w:rsidR="001E41F3" w:rsidRDefault="00822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2168">
              <w:rPr>
                <w:noProof/>
              </w:rPr>
              <w:t>2</w:t>
            </w:r>
            <w:r w:rsidR="00F14E2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14E2B">
              <w:rPr>
                <w:noProof/>
              </w:rPr>
              <w:t>0</w:t>
            </w:r>
            <w:r w:rsidR="004E1C5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E1C54">
              <w:rPr>
                <w:noProof/>
              </w:rPr>
              <w:t>0</w:t>
            </w:r>
            <w:r w:rsidR="001909D2">
              <w:rPr>
                <w:noProof/>
              </w:rPr>
              <w:t>6</w:t>
            </w:r>
          </w:p>
        </w:tc>
      </w:tr>
      <w:tr w:rsidR="001E41F3" w14:paraId="62C83803" w14:textId="77777777" w:rsidTr="00247A0D">
        <w:tc>
          <w:tcPr>
            <w:tcW w:w="1843" w:type="dxa"/>
            <w:tcBorders>
              <w:left w:val="single" w:sz="4" w:space="0" w:color="auto"/>
            </w:tcBorders>
          </w:tcPr>
          <w:p w14:paraId="464BFD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40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033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3698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7CE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61CB" w14:textId="77777777" w:rsidTr="00247A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9A4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CD90A7" w14:textId="77777777" w:rsidR="001E41F3" w:rsidRDefault="00247A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331A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80236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C5986" w14:textId="77777777" w:rsidR="001E41F3" w:rsidRDefault="00950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E1C54">
              <w:rPr>
                <w:noProof/>
              </w:rPr>
              <w:t>6</w:t>
            </w:r>
          </w:p>
        </w:tc>
      </w:tr>
      <w:tr w:rsidR="001E41F3" w14:paraId="1F9EB957" w14:textId="77777777" w:rsidTr="00247A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AB62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F7DD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EB07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7CD25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481964" w14:textId="77777777" w:rsidTr="00247A0D">
        <w:tc>
          <w:tcPr>
            <w:tcW w:w="1843" w:type="dxa"/>
          </w:tcPr>
          <w:p w14:paraId="2738EE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27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178C0" w14:textId="77777777" w:rsidTr="00247A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2F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1B1DF" w14:textId="77777777" w:rsidR="001E41F3" w:rsidRDefault="008225DA">
            <w:pPr>
              <w:pStyle w:val="CRCoverPage"/>
              <w:spacing w:after="0"/>
              <w:ind w:left="100"/>
              <w:rPr>
                <w:noProof/>
              </w:rPr>
            </w:pPr>
            <w:r w:rsidRPr="008225DA">
              <w:rPr>
                <w:noProof/>
              </w:rPr>
              <w:t xml:space="preserve">To </w:t>
            </w:r>
            <w:r w:rsidR="00A72762">
              <w:rPr>
                <w:noProof/>
              </w:rPr>
              <w:t xml:space="preserve">verify eCall over IMS test case 21.6 </w:t>
            </w:r>
            <w:r w:rsidR="00501B87" w:rsidRPr="00501B87">
              <w:rPr>
                <w:noProof/>
              </w:rPr>
              <w:t>using IWD 21wk24</w:t>
            </w:r>
          </w:p>
        </w:tc>
      </w:tr>
      <w:tr w:rsidR="001E41F3" w14:paraId="37296D5E" w14:textId="77777777" w:rsidTr="00247A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4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1E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82F12" w14:textId="77777777" w:rsidTr="00247A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571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8CC73" w14:textId="77777777" w:rsidR="001E41F3" w:rsidRDefault="00501B87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>This document lists all changes applied to eCall over IMS test case 21.6</w:t>
            </w:r>
            <w:r>
              <w:rPr>
                <w:noProof/>
              </w:rP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</w:p>
        </w:tc>
      </w:tr>
      <w:tr w:rsidR="001E41F3" w14:paraId="66E0FCCA" w14:textId="77777777" w:rsidTr="00247A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29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D1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B4BB6D" w14:textId="77777777" w:rsidTr="00247A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EC8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10975" w14:textId="77777777" w:rsidR="001E41F3" w:rsidRDefault="00501B87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 w:rsidR="008225DA">
              <w:rPr>
                <w:noProof/>
              </w:rPr>
              <w:t>.</w:t>
            </w:r>
          </w:p>
        </w:tc>
      </w:tr>
      <w:tr w:rsidR="001E41F3" w14:paraId="4FDD36BC" w14:textId="77777777" w:rsidTr="00247A0D">
        <w:tc>
          <w:tcPr>
            <w:tcW w:w="2694" w:type="dxa"/>
            <w:gridSpan w:val="2"/>
          </w:tcPr>
          <w:p w14:paraId="728709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96C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C5984" w14:textId="77777777" w:rsidTr="00247A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9AC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3F64A" w14:textId="77777777" w:rsidR="001E41F3" w:rsidRDefault="00AE1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</w:t>
            </w:r>
            <w:r w:rsidR="00E83D37">
              <w:rPr>
                <w:noProof/>
              </w:rPr>
              <w:t>6</w:t>
            </w:r>
          </w:p>
        </w:tc>
      </w:tr>
      <w:tr w:rsidR="001E41F3" w14:paraId="1EF36A7D" w14:textId="77777777" w:rsidTr="00247A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2C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F81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5B1D3" w14:textId="77777777" w:rsidTr="00247A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90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AB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26E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D2B5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34E7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CAA54B" w14:textId="77777777" w:rsidTr="00247A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3C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545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753AE" w14:textId="77777777" w:rsidR="001E41F3" w:rsidRDefault="005968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205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A61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1613B1" w14:textId="77777777" w:rsidTr="00247A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400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04B2B9" w14:textId="77777777" w:rsidR="001E41F3" w:rsidRDefault="00101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95D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88EF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ACA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01917">
              <w:rPr>
                <w:noProof/>
              </w:rPr>
              <w:t xml:space="preserve"> 34.229-1</w:t>
            </w:r>
            <w:r>
              <w:rPr>
                <w:noProof/>
              </w:rPr>
              <w:t xml:space="preserve"> CR </w:t>
            </w:r>
            <w:r w:rsidR="00101917" w:rsidRPr="00101917">
              <w:rPr>
                <w:noProof/>
              </w:rPr>
              <w:t>1473</w:t>
            </w:r>
          </w:p>
        </w:tc>
      </w:tr>
      <w:tr w:rsidR="001E41F3" w14:paraId="64AB2AC2" w14:textId="77777777" w:rsidTr="00247A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4C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0C6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E7F39" w14:textId="77777777" w:rsidR="001E41F3" w:rsidRDefault="005968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4359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647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95F8767" w14:textId="77777777" w:rsidTr="00247A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43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0B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F577E" w14:textId="77777777" w:rsidTr="00247A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A3D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0E0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2062D" w14:textId="77777777" w:rsidR="00247A0D" w:rsidRPr="00D83A7A" w:rsidRDefault="00247A0D" w:rsidP="00247A0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797066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14:paraId="1793B45B" w14:textId="77777777" w:rsidR="0097042C" w:rsidRPr="00AF3431" w:rsidRDefault="00247A0D">
      <w:pPr>
        <w:pStyle w:val="TOC1"/>
        <w:rPr>
          <w:rFonts w:ascii="Calibri" w:eastAsia="DengXian" w:hAnsi="Calibri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7042C" w:rsidRPr="00C86768">
        <w:rPr>
          <w:rFonts w:ascii="Arial" w:hAnsi="Arial" w:cs="Arial"/>
          <w:iCs/>
        </w:rPr>
        <w:t>Table of Contents</w:t>
      </w:r>
      <w:r w:rsidR="0097042C">
        <w:tab/>
      </w:r>
      <w:r w:rsidR="0097042C">
        <w:fldChar w:fldCharType="begin"/>
      </w:r>
      <w:r w:rsidR="0097042C">
        <w:instrText xml:space="preserve"> PAGEREF _Toc77970664 \h </w:instrText>
      </w:r>
      <w:r w:rsidR="0097042C">
        <w:fldChar w:fldCharType="separate"/>
      </w:r>
      <w:r w:rsidR="0097042C">
        <w:t>2</w:t>
      </w:r>
      <w:r w:rsidR="0097042C">
        <w:fldChar w:fldCharType="end"/>
      </w:r>
    </w:p>
    <w:p w14:paraId="187ACFE4" w14:textId="77777777" w:rsidR="0097042C" w:rsidRPr="00AF3431" w:rsidRDefault="0097042C">
      <w:pPr>
        <w:pStyle w:val="TOC1"/>
        <w:rPr>
          <w:rFonts w:ascii="Calibri" w:eastAsia="DengXian" w:hAnsi="Calibri"/>
          <w:szCs w:val="22"/>
          <w:lang w:val="en-US" w:eastAsia="zh-CN"/>
        </w:rPr>
      </w:pPr>
      <w:r w:rsidRPr="00C86768">
        <w:rPr>
          <w:b/>
          <w:lang w:eastAsia="ja-JP"/>
        </w:rPr>
        <w:t>1</w:t>
      </w:r>
      <w:r w:rsidRPr="00AF3431">
        <w:rPr>
          <w:rFonts w:ascii="Calibri" w:eastAsia="DengXian" w:hAnsi="Calibri"/>
          <w:szCs w:val="22"/>
          <w:lang w:val="en-US" w:eastAsia="zh-CN"/>
        </w:rPr>
        <w:tab/>
      </w:r>
      <w:r w:rsidRPr="00C8676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_Toc77970665 \h </w:instrText>
      </w:r>
      <w:r>
        <w:fldChar w:fldCharType="separate"/>
      </w:r>
      <w:r>
        <w:t>3</w:t>
      </w:r>
      <w:r>
        <w:fldChar w:fldCharType="end"/>
      </w:r>
    </w:p>
    <w:p w14:paraId="3A862696" w14:textId="77777777" w:rsidR="0097042C" w:rsidRPr="00AF3431" w:rsidRDefault="0097042C">
      <w:pPr>
        <w:pStyle w:val="TOC2"/>
        <w:rPr>
          <w:rFonts w:ascii="Calibri" w:eastAsia="DengXian" w:hAnsi="Calibri"/>
          <w:sz w:val="22"/>
          <w:szCs w:val="22"/>
          <w:lang w:val="en-US" w:eastAsia="zh-CN"/>
        </w:rPr>
      </w:pPr>
      <w:r w:rsidRPr="00C86768">
        <w:rPr>
          <w:b/>
        </w:rPr>
        <w:t>1.1</w:t>
      </w:r>
      <w:r w:rsidRPr="00AF3431">
        <w:rPr>
          <w:rFonts w:ascii="Calibri" w:eastAsia="DengXian" w:hAnsi="Calibri"/>
          <w:sz w:val="22"/>
          <w:szCs w:val="22"/>
          <w:lang w:val="en-US" w:eastAsia="zh-CN"/>
        </w:rPr>
        <w:tab/>
      </w:r>
      <w:r w:rsidRPr="00C8676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_Toc77970666 \h </w:instrText>
      </w:r>
      <w:r>
        <w:fldChar w:fldCharType="separate"/>
      </w:r>
      <w:r>
        <w:t>3</w:t>
      </w:r>
      <w:r>
        <w:fldChar w:fldCharType="end"/>
      </w:r>
    </w:p>
    <w:p w14:paraId="47830A47" w14:textId="77777777" w:rsidR="0097042C" w:rsidRPr="00AF3431" w:rsidRDefault="0097042C">
      <w:pPr>
        <w:pStyle w:val="TOC1"/>
        <w:rPr>
          <w:rFonts w:ascii="Calibri" w:eastAsia="DengXian" w:hAnsi="Calibri"/>
          <w:szCs w:val="22"/>
          <w:lang w:val="en-US" w:eastAsia="zh-CN"/>
        </w:rPr>
      </w:pPr>
      <w:r w:rsidRPr="00C86768">
        <w:rPr>
          <w:b/>
        </w:rPr>
        <w:t>2</w:t>
      </w:r>
      <w:r w:rsidRPr="00AF3431">
        <w:rPr>
          <w:rFonts w:ascii="Calibri" w:eastAsia="DengXian" w:hAnsi="Calibri"/>
          <w:szCs w:val="22"/>
          <w:lang w:val="en-US" w:eastAsia="zh-CN"/>
        </w:rPr>
        <w:tab/>
      </w:r>
      <w:r w:rsidRPr="00C8676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_Toc77970667 \h </w:instrText>
      </w:r>
      <w:r>
        <w:fldChar w:fldCharType="separate"/>
      </w:r>
      <w:r>
        <w:t>3</w:t>
      </w:r>
      <w:r>
        <w:fldChar w:fldCharType="end"/>
      </w:r>
    </w:p>
    <w:p w14:paraId="092E3211" w14:textId="77777777" w:rsidR="0097042C" w:rsidRPr="00AF3431" w:rsidRDefault="0097042C">
      <w:pPr>
        <w:pStyle w:val="TOC2"/>
        <w:rPr>
          <w:rFonts w:ascii="Calibri" w:eastAsia="DengXian" w:hAnsi="Calibri"/>
          <w:sz w:val="22"/>
          <w:szCs w:val="22"/>
          <w:lang w:val="en-US" w:eastAsia="zh-CN"/>
        </w:rPr>
      </w:pPr>
      <w:r w:rsidRPr="00C86768">
        <w:rPr>
          <w:b/>
          <w:lang w:val="en-US"/>
        </w:rPr>
        <w:t>2.1</w:t>
      </w:r>
      <w:r w:rsidRPr="00AF3431">
        <w:rPr>
          <w:rFonts w:ascii="Calibri" w:eastAsia="DengXian" w:hAnsi="Calibri"/>
          <w:sz w:val="22"/>
          <w:szCs w:val="22"/>
          <w:lang w:val="en-US" w:eastAsia="zh-CN"/>
        </w:rPr>
        <w:tab/>
      </w:r>
      <w:r w:rsidRPr="00C86768">
        <w:rPr>
          <w:rFonts w:eastAsia="SimSun"/>
          <w:b/>
          <w:lang w:val="en-US"/>
        </w:rPr>
        <w:t>f_IMS_ECall_InfoRequest_MessageHeaderRX</w:t>
      </w:r>
      <w:r>
        <w:tab/>
      </w:r>
      <w:r>
        <w:fldChar w:fldCharType="begin"/>
      </w:r>
      <w:r>
        <w:instrText xml:space="preserve"> PAGEREF _Toc77970668 \h </w:instrText>
      </w:r>
      <w:r>
        <w:fldChar w:fldCharType="separate"/>
      </w:r>
      <w:r>
        <w:t>3</w:t>
      </w:r>
      <w:r>
        <w:fldChar w:fldCharType="end"/>
      </w:r>
    </w:p>
    <w:p w14:paraId="4C437BB5" w14:textId="77777777" w:rsidR="0097042C" w:rsidRPr="00AF3431" w:rsidRDefault="0097042C">
      <w:pPr>
        <w:pStyle w:val="TOC2"/>
        <w:rPr>
          <w:rFonts w:ascii="Calibri" w:eastAsia="DengXian" w:hAnsi="Calibri"/>
          <w:sz w:val="22"/>
          <w:szCs w:val="22"/>
          <w:lang w:val="en-US" w:eastAsia="zh-CN"/>
        </w:rPr>
      </w:pPr>
      <w:r w:rsidRPr="00C86768">
        <w:rPr>
          <w:rFonts w:eastAsia="SimSun"/>
          <w:b/>
          <w:bCs/>
          <w:lang w:val="en-US"/>
        </w:rPr>
        <w:t>2.2</w:t>
      </w:r>
      <w:r w:rsidRPr="00AF3431">
        <w:rPr>
          <w:rFonts w:ascii="Calibri" w:eastAsia="DengXian" w:hAnsi="Calibri"/>
          <w:sz w:val="22"/>
          <w:szCs w:val="22"/>
          <w:lang w:val="en-US" w:eastAsia="zh-CN"/>
        </w:rPr>
        <w:tab/>
      </w:r>
      <w:r w:rsidRPr="00C86768">
        <w:rPr>
          <w:rFonts w:cs="Arial"/>
          <w:b/>
          <w:bCs/>
          <w:lang w:val="en-US"/>
        </w:rPr>
        <w:t>f_ECall_MSDUpdate_AnnexC47</w:t>
      </w:r>
      <w:r>
        <w:tab/>
      </w:r>
      <w:r>
        <w:fldChar w:fldCharType="begin"/>
      </w:r>
      <w:r>
        <w:instrText xml:space="preserve"> PAGEREF _Toc77970669 \h </w:instrText>
      </w:r>
      <w:r>
        <w:fldChar w:fldCharType="separate"/>
      </w:r>
      <w:r>
        <w:t>4</w:t>
      </w:r>
      <w:r>
        <w:fldChar w:fldCharType="end"/>
      </w:r>
    </w:p>
    <w:p w14:paraId="53EDBE2C" w14:textId="77777777" w:rsidR="0097042C" w:rsidRPr="00AF3431" w:rsidRDefault="0097042C">
      <w:pPr>
        <w:pStyle w:val="TOC2"/>
        <w:rPr>
          <w:rFonts w:ascii="Calibri" w:eastAsia="DengXian" w:hAnsi="Calibri"/>
          <w:sz w:val="22"/>
          <w:szCs w:val="22"/>
          <w:lang w:val="en-US" w:eastAsia="zh-CN"/>
        </w:rPr>
      </w:pPr>
      <w:r w:rsidRPr="00C86768">
        <w:rPr>
          <w:rFonts w:eastAsia="SimSun"/>
          <w:b/>
          <w:bCs/>
          <w:lang w:val="en-US"/>
        </w:rPr>
        <w:t>2.3</w:t>
      </w:r>
      <w:r w:rsidRPr="00AF3431">
        <w:rPr>
          <w:rFonts w:ascii="Calibri" w:eastAsia="DengXian" w:hAnsi="Calibri"/>
          <w:sz w:val="22"/>
          <w:szCs w:val="22"/>
          <w:lang w:val="en-US" w:eastAsia="zh-CN"/>
        </w:rPr>
        <w:tab/>
      </w:r>
      <w:r w:rsidRPr="00C86768">
        <w:rPr>
          <w:rFonts w:cs="Arial"/>
          <w:b/>
          <w:bCs/>
          <w:lang w:val="en-US"/>
        </w:rPr>
        <w:t>cr_EmergencyCallData_Ack_ActionResult</w:t>
      </w:r>
      <w:r>
        <w:tab/>
      </w:r>
      <w:r>
        <w:fldChar w:fldCharType="begin"/>
      </w:r>
      <w:r>
        <w:instrText xml:space="preserve"> PAGEREF _Toc77970670 \h </w:instrText>
      </w:r>
      <w:r>
        <w:fldChar w:fldCharType="separate"/>
      </w:r>
      <w:r>
        <w:t>6</w:t>
      </w:r>
      <w:r>
        <w:fldChar w:fldCharType="end"/>
      </w:r>
    </w:p>
    <w:p w14:paraId="62A57BA5" w14:textId="77777777" w:rsidR="0097042C" w:rsidRPr="00AF3431" w:rsidRDefault="0097042C">
      <w:pPr>
        <w:pStyle w:val="TOC2"/>
        <w:rPr>
          <w:rFonts w:ascii="Calibri" w:eastAsia="DengXian" w:hAnsi="Calibri"/>
          <w:sz w:val="22"/>
          <w:szCs w:val="22"/>
          <w:lang w:val="en-US" w:eastAsia="zh-CN"/>
        </w:rPr>
      </w:pPr>
      <w:r w:rsidRPr="00C86768">
        <w:rPr>
          <w:rFonts w:eastAsia="SimSun"/>
          <w:b/>
          <w:bCs/>
          <w:lang w:val="en-US"/>
        </w:rPr>
        <w:t>2.4</w:t>
      </w:r>
      <w:r w:rsidRPr="00AF3431">
        <w:rPr>
          <w:rFonts w:ascii="Calibri" w:eastAsia="DengXian" w:hAnsi="Calibri"/>
          <w:sz w:val="22"/>
          <w:szCs w:val="22"/>
          <w:lang w:val="en-US" w:eastAsia="zh-CN"/>
        </w:rPr>
        <w:tab/>
      </w:r>
      <w:r w:rsidRPr="00C86768">
        <w:rPr>
          <w:rFonts w:cs="Arial"/>
          <w:b/>
          <w:bCs/>
          <w:lang w:val="en-US"/>
        </w:rPr>
        <w:t>cr_AckType</w:t>
      </w:r>
      <w:r>
        <w:tab/>
      </w:r>
      <w:r>
        <w:fldChar w:fldCharType="begin"/>
      </w:r>
      <w:r>
        <w:instrText xml:space="preserve"> PAGEREF _Toc77970671 \h </w:instrText>
      </w:r>
      <w:r>
        <w:fldChar w:fldCharType="separate"/>
      </w:r>
      <w:r>
        <w:t>7</w:t>
      </w:r>
      <w:r>
        <w:fldChar w:fldCharType="end"/>
      </w:r>
    </w:p>
    <w:p w14:paraId="018544BC" w14:textId="77777777" w:rsidR="0097042C" w:rsidRPr="00AF3431" w:rsidRDefault="0097042C">
      <w:pPr>
        <w:pStyle w:val="TOC1"/>
        <w:rPr>
          <w:rFonts w:ascii="Calibri" w:eastAsia="DengXian" w:hAnsi="Calibri"/>
          <w:szCs w:val="22"/>
          <w:lang w:val="en-US" w:eastAsia="zh-CN"/>
        </w:rPr>
      </w:pPr>
      <w:r w:rsidRPr="00C86768">
        <w:rPr>
          <w:rFonts w:cs="Arial"/>
          <w:b/>
        </w:rPr>
        <w:t>3</w:t>
      </w:r>
      <w:r w:rsidRPr="00AF3431">
        <w:rPr>
          <w:rFonts w:ascii="Calibri" w:eastAsia="DengXian" w:hAnsi="Calibri"/>
          <w:szCs w:val="22"/>
          <w:lang w:val="en-US" w:eastAsia="zh-CN"/>
        </w:rPr>
        <w:tab/>
      </w:r>
      <w:r w:rsidRPr="00C8676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_Toc77970672 \h </w:instrText>
      </w:r>
      <w:r>
        <w:fldChar w:fldCharType="separate"/>
      </w:r>
      <w:r>
        <w:t>7</w:t>
      </w:r>
      <w:r>
        <w:fldChar w:fldCharType="end"/>
      </w:r>
    </w:p>
    <w:p w14:paraId="70AA80F7" w14:textId="77777777" w:rsidR="0097042C" w:rsidRPr="00AF3431" w:rsidRDefault="0097042C">
      <w:pPr>
        <w:pStyle w:val="TOC1"/>
        <w:rPr>
          <w:rFonts w:ascii="Calibri" w:eastAsia="DengXian" w:hAnsi="Calibri"/>
          <w:szCs w:val="22"/>
          <w:lang w:val="en-US" w:eastAsia="zh-CN"/>
        </w:rPr>
      </w:pPr>
      <w:r w:rsidRPr="00C86768">
        <w:rPr>
          <w:rFonts w:cs="Arial"/>
          <w:b/>
        </w:rPr>
        <w:t>4</w:t>
      </w:r>
      <w:r w:rsidRPr="00AF3431">
        <w:rPr>
          <w:rFonts w:ascii="Calibri" w:eastAsia="DengXian" w:hAnsi="Calibri"/>
          <w:szCs w:val="22"/>
          <w:lang w:val="en-US" w:eastAsia="zh-CN"/>
        </w:rPr>
        <w:tab/>
      </w:r>
      <w:r w:rsidRPr="00C8676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_Toc77970673 \h </w:instrText>
      </w:r>
      <w:r>
        <w:fldChar w:fldCharType="separate"/>
      </w:r>
      <w:r>
        <w:t>8</w:t>
      </w:r>
      <w:r>
        <w:fldChar w:fldCharType="end"/>
      </w:r>
    </w:p>
    <w:p w14:paraId="58226510" w14:textId="77777777" w:rsidR="0097042C" w:rsidRPr="00AF3431" w:rsidRDefault="0097042C">
      <w:pPr>
        <w:pStyle w:val="TOC2"/>
        <w:rPr>
          <w:rFonts w:ascii="Calibri" w:eastAsia="DengXian" w:hAnsi="Calibri"/>
          <w:sz w:val="22"/>
          <w:szCs w:val="22"/>
          <w:lang w:val="en-US" w:eastAsia="zh-CN"/>
        </w:rPr>
      </w:pPr>
      <w:r w:rsidRPr="00C86768">
        <w:rPr>
          <w:rFonts w:cs="Arial"/>
          <w:b/>
        </w:rPr>
        <w:t>4.4</w:t>
      </w:r>
      <w:r w:rsidRPr="00AF3431">
        <w:rPr>
          <w:rFonts w:ascii="Calibri" w:eastAsia="DengXian" w:hAnsi="Calibri"/>
          <w:sz w:val="22"/>
          <w:szCs w:val="22"/>
          <w:lang w:val="en-US" w:eastAsia="zh-CN"/>
        </w:rPr>
        <w:tab/>
      </w:r>
      <w:r w:rsidRPr="00C86768">
        <w:rPr>
          <w:rFonts w:cs="Arial"/>
          <w:b/>
        </w:rPr>
        <w:t xml:space="preserve">Qualcomm </w:t>
      </w:r>
      <w:r w:rsidR="006558E7" w:rsidRPr="006558E7">
        <w:rPr>
          <w:rFonts w:cs="Arial"/>
          <w:b/>
        </w:rPr>
        <w:t>SA515M</w:t>
      </w:r>
      <w:r>
        <w:tab/>
      </w:r>
      <w:r>
        <w:fldChar w:fldCharType="begin"/>
      </w:r>
      <w:r>
        <w:instrText xml:space="preserve"> PAGEREF _Toc77970674 \h </w:instrText>
      </w:r>
      <w:r>
        <w:fldChar w:fldCharType="separate"/>
      </w:r>
      <w:r>
        <w:t>8</w:t>
      </w:r>
      <w:r>
        <w:fldChar w:fldCharType="end"/>
      </w:r>
    </w:p>
    <w:p w14:paraId="3A8BFA65" w14:textId="77777777" w:rsidR="00247A0D" w:rsidRDefault="00247A0D" w:rsidP="00247A0D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711B787" w14:textId="77777777" w:rsidR="00247A0D" w:rsidRDefault="00247A0D" w:rsidP="00247A0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7970665"/>
      <w:r>
        <w:rPr>
          <w:b/>
          <w:lang w:eastAsia="ja-JP"/>
        </w:rPr>
        <w:t>Overview</w:t>
      </w:r>
      <w:bookmarkEnd w:id="3"/>
      <w:bookmarkEnd w:id="4"/>
    </w:p>
    <w:p w14:paraId="6DBA90C7" w14:textId="77777777" w:rsidR="00247A0D" w:rsidRDefault="00247A0D" w:rsidP="00247A0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</w:t>
      </w:r>
      <w:r w:rsidR="00B670AE">
        <w:rPr>
          <w:rFonts w:cs="Arial"/>
        </w:rPr>
        <w:t xml:space="preserve"> implementation of </w:t>
      </w:r>
      <w:r w:rsidR="005568A9">
        <w:rPr>
          <w:rFonts w:cs="Arial"/>
        </w:rPr>
        <w:t xml:space="preserve">IMS </w:t>
      </w:r>
      <w:r w:rsidR="00B670AE">
        <w:rPr>
          <w:rFonts w:cs="Arial"/>
        </w:rPr>
        <w:t xml:space="preserve">test case </w:t>
      </w:r>
      <w:r w:rsidR="00696508">
        <w:rPr>
          <w:rFonts w:cs="Arial"/>
        </w:rPr>
        <w:t>21.</w:t>
      </w:r>
      <w:r w:rsidR="004E1C54">
        <w:rPr>
          <w:rFonts w:cs="Arial"/>
        </w:rPr>
        <w:t>6</w:t>
      </w:r>
      <w:r w:rsidR="0060799D">
        <w:rPr>
          <w:rFonts w:cs="Arial"/>
        </w:rPr>
        <w:t xml:space="preserve"> </w:t>
      </w:r>
      <w:r>
        <w:rPr>
          <w:rFonts w:cs="Arial"/>
        </w:rPr>
        <w:t xml:space="preserve">which </w:t>
      </w:r>
      <w:r w:rsidR="004E1C54">
        <w:rPr>
          <w:rFonts w:cs="Arial"/>
        </w:rPr>
        <w:t>is</w:t>
      </w:r>
      <w:r>
        <w:rPr>
          <w:rFonts w:cs="Arial"/>
        </w:rPr>
        <w:t xml:space="preserve"> part of th</w:t>
      </w:r>
      <w:r w:rsidR="00B670AE">
        <w:rPr>
          <w:rFonts w:cs="Arial"/>
        </w:rPr>
        <w:t xml:space="preserve">e </w:t>
      </w:r>
      <w:r w:rsidR="00AF72A9" w:rsidRPr="00AF72A9">
        <w:rPr>
          <w:rFonts w:cs="Arial"/>
        </w:rPr>
        <w:t>iwd-TTCN3-B2020-09_D21wk24.zip</w:t>
      </w:r>
      <w:r w:rsidR="00AF72A9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29512139" w14:textId="77777777" w:rsidR="00247A0D" w:rsidRDefault="00247A0D" w:rsidP="00247A0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28745629" w14:textId="77777777" w:rsidR="00247A0D" w:rsidRDefault="00247A0D" w:rsidP="00247A0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815F0">
        <w:rPr>
          <w:rFonts w:cs="Arial"/>
          <w:sz w:val="24"/>
          <w:lang w:eastAsia="ja-JP"/>
        </w:rPr>
        <w:t>Shaun</w:t>
      </w:r>
      <w:r w:rsidRPr="00576945">
        <w:rPr>
          <w:rFonts w:cs="Arial"/>
          <w:sz w:val="24"/>
          <w:lang w:eastAsia="ja-JP"/>
        </w:rPr>
        <w:t xml:space="preserve"> </w:t>
      </w:r>
      <w:r w:rsidR="00A815F0">
        <w:rPr>
          <w:rFonts w:cs="Arial"/>
          <w:sz w:val="24"/>
          <w:lang w:eastAsia="ja-JP"/>
        </w:rPr>
        <w:t>Harry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  <w:r w:rsidR="00A815F0" w:rsidRPr="00A815F0">
        <w:rPr>
          <w:rFonts w:cs="Arial"/>
          <w:lang w:eastAsia="ja-JP"/>
        </w:rPr>
        <w:t>shaun.harry@keysight.com</w:t>
      </w:r>
    </w:p>
    <w:p w14:paraId="121A1D31" w14:textId="77777777" w:rsidR="00247A0D" w:rsidRPr="007036CE" w:rsidRDefault="00247A0D" w:rsidP="00247A0D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7970666"/>
      <w:r w:rsidRPr="007036CE">
        <w:rPr>
          <w:b/>
        </w:rPr>
        <w:t>Verification Test Summary</w:t>
      </w:r>
      <w:bookmarkEnd w:id="5"/>
    </w:p>
    <w:p w14:paraId="0EDEA06B" w14:textId="77777777" w:rsidR="00247A0D" w:rsidRDefault="00247A0D" w:rsidP="00247A0D">
      <w:pPr>
        <w:pStyle w:val="Index1"/>
        <w:keepLines w:val="0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Test Case:</w:t>
      </w:r>
      <w:r>
        <w:rPr>
          <w:rFonts w:cs="Arial"/>
          <w:b/>
          <w:lang w:eastAsia="ja-JP"/>
        </w:rPr>
        <w:tab/>
      </w:r>
      <w:r w:rsidR="00F92AD0">
        <w:rPr>
          <w:rFonts w:cs="Arial"/>
        </w:rPr>
        <w:t>21.</w:t>
      </w:r>
      <w:r w:rsidR="00FA64D4">
        <w:rPr>
          <w:rFonts w:cs="Arial"/>
        </w:rPr>
        <w:t>6</w:t>
      </w:r>
    </w:p>
    <w:p w14:paraId="0DBCE484" w14:textId="77777777" w:rsidR="00247A0D" w:rsidRDefault="00247A0D" w:rsidP="00247A0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29035C" w:rsidRPr="0029035C">
        <w:rPr>
          <w:rFonts w:cs="Arial"/>
        </w:rPr>
        <w:t>iwd-TTCN3-B2020-09_D21wk24.zip</w:t>
      </w:r>
    </w:p>
    <w:p w14:paraId="229765E9" w14:textId="77777777" w:rsidR="00247A0D" w:rsidRDefault="00247A0D" w:rsidP="00247A0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43565">
        <w:t>Keysight S8704A Protocol Conformance Toolset</w:t>
      </w:r>
    </w:p>
    <w:p w14:paraId="252D59D6" w14:textId="77777777" w:rsidR="00247A0D" w:rsidRDefault="00247A0D" w:rsidP="00247A0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B670AE">
        <w:rPr>
          <w:rFonts w:cs="Arial"/>
        </w:rPr>
        <w:t xml:space="preserve">Qualcomm </w:t>
      </w:r>
      <w:r w:rsidR="004F6941" w:rsidRPr="00A01F86">
        <w:rPr>
          <w:rFonts w:cs="Arial"/>
        </w:rPr>
        <w:t>SA515M</w:t>
      </w:r>
    </w:p>
    <w:p w14:paraId="57DC3770" w14:textId="77777777" w:rsidR="00247A0D" w:rsidRDefault="00247A0D" w:rsidP="00247A0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647B594" w14:textId="77777777" w:rsidR="00247A0D" w:rsidRDefault="00247A0D" w:rsidP="00247A0D"/>
    <w:p w14:paraId="780DCC33" w14:textId="77777777" w:rsidR="00247A0D" w:rsidRPr="00854C55" w:rsidRDefault="00247A0D" w:rsidP="00247A0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7970667"/>
      <w:r w:rsidRPr="00854C55">
        <w:rPr>
          <w:b/>
        </w:rPr>
        <w:t>Corrections required</w:t>
      </w:r>
      <w:bookmarkEnd w:id="6"/>
      <w:bookmarkEnd w:id="7"/>
      <w:bookmarkEnd w:id="8"/>
    </w:p>
    <w:p w14:paraId="445FADC6" w14:textId="77777777" w:rsidR="00247A0D" w:rsidRPr="00530ECA" w:rsidRDefault="00C15EEA" w:rsidP="00247A0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en-US"/>
        </w:rPr>
      </w:pPr>
      <w:bookmarkStart w:id="9" w:name="_Toc77970668"/>
      <w:proofErr w:type="spellStart"/>
      <w:r w:rsidRPr="00C15EEA">
        <w:rPr>
          <w:rFonts w:eastAsia="SimSun"/>
          <w:b/>
          <w:lang w:val="en-US"/>
        </w:rPr>
        <w:t>f_IMS_ECall_InfoRequest_MessageHeaderRX</w:t>
      </w:r>
      <w:bookmarkEnd w:id="9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47A0D" w:rsidRPr="008C0EA3" w14:paraId="32E0A7BC" w14:textId="77777777" w:rsidTr="004E6D69">
        <w:tc>
          <w:tcPr>
            <w:tcW w:w="1985" w:type="dxa"/>
          </w:tcPr>
          <w:p w14:paraId="259A587A" w14:textId="77777777" w:rsidR="00247A0D" w:rsidRPr="00E56898" w:rsidRDefault="00247A0D" w:rsidP="00174FA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2D41081A" w14:textId="77777777" w:rsidR="00247A0D" w:rsidRPr="00A67FF6" w:rsidRDefault="009E021B" w:rsidP="00174FA0">
            <w:pPr>
              <w:rPr>
                <w:rFonts w:cs="Arial"/>
                <w:color w:val="000000"/>
                <w:lang w:val="en-US" w:eastAsia="zh-CN"/>
              </w:rPr>
            </w:pPr>
            <w:proofErr w:type="spellStart"/>
            <w:r w:rsidRPr="009E021B">
              <w:rPr>
                <w:rFonts w:cs="Arial"/>
                <w:lang w:val="en-US"/>
              </w:rPr>
              <w:t>f_IMS_ECall_InfoRequest_MessageHeaderRX</w:t>
            </w:r>
            <w:proofErr w:type="spellEnd"/>
          </w:p>
        </w:tc>
      </w:tr>
      <w:tr w:rsidR="00247A0D" w:rsidRPr="008C0EA3" w14:paraId="38366951" w14:textId="77777777" w:rsidTr="004E6D69">
        <w:tc>
          <w:tcPr>
            <w:tcW w:w="1985" w:type="dxa"/>
          </w:tcPr>
          <w:p w14:paraId="6F8FAC6A" w14:textId="77777777" w:rsidR="00247A0D" w:rsidRPr="00E56898" w:rsidRDefault="00247A0D" w:rsidP="00174FA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75D64588" w14:textId="77777777" w:rsidR="00247A0D" w:rsidRPr="00AE78F6" w:rsidRDefault="00D43688" w:rsidP="00174FA0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Keeping different expected values for </w:t>
            </w:r>
            <w:proofErr w:type="spellStart"/>
            <w:r>
              <w:rPr>
                <w:rFonts w:cs="Arial"/>
                <w:lang w:val="en-US"/>
              </w:rPr>
              <w:t>callInfo</w:t>
            </w:r>
            <w:proofErr w:type="spellEnd"/>
            <w:r>
              <w:rPr>
                <w:rFonts w:cs="Arial"/>
                <w:lang w:val="en-US"/>
              </w:rPr>
              <w:t xml:space="preserve"> “purpose” as per condition A3 and A4</w:t>
            </w:r>
          </w:p>
        </w:tc>
      </w:tr>
      <w:tr w:rsidR="00247A0D" w:rsidRPr="008C0EA3" w14:paraId="14AAE966" w14:textId="77777777" w:rsidTr="004E6D69">
        <w:tc>
          <w:tcPr>
            <w:tcW w:w="1985" w:type="dxa"/>
          </w:tcPr>
          <w:p w14:paraId="1A732C75" w14:textId="77777777" w:rsidR="00247A0D" w:rsidRPr="00E56898" w:rsidRDefault="00247A0D" w:rsidP="00174FA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4F7D4AC9" w14:textId="77777777" w:rsidR="00247A0D" w:rsidRPr="004E6D69" w:rsidRDefault="00D43688" w:rsidP="00174FA0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Adding the check for condition A4 and the expected </w:t>
            </w:r>
            <w:proofErr w:type="spellStart"/>
            <w:r>
              <w:rPr>
                <w:rFonts w:cs="Arial"/>
                <w:lang w:val="en-US"/>
              </w:rPr>
              <w:t>callInfo</w:t>
            </w:r>
            <w:proofErr w:type="spellEnd"/>
            <w:r>
              <w:rPr>
                <w:rFonts w:cs="Arial"/>
                <w:lang w:val="en-US"/>
              </w:rPr>
              <w:t xml:space="preserve"> “purpose” value to “</w:t>
            </w:r>
            <w:proofErr w:type="spellStart"/>
            <w:r w:rsidRPr="00D43688">
              <w:rPr>
                <w:rFonts w:cs="Arial"/>
                <w:lang w:val="en-US"/>
              </w:rPr>
              <w:t>EmergencyCallData.Control</w:t>
            </w:r>
            <w:proofErr w:type="spellEnd"/>
            <w:r>
              <w:rPr>
                <w:rFonts w:cs="Arial"/>
                <w:lang w:val="en-US"/>
              </w:rPr>
              <w:t>”</w:t>
            </w:r>
          </w:p>
        </w:tc>
      </w:tr>
      <w:tr w:rsidR="00247A0D" w:rsidRPr="008C0EA3" w14:paraId="6BA8294E" w14:textId="77777777" w:rsidTr="004E6D69">
        <w:tc>
          <w:tcPr>
            <w:tcW w:w="1985" w:type="dxa"/>
          </w:tcPr>
          <w:p w14:paraId="7BC8A280" w14:textId="77777777" w:rsidR="00247A0D" w:rsidRPr="00E56898" w:rsidRDefault="00247A0D" w:rsidP="00174FA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5B0F0E65" w14:textId="77777777" w:rsidR="00247A0D" w:rsidRPr="008C0EA3" w:rsidRDefault="00FD4924" w:rsidP="00174FA0">
            <w:pPr>
              <w:spacing w:after="0"/>
              <w:rPr>
                <w:rFonts w:cs="Arial"/>
                <w:lang w:val="en-US"/>
              </w:rPr>
            </w:pPr>
            <w:hyperlink r:id="rId13" w:anchor="IWD_21wk24/IWD_21wk24/Common/IMS/IMS_eCall_Functions.ttcn" w:tooltip="IMS_eCall_Functions.ttcn has been modified" w:history="1">
              <w:proofErr w:type="spellStart"/>
              <w:r w:rsidR="00F05F99" w:rsidRPr="00F05F99">
                <w:rPr>
                  <w:rFonts w:cs="Arial"/>
                  <w:lang w:val="en-US"/>
                </w:rPr>
                <w:t>IMS_eCall_Functions.ttcn</w:t>
              </w:r>
              <w:proofErr w:type="spellEnd"/>
            </w:hyperlink>
          </w:p>
        </w:tc>
      </w:tr>
      <w:tr w:rsidR="00247A0D" w:rsidRPr="008C0EA3" w14:paraId="4FACD5A3" w14:textId="77777777" w:rsidTr="004E6D69">
        <w:tc>
          <w:tcPr>
            <w:tcW w:w="1985" w:type="dxa"/>
          </w:tcPr>
          <w:p w14:paraId="2D4595C4" w14:textId="77777777" w:rsidR="00247A0D" w:rsidRPr="00E56898" w:rsidRDefault="00247A0D" w:rsidP="00174FA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618F4091" w14:textId="77777777" w:rsidR="00247A0D" w:rsidRPr="008C0EA3" w:rsidRDefault="00247A0D" w:rsidP="00174FA0"/>
        </w:tc>
      </w:tr>
    </w:tbl>
    <w:p w14:paraId="348CBBB0" w14:textId="77777777" w:rsidR="00247A0D" w:rsidRPr="008C0EA3" w:rsidRDefault="00247A0D" w:rsidP="00247A0D">
      <w:pPr>
        <w:spacing w:after="0"/>
        <w:rPr>
          <w:rFonts w:eastAsia="SimSun"/>
          <w:b/>
        </w:rPr>
      </w:pPr>
    </w:p>
    <w:p w14:paraId="160910E1" w14:textId="77777777" w:rsidR="00247A0D" w:rsidRPr="008C0EA3" w:rsidRDefault="00247A0D" w:rsidP="00247A0D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74D93538" w14:textId="77777777" w:rsidR="00FF5404" w:rsidRPr="00FF5404" w:rsidRDefault="00247A0D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="00FF5404" w:rsidRPr="00FF5404">
        <w:rPr>
          <w:rFonts w:ascii="Consolas" w:eastAsia="SimSun" w:hAnsi="Consolas" w:cs="Consolas"/>
          <w:sz w:val="16"/>
          <w:szCs w:val="16"/>
        </w:rPr>
        <w:t xml:space="preserve">  function </w:t>
      </w:r>
      <w:proofErr w:type="spellStart"/>
      <w:r w:rsidR="00FF5404" w:rsidRPr="00FF5404">
        <w:rPr>
          <w:rFonts w:ascii="Consolas" w:eastAsia="SimSun" w:hAnsi="Consolas" w:cs="Consolas"/>
          <w:sz w:val="16"/>
          <w:szCs w:val="16"/>
        </w:rPr>
        <w:t>f_IMS_ECall_InfoRequest_</w:t>
      </w:r>
      <w:proofErr w:type="gramStart"/>
      <w:r w:rsidR="00FF5404" w:rsidRPr="00FF5404">
        <w:rPr>
          <w:rFonts w:ascii="Consolas" w:eastAsia="SimSun" w:hAnsi="Consolas" w:cs="Consolas"/>
          <w:sz w:val="16"/>
          <w:szCs w:val="16"/>
        </w:rPr>
        <w:t>MessageHeaderRX</w:t>
      </w:r>
      <w:proofErr w:type="spellEnd"/>
      <w:r w:rsidR="00FF5404" w:rsidRPr="00FF5404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="00FF5404" w:rsidRPr="00FF5404">
        <w:rPr>
          <w:rFonts w:ascii="Consolas" w:eastAsia="SimSun" w:hAnsi="Consolas" w:cs="Consolas"/>
          <w:sz w:val="16"/>
          <w:szCs w:val="16"/>
        </w:rPr>
        <w:t xml:space="preserve">) runs on IMS_PTC return template (present) </w:t>
      </w:r>
      <w:proofErr w:type="spellStart"/>
      <w:r w:rsidR="00FF5404" w:rsidRPr="00FF5404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</w:p>
    <w:p w14:paraId="4BDB88FF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40238EF4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v_MessageInfo_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>Message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cr_MessageHeader_Dummy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;</w:t>
      </w:r>
    </w:p>
    <w:p w14:paraId="2F300B32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var integer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>CSeqValue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f_IMS_PTC_ImsInfo_CseqIncr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dialogRemote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);</w:t>
      </w:r>
    </w:p>
    <w:p w14:paraId="612A4DDC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>PackageName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>= "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EmergencyCallData.eCall.MSD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";</w:t>
      </w:r>
    </w:p>
    <w:p w14:paraId="2EF9E2D0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37F2300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v_MessageInfo_Message.via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          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f_IMS_SipRequest_ViaRX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();</w:t>
      </w:r>
    </w:p>
    <w:p w14:paraId="7F6E7DE1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v_MessageInfo_Message.fromField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    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f_IMS_RequestInDialog_FromHeaderRX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();</w:t>
      </w:r>
    </w:p>
    <w:p w14:paraId="4CE01A7F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v_MessageInfo_Message.toField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      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f_IMS_RequestInDialog_ToHeaderRX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();</w:t>
      </w:r>
    </w:p>
    <w:p w14:paraId="4C655A6B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v_MessageInfo_Message.callId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f_IMS_PTC_ImsInfo_DialogGetCallId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();</w:t>
      </w:r>
    </w:p>
    <w:p w14:paraId="674AA45E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v_MessageInfo_Message.cSeq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cr_CseqDef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v_CSeqValue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, "INFO");</w:t>
      </w:r>
    </w:p>
    <w:p w14:paraId="3590A0C3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v_MessageInfo_Message.maxForwards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  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cr_MaxForwardsDef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;</w:t>
      </w:r>
    </w:p>
    <w:p w14:paraId="087420ED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fr-FR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proofErr w:type="gramStart"/>
      <w:r w:rsidRPr="00FF5404">
        <w:rPr>
          <w:rFonts w:ascii="Consolas" w:eastAsia="SimSun" w:hAnsi="Consolas" w:cs="Consolas"/>
          <w:sz w:val="16"/>
          <w:szCs w:val="16"/>
          <w:lang w:val="fr-FR"/>
        </w:rPr>
        <w:t>v</w:t>
      </w:r>
      <w:proofErr w:type="gramEnd"/>
      <w:r w:rsidRPr="00FF5404">
        <w:rPr>
          <w:rFonts w:ascii="Consolas" w:eastAsia="SimSun" w:hAnsi="Consolas" w:cs="Consolas"/>
          <w:sz w:val="16"/>
          <w:szCs w:val="16"/>
          <w:lang w:val="fr-FR"/>
        </w:rPr>
        <w:t>_MessageInfo_Message.contentType</w:t>
      </w:r>
      <w:proofErr w:type="spellEnd"/>
      <w:r w:rsidRPr="00FF5404">
        <w:rPr>
          <w:rFonts w:ascii="Consolas" w:eastAsia="SimSun" w:hAnsi="Consolas" w:cs="Consolas"/>
          <w:sz w:val="16"/>
          <w:szCs w:val="16"/>
          <w:lang w:val="fr-FR"/>
        </w:rPr>
        <w:t xml:space="preserve">     := </w:t>
      </w:r>
      <w:proofErr w:type="spellStart"/>
      <w:r w:rsidRPr="00FF5404">
        <w:rPr>
          <w:rFonts w:ascii="Consolas" w:eastAsia="SimSun" w:hAnsi="Consolas" w:cs="Consolas"/>
          <w:sz w:val="16"/>
          <w:szCs w:val="16"/>
          <w:lang w:val="fr-FR"/>
        </w:rPr>
        <w:t>cr_ContentTypeMIME</w:t>
      </w:r>
      <w:proofErr w:type="spellEnd"/>
      <w:r w:rsidRPr="00FF5404">
        <w:rPr>
          <w:rFonts w:ascii="Consolas" w:eastAsia="SimSun" w:hAnsi="Consolas" w:cs="Consolas"/>
          <w:sz w:val="16"/>
          <w:szCs w:val="16"/>
          <w:lang w:val="fr-FR"/>
        </w:rPr>
        <w:t>;</w:t>
      </w:r>
    </w:p>
    <w:p w14:paraId="6A1FCD88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fr-FR"/>
        </w:rPr>
      </w:pPr>
      <w:r w:rsidRPr="00FF5404">
        <w:rPr>
          <w:rFonts w:ascii="Consolas" w:eastAsia="SimSun" w:hAnsi="Consolas" w:cs="Consolas"/>
          <w:sz w:val="16"/>
          <w:szCs w:val="16"/>
          <w:lang w:val="fr-FR"/>
        </w:rPr>
        <w:t xml:space="preserve">    </w:t>
      </w:r>
      <w:proofErr w:type="spellStart"/>
      <w:proofErr w:type="gramStart"/>
      <w:r w:rsidRPr="00FF5404">
        <w:rPr>
          <w:rFonts w:ascii="Consolas" w:eastAsia="SimSun" w:hAnsi="Consolas" w:cs="Consolas"/>
          <w:sz w:val="16"/>
          <w:szCs w:val="16"/>
          <w:lang w:val="fr-FR"/>
        </w:rPr>
        <w:t>v</w:t>
      </w:r>
      <w:proofErr w:type="gramEnd"/>
      <w:r w:rsidRPr="00FF5404">
        <w:rPr>
          <w:rFonts w:ascii="Consolas" w:eastAsia="SimSun" w:hAnsi="Consolas" w:cs="Consolas"/>
          <w:sz w:val="16"/>
          <w:szCs w:val="16"/>
          <w:lang w:val="fr-FR"/>
        </w:rPr>
        <w:t>_MessageInfo_Message.contentDisposition</w:t>
      </w:r>
      <w:proofErr w:type="spellEnd"/>
      <w:r w:rsidRPr="00FF5404">
        <w:rPr>
          <w:rFonts w:ascii="Consolas" w:eastAsia="SimSun" w:hAnsi="Consolas" w:cs="Consolas"/>
          <w:sz w:val="16"/>
          <w:szCs w:val="16"/>
          <w:lang w:val="fr-FR"/>
        </w:rPr>
        <w:t xml:space="preserve"> :=  </w:t>
      </w:r>
      <w:proofErr w:type="spellStart"/>
      <w:r w:rsidRPr="00FF5404">
        <w:rPr>
          <w:rFonts w:ascii="Consolas" w:eastAsia="SimSun" w:hAnsi="Consolas" w:cs="Consolas"/>
          <w:sz w:val="16"/>
          <w:szCs w:val="16"/>
          <w:lang w:val="fr-FR"/>
        </w:rPr>
        <w:t>cr_ContentDisposition</w:t>
      </w:r>
      <w:proofErr w:type="spellEnd"/>
      <w:r w:rsidRPr="00FF5404">
        <w:rPr>
          <w:rFonts w:ascii="Consolas" w:eastAsia="SimSun" w:hAnsi="Consolas" w:cs="Consolas"/>
          <w:sz w:val="16"/>
          <w:szCs w:val="16"/>
          <w:lang w:val="fr-FR"/>
        </w:rPr>
        <w:t>("Info-Package");</w:t>
      </w:r>
    </w:p>
    <w:p w14:paraId="611CC567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fr-FR"/>
        </w:rPr>
      </w:pPr>
      <w:r w:rsidRPr="00FF5404">
        <w:rPr>
          <w:rFonts w:ascii="Consolas" w:eastAsia="SimSun" w:hAnsi="Consolas" w:cs="Consolas"/>
          <w:sz w:val="16"/>
          <w:szCs w:val="16"/>
          <w:lang w:val="fr-FR"/>
        </w:rPr>
        <w:t xml:space="preserve">    </w:t>
      </w:r>
      <w:proofErr w:type="spellStart"/>
      <w:proofErr w:type="gramStart"/>
      <w:r w:rsidRPr="00FF5404">
        <w:rPr>
          <w:rFonts w:ascii="Consolas" w:eastAsia="SimSun" w:hAnsi="Consolas" w:cs="Consolas"/>
          <w:sz w:val="16"/>
          <w:szCs w:val="16"/>
          <w:lang w:val="fr-FR"/>
        </w:rPr>
        <w:t>v</w:t>
      </w:r>
      <w:proofErr w:type="gramEnd"/>
      <w:r w:rsidRPr="00FF5404">
        <w:rPr>
          <w:rFonts w:ascii="Consolas" w:eastAsia="SimSun" w:hAnsi="Consolas" w:cs="Consolas"/>
          <w:sz w:val="16"/>
          <w:szCs w:val="16"/>
          <w:lang w:val="fr-FR"/>
        </w:rPr>
        <w:t>_MessageInfo_Message.callInfo</w:t>
      </w:r>
      <w:proofErr w:type="spellEnd"/>
      <w:r w:rsidRPr="00FF5404">
        <w:rPr>
          <w:rFonts w:ascii="Consolas" w:eastAsia="SimSun" w:hAnsi="Consolas" w:cs="Consolas"/>
          <w:sz w:val="16"/>
          <w:szCs w:val="16"/>
          <w:lang w:val="fr-FR"/>
        </w:rPr>
        <w:t xml:space="preserve">        := </w:t>
      </w:r>
      <w:proofErr w:type="spellStart"/>
      <w:r w:rsidRPr="00FF5404">
        <w:rPr>
          <w:rFonts w:ascii="Consolas" w:eastAsia="SimSun" w:hAnsi="Consolas" w:cs="Consolas"/>
          <w:sz w:val="16"/>
          <w:szCs w:val="16"/>
          <w:lang w:val="fr-FR"/>
        </w:rPr>
        <w:t>cr_CallInfo</w:t>
      </w:r>
      <w:proofErr w:type="spellEnd"/>
      <w:r w:rsidRPr="00FF5404">
        <w:rPr>
          <w:rFonts w:ascii="Consolas" w:eastAsia="SimSun" w:hAnsi="Consolas" w:cs="Consolas"/>
          <w:sz w:val="16"/>
          <w:szCs w:val="16"/>
          <w:lang w:val="fr-FR"/>
        </w:rPr>
        <w:t xml:space="preserve">(-, </w:t>
      </w:r>
      <w:proofErr w:type="spellStart"/>
      <w:r w:rsidRPr="00FF5404">
        <w:rPr>
          <w:rFonts w:ascii="Consolas" w:eastAsia="SimSun" w:hAnsi="Consolas" w:cs="Consolas"/>
          <w:sz w:val="16"/>
          <w:szCs w:val="16"/>
          <w:lang w:val="fr-FR"/>
        </w:rPr>
        <w:t>v_PackageName</w:t>
      </w:r>
      <w:proofErr w:type="spellEnd"/>
      <w:r w:rsidRPr="00FF5404">
        <w:rPr>
          <w:rFonts w:ascii="Consolas" w:eastAsia="SimSun" w:hAnsi="Consolas" w:cs="Consolas"/>
          <w:sz w:val="16"/>
          <w:szCs w:val="16"/>
          <w:lang w:val="fr-FR"/>
        </w:rPr>
        <w:t>);</w:t>
      </w:r>
    </w:p>
    <w:p w14:paraId="27CDE8F2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fr-FR"/>
        </w:rPr>
      </w:pPr>
      <w:r w:rsidRPr="00FF5404">
        <w:rPr>
          <w:rFonts w:ascii="Consolas" w:eastAsia="SimSun" w:hAnsi="Consolas" w:cs="Consolas"/>
          <w:sz w:val="16"/>
          <w:szCs w:val="16"/>
          <w:lang w:val="fr-FR"/>
        </w:rPr>
        <w:t xml:space="preserve">    </w:t>
      </w:r>
      <w:proofErr w:type="spellStart"/>
      <w:proofErr w:type="gramStart"/>
      <w:r w:rsidRPr="00FF5404">
        <w:rPr>
          <w:rFonts w:ascii="Consolas" w:eastAsia="SimSun" w:hAnsi="Consolas" w:cs="Consolas"/>
          <w:sz w:val="16"/>
          <w:szCs w:val="16"/>
          <w:lang w:val="fr-FR"/>
        </w:rPr>
        <w:t>v</w:t>
      </w:r>
      <w:proofErr w:type="gramEnd"/>
      <w:r w:rsidRPr="00FF5404">
        <w:rPr>
          <w:rFonts w:ascii="Consolas" w:eastAsia="SimSun" w:hAnsi="Consolas" w:cs="Consolas"/>
          <w:sz w:val="16"/>
          <w:szCs w:val="16"/>
          <w:lang w:val="fr-FR"/>
        </w:rPr>
        <w:t>_MessageInfo_Message.infoPackage</w:t>
      </w:r>
      <w:proofErr w:type="spellEnd"/>
      <w:r w:rsidRPr="00FF5404">
        <w:rPr>
          <w:rFonts w:ascii="Consolas" w:eastAsia="SimSun" w:hAnsi="Consolas" w:cs="Consolas"/>
          <w:sz w:val="16"/>
          <w:szCs w:val="16"/>
          <w:lang w:val="fr-FR"/>
        </w:rPr>
        <w:t xml:space="preserve">     := </w:t>
      </w:r>
      <w:proofErr w:type="spellStart"/>
      <w:r w:rsidRPr="00FF5404">
        <w:rPr>
          <w:rFonts w:ascii="Consolas" w:eastAsia="SimSun" w:hAnsi="Consolas" w:cs="Consolas"/>
          <w:sz w:val="16"/>
          <w:szCs w:val="16"/>
          <w:lang w:val="fr-FR"/>
        </w:rPr>
        <w:t>cr_InfoPackage</w:t>
      </w:r>
      <w:proofErr w:type="spellEnd"/>
      <w:r w:rsidRPr="00FF5404">
        <w:rPr>
          <w:rFonts w:ascii="Consolas" w:eastAsia="SimSun" w:hAnsi="Consolas" w:cs="Consolas"/>
          <w:sz w:val="16"/>
          <w:szCs w:val="16"/>
          <w:lang w:val="fr-FR"/>
        </w:rPr>
        <w:t>(</w:t>
      </w:r>
      <w:proofErr w:type="spellStart"/>
      <w:r w:rsidRPr="00FF5404">
        <w:rPr>
          <w:rFonts w:ascii="Consolas" w:eastAsia="SimSun" w:hAnsi="Consolas" w:cs="Consolas"/>
          <w:sz w:val="16"/>
          <w:szCs w:val="16"/>
          <w:lang w:val="fr-FR"/>
        </w:rPr>
        <w:t>v_PackageName</w:t>
      </w:r>
      <w:proofErr w:type="spellEnd"/>
      <w:r w:rsidRPr="00FF5404">
        <w:rPr>
          <w:rFonts w:ascii="Consolas" w:eastAsia="SimSun" w:hAnsi="Consolas" w:cs="Consolas"/>
          <w:sz w:val="16"/>
          <w:szCs w:val="16"/>
          <w:lang w:val="fr-FR"/>
        </w:rPr>
        <w:t>);</w:t>
      </w:r>
    </w:p>
    <w:p w14:paraId="216E4E4D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fr-FR"/>
        </w:rPr>
      </w:pPr>
      <w:r w:rsidRPr="00FF5404">
        <w:rPr>
          <w:rFonts w:ascii="Consolas" w:eastAsia="SimSun" w:hAnsi="Consolas" w:cs="Consolas"/>
          <w:sz w:val="16"/>
          <w:szCs w:val="16"/>
          <w:lang w:val="fr-FR"/>
        </w:rPr>
        <w:t xml:space="preserve">    </w:t>
      </w:r>
    </w:p>
    <w:p w14:paraId="1FBEB744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  <w:lang w:val="fr-FR"/>
        </w:rPr>
        <w:t xml:space="preserve">    </w:t>
      </w:r>
      <w:r w:rsidRPr="00FF5404">
        <w:rPr>
          <w:rFonts w:ascii="Consolas" w:eastAsia="SimSun" w:hAnsi="Consolas" w:cs="Consolas"/>
          <w:sz w:val="16"/>
          <w:szCs w:val="16"/>
        </w:rPr>
        <w:t xml:space="preserve">return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v_MessageInfo_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>Message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;</w:t>
      </w:r>
      <w:proofErr w:type="gramEnd"/>
    </w:p>
    <w:p w14:paraId="728976A1" w14:textId="77777777" w:rsidR="006D045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1E98F0E8" w14:textId="77777777" w:rsidR="006D0454" w:rsidRDefault="006D0454" w:rsidP="00247A0D">
      <w:pPr>
        <w:spacing w:after="0"/>
        <w:rPr>
          <w:rFonts w:ascii="Arial" w:hAnsi="Arial" w:cs="Arial"/>
          <w:b/>
          <w:lang w:eastAsia="en-GB"/>
        </w:rPr>
      </w:pPr>
    </w:p>
    <w:p w14:paraId="6C5EB5D7" w14:textId="77777777" w:rsidR="006F29CF" w:rsidRDefault="006F29CF" w:rsidP="00247A0D">
      <w:pPr>
        <w:spacing w:after="0"/>
        <w:rPr>
          <w:rFonts w:ascii="Arial" w:hAnsi="Arial" w:cs="Arial"/>
          <w:b/>
          <w:lang w:eastAsia="en-GB"/>
        </w:rPr>
      </w:pPr>
    </w:p>
    <w:p w14:paraId="0872F6D7" w14:textId="77777777" w:rsidR="00FF5404" w:rsidRDefault="00FF5404" w:rsidP="00247A0D">
      <w:pPr>
        <w:spacing w:after="0"/>
        <w:rPr>
          <w:rFonts w:ascii="Arial" w:hAnsi="Arial" w:cs="Arial"/>
          <w:b/>
          <w:lang w:eastAsia="en-GB"/>
        </w:rPr>
      </w:pPr>
    </w:p>
    <w:p w14:paraId="3D7441CA" w14:textId="77777777" w:rsidR="00247A0D" w:rsidRPr="008C0EA3" w:rsidRDefault="00247A0D" w:rsidP="00247A0D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lastRenderedPageBreak/>
        <w:t>After change</w:t>
      </w:r>
    </w:p>
    <w:p w14:paraId="300CB840" w14:textId="77777777" w:rsidR="00FF5404" w:rsidRPr="00FF5404" w:rsidRDefault="00247A0D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bookmarkStart w:id="10" w:name="_Toc122434493"/>
      <w:bookmarkStart w:id="11" w:name="_Toc295288970"/>
      <w:bookmarkStart w:id="12" w:name="_Toc325725665"/>
      <w:r w:rsidR="00FF5404" w:rsidRPr="00FF5404">
        <w:rPr>
          <w:rFonts w:ascii="Consolas" w:eastAsia="SimSun" w:hAnsi="Consolas" w:cs="Consolas"/>
          <w:sz w:val="16"/>
          <w:szCs w:val="16"/>
        </w:rPr>
        <w:t xml:space="preserve">  function f_IMS_ECall_InfoRequest_</w:t>
      </w:r>
      <w:proofErr w:type="gramStart"/>
      <w:r w:rsidR="00FF5404" w:rsidRPr="00FF5404">
        <w:rPr>
          <w:rFonts w:ascii="Consolas" w:eastAsia="SimSun" w:hAnsi="Consolas" w:cs="Consolas"/>
          <w:sz w:val="16"/>
          <w:szCs w:val="16"/>
        </w:rPr>
        <w:t>MessageHeaderRX(</w:t>
      </w:r>
      <w:proofErr w:type="gramEnd"/>
      <w:r w:rsidR="00FF5404" w:rsidRPr="00FF5404">
        <w:rPr>
          <w:rFonts w:ascii="Consolas" w:eastAsia="SimSun" w:hAnsi="Consolas" w:cs="Consolas"/>
          <w:sz w:val="16"/>
          <w:szCs w:val="16"/>
          <w:highlight w:val="yellow"/>
        </w:rPr>
        <w:t xml:space="preserve">EmergencyCallData_Control </w:t>
      </w:r>
      <w:proofErr w:type="spellStart"/>
      <w:r w:rsidR="00FF5404" w:rsidRPr="00FF5404">
        <w:rPr>
          <w:rFonts w:ascii="Consolas" w:eastAsia="SimSun" w:hAnsi="Consolas" w:cs="Consolas"/>
          <w:sz w:val="16"/>
          <w:szCs w:val="16"/>
          <w:highlight w:val="yellow"/>
        </w:rPr>
        <w:t>p_EmergencyCallData_Control</w:t>
      </w:r>
      <w:proofErr w:type="spellEnd"/>
      <w:r w:rsidR="00FF5404" w:rsidRPr="00FF5404">
        <w:rPr>
          <w:rFonts w:ascii="Consolas" w:eastAsia="SimSun" w:hAnsi="Consolas" w:cs="Consolas"/>
          <w:sz w:val="16"/>
          <w:szCs w:val="16"/>
        </w:rPr>
        <w:t xml:space="preserve">) runs on IMS_PTC return template (present) </w:t>
      </w:r>
      <w:proofErr w:type="spellStart"/>
      <w:r w:rsidR="00FF5404" w:rsidRPr="00FF5404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</w:p>
    <w:p w14:paraId="73054F3B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2DBD7E6D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v_MessageInfo_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>Message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cr_MessageHeader_Dummy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;</w:t>
      </w:r>
    </w:p>
    <w:p w14:paraId="59A7D5F7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var integer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>CSeqValue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f_IMS_PTC_ImsInfo_CseqIncr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dialogRemote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);</w:t>
      </w:r>
    </w:p>
    <w:p w14:paraId="16C851AE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>PackageName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>= "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EmergencyCallData.eCall.MSD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";</w:t>
      </w:r>
    </w:p>
    <w:p w14:paraId="1DF237BC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</w:t>
      </w:r>
      <w:r w:rsidRPr="00FF5404">
        <w:rPr>
          <w:rFonts w:ascii="Consolas" w:eastAsia="SimSun" w:hAnsi="Consolas" w:cs="Consolas"/>
          <w:sz w:val="16"/>
          <w:szCs w:val="16"/>
          <w:highlight w:val="yellow"/>
        </w:rPr>
        <w:t xml:space="preserve">var </w:t>
      </w:r>
      <w:proofErr w:type="spellStart"/>
      <w:r w:rsidRPr="00FF5404">
        <w:rPr>
          <w:rFonts w:ascii="Consolas" w:eastAsia="SimSun" w:hAnsi="Consolas" w:cs="Consolas"/>
          <w:sz w:val="16"/>
          <w:szCs w:val="16"/>
          <w:highlight w:val="yellow"/>
        </w:rPr>
        <w:t>charstring</w:t>
      </w:r>
      <w:proofErr w:type="spellEnd"/>
      <w:r w:rsidRPr="00FF5404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FF5404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FF5404">
        <w:rPr>
          <w:rFonts w:ascii="Consolas" w:eastAsia="SimSun" w:hAnsi="Consolas" w:cs="Consolas"/>
          <w:sz w:val="16"/>
          <w:szCs w:val="16"/>
          <w:highlight w:val="yellow"/>
        </w:rPr>
        <w:t>ControlPackageName</w:t>
      </w:r>
      <w:proofErr w:type="spellEnd"/>
      <w:r w:rsidRPr="00FF5404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FF5404">
        <w:rPr>
          <w:rFonts w:ascii="Consolas" w:eastAsia="SimSun" w:hAnsi="Consolas" w:cs="Consolas"/>
          <w:sz w:val="16"/>
          <w:szCs w:val="16"/>
          <w:highlight w:val="yellow"/>
        </w:rPr>
        <w:t>= "</w:t>
      </w:r>
      <w:proofErr w:type="spellStart"/>
      <w:r w:rsidRPr="00FF5404">
        <w:rPr>
          <w:rFonts w:ascii="Consolas" w:eastAsia="SimSun" w:hAnsi="Consolas" w:cs="Consolas"/>
          <w:sz w:val="16"/>
          <w:szCs w:val="16"/>
          <w:highlight w:val="yellow"/>
        </w:rPr>
        <w:t>EmergencyCallData.Control</w:t>
      </w:r>
      <w:proofErr w:type="spellEnd"/>
      <w:r w:rsidRPr="00FF5404">
        <w:rPr>
          <w:rFonts w:ascii="Consolas" w:eastAsia="SimSun" w:hAnsi="Consolas" w:cs="Consolas"/>
          <w:sz w:val="16"/>
          <w:szCs w:val="16"/>
          <w:highlight w:val="yellow"/>
        </w:rPr>
        <w:t>";</w:t>
      </w:r>
    </w:p>
    <w:p w14:paraId="7050F1A0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C526828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v_MessageInfo_Message.via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          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f_IMS_SipRequest_ViaRX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();</w:t>
      </w:r>
    </w:p>
    <w:p w14:paraId="3072A910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v_MessageInfo_Message.fromField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    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f_IMS_RequestInDialog_FromHeaderRX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();</w:t>
      </w:r>
    </w:p>
    <w:p w14:paraId="39CC9F42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v_MessageInfo_Message.toField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      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f_IMS_RequestInDialog_ToHeaderRX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();</w:t>
      </w:r>
    </w:p>
    <w:p w14:paraId="7A0675A6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v_MessageInfo_Message.callId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f_IMS_PTC_ImsInfo_DialogGetCallId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();</w:t>
      </w:r>
    </w:p>
    <w:p w14:paraId="64DC56DE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v_MessageInfo_Message.cSeq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cr_CseqDef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v_CSeqValue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, "INFO");</w:t>
      </w:r>
    </w:p>
    <w:p w14:paraId="73FD5C56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v_MessageInfo_Message.maxForwards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 xml:space="preserve">   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 w:rsidRPr="00FF540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cr_MaxForwardsDef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;</w:t>
      </w:r>
    </w:p>
    <w:p w14:paraId="59CC3957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fr-FR"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proofErr w:type="gramStart"/>
      <w:r w:rsidRPr="00FF5404">
        <w:rPr>
          <w:rFonts w:ascii="Consolas" w:eastAsia="SimSun" w:hAnsi="Consolas" w:cs="Consolas"/>
          <w:sz w:val="16"/>
          <w:szCs w:val="16"/>
          <w:lang w:val="fr-FR"/>
        </w:rPr>
        <w:t>v</w:t>
      </w:r>
      <w:proofErr w:type="gramEnd"/>
      <w:r w:rsidRPr="00FF5404">
        <w:rPr>
          <w:rFonts w:ascii="Consolas" w:eastAsia="SimSun" w:hAnsi="Consolas" w:cs="Consolas"/>
          <w:sz w:val="16"/>
          <w:szCs w:val="16"/>
          <w:lang w:val="fr-FR"/>
        </w:rPr>
        <w:t>_MessageInfo_Message.contentType</w:t>
      </w:r>
      <w:proofErr w:type="spellEnd"/>
      <w:r w:rsidRPr="00FF5404">
        <w:rPr>
          <w:rFonts w:ascii="Consolas" w:eastAsia="SimSun" w:hAnsi="Consolas" w:cs="Consolas"/>
          <w:sz w:val="16"/>
          <w:szCs w:val="16"/>
          <w:lang w:val="fr-FR"/>
        </w:rPr>
        <w:t xml:space="preserve">     := </w:t>
      </w:r>
      <w:proofErr w:type="spellStart"/>
      <w:r w:rsidRPr="00FF5404">
        <w:rPr>
          <w:rFonts w:ascii="Consolas" w:eastAsia="SimSun" w:hAnsi="Consolas" w:cs="Consolas"/>
          <w:sz w:val="16"/>
          <w:szCs w:val="16"/>
          <w:lang w:val="fr-FR"/>
        </w:rPr>
        <w:t>cr_ContentTypeMIME</w:t>
      </w:r>
      <w:proofErr w:type="spellEnd"/>
      <w:r w:rsidRPr="00FF5404">
        <w:rPr>
          <w:rFonts w:ascii="Consolas" w:eastAsia="SimSun" w:hAnsi="Consolas" w:cs="Consolas"/>
          <w:sz w:val="16"/>
          <w:szCs w:val="16"/>
          <w:lang w:val="fr-FR"/>
        </w:rPr>
        <w:t>;</w:t>
      </w:r>
    </w:p>
    <w:p w14:paraId="0AC0A03E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fr-FR"/>
        </w:rPr>
      </w:pPr>
      <w:r w:rsidRPr="00FF5404">
        <w:rPr>
          <w:rFonts w:ascii="Consolas" w:eastAsia="SimSun" w:hAnsi="Consolas" w:cs="Consolas"/>
          <w:sz w:val="16"/>
          <w:szCs w:val="16"/>
          <w:lang w:val="fr-FR"/>
        </w:rPr>
        <w:t xml:space="preserve">    </w:t>
      </w:r>
      <w:proofErr w:type="spellStart"/>
      <w:proofErr w:type="gramStart"/>
      <w:r w:rsidRPr="00FF5404">
        <w:rPr>
          <w:rFonts w:ascii="Consolas" w:eastAsia="SimSun" w:hAnsi="Consolas" w:cs="Consolas"/>
          <w:sz w:val="16"/>
          <w:szCs w:val="16"/>
          <w:lang w:val="fr-FR"/>
        </w:rPr>
        <w:t>v</w:t>
      </w:r>
      <w:proofErr w:type="gramEnd"/>
      <w:r w:rsidRPr="00FF5404">
        <w:rPr>
          <w:rFonts w:ascii="Consolas" w:eastAsia="SimSun" w:hAnsi="Consolas" w:cs="Consolas"/>
          <w:sz w:val="16"/>
          <w:szCs w:val="16"/>
          <w:lang w:val="fr-FR"/>
        </w:rPr>
        <w:t>_MessageInfo_Message.contentDisposition</w:t>
      </w:r>
      <w:proofErr w:type="spellEnd"/>
      <w:r w:rsidRPr="00FF5404">
        <w:rPr>
          <w:rFonts w:ascii="Consolas" w:eastAsia="SimSun" w:hAnsi="Consolas" w:cs="Consolas"/>
          <w:sz w:val="16"/>
          <w:szCs w:val="16"/>
          <w:lang w:val="fr-FR"/>
        </w:rPr>
        <w:t xml:space="preserve"> :=  </w:t>
      </w:r>
      <w:proofErr w:type="spellStart"/>
      <w:r w:rsidRPr="00FF5404">
        <w:rPr>
          <w:rFonts w:ascii="Consolas" w:eastAsia="SimSun" w:hAnsi="Consolas" w:cs="Consolas"/>
          <w:sz w:val="16"/>
          <w:szCs w:val="16"/>
          <w:lang w:val="fr-FR"/>
        </w:rPr>
        <w:t>cr_ContentDisposition</w:t>
      </w:r>
      <w:proofErr w:type="spellEnd"/>
      <w:r w:rsidRPr="00FF5404">
        <w:rPr>
          <w:rFonts w:ascii="Consolas" w:eastAsia="SimSun" w:hAnsi="Consolas" w:cs="Consolas"/>
          <w:sz w:val="16"/>
          <w:szCs w:val="16"/>
          <w:lang w:val="fr-FR"/>
        </w:rPr>
        <w:t>("Info-Package");</w:t>
      </w:r>
    </w:p>
    <w:p w14:paraId="1AD011A3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  <w:lang w:val="fr-FR"/>
        </w:rPr>
      </w:pPr>
      <w:r w:rsidRPr="00FF5404">
        <w:rPr>
          <w:rFonts w:ascii="Consolas" w:eastAsia="SimSun" w:hAnsi="Consolas" w:cs="Consolas"/>
          <w:sz w:val="16"/>
          <w:szCs w:val="16"/>
          <w:highlight w:val="yellow"/>
          <w:lang w:val="fr-FR"/>
        </w:rPr>
        <w:t xml:space="preserve">    </w:t>
      </w:r>
      <w:proofErr w:type="gramStart"/>
      <w:r w:rsidRPr="00FF5404">
        <w:rPr>
          <w:rFonts w:ascii="Consolas" w:eastAsia="SimSun" w:hAnsi="Consolas" w:cs="Consolas"/>
          <w:sz w:val="16"/>
          <w:szCs w:val="16"/>
          <w:highlight w:val="yellow"/>
          <w:lang w:val="fr-FR"/>
        </w:rPr>
        <w:t>if</w:t>
      </w:r>
      <w:proofErr w:type="gramEnd"/>
      <w:r w:rsidRPr="00FF5404">
        <w:rPr>
          <w:rFonts w:ascii="Consolas" w:eastAsia="SimSun" w:hAnsi="Consolas" w:cs="Consolas"/>
          <w:sz w:val="16"/>
          <w:szCs w:val="16"/>
          <w:highlight w:val="yellow"/>
          <w:lang w:val="fr-FR"/>
        </w:rPr>
        <w:t xml:space="preserve"> (match(</w:t>
      </w:r>
      <w:proofErr w:type="spellStart"/>
      <w:r w:rsidRPr="00FF5404">
        <w:rPr>
          <w:rFonts w:ascii="Consolas" w:eastAsia="SimSun" w:hAnsi="Consolas" w:cs="Consolas"/>
          <w:sz w:val="16"/>
          <w:szCs w:val="16"/>
          <w:highlight w:val="yellow"/>
          <w:lang w:val="fr-FR"/>
        </w:rPr>
        <w:t>tsc_EmergencyCallData_DataType_invalidMSD</w:t>
      </w:r>
      <w:proofErr w:type="spellEnd"/>
      <w:r w:rsidRPr="00FF5404">
        <w:rPr>
          <w:rFonts w:ascii="Consolas" w:eastAsia="SimSun" w:hAnsi="Consolas" w:cs="Consolas"/>
          <w:sz w:val="16"/>
          <w:szCs w:val="16"/>
          <w:highlight w:val="yellow"/>
          <w:lang w:val="fr-FR"/>
        </w:rPr>
        <w:t xml:space="preserve">, </w:t>
      </w:r>
      <w:proofErr w:type="spellStart"/>
      <w:r w:rsidRPr="00FF5404">
        <w:rPr>
          <w:rFonts w:ascii="Consolas" w:eastAsia="SimSun" w:hAnsi="Consolas" w:cs="Consolas"/>
          <w:sz w:val="16"/>
          <w:szCs w:val="16"/>
          <w:highlight w:val="yellow"/>
          <w:lang w:val="fr-FR"/>
        </w:rPr>
        <w:t>p_EmergencyCallData_Control.choice.request.datatype</w:t>
      </w:r>
      <w:proofErr w:type="spellEnd"/>
      <w:r w:rsidRPr="00FF5404">
        <w:rPr>
          <w:rFonts w:ascii="Consolas" w:eastAsia="SimSun" w:hAnsi="Consolas" w:cs="Consolas"/>
          <w:sz w:val="16"/>
          <w:szCs w:val="16"/>
          <w:highlight w:val="yellow"/>
          <w:lang w:val="fr-FR"/>
        </w:rPr>
        <w:t>))</w:t>
      </w:r>
    </w:p>
    <w:p w14:paraId="3B416D03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  <w:lang w:val="pt-BR"/>
        </w:rPr>
      </w:pPr>
      <w:r w:rsidRPr="00FF5404">
        <w:rPr>
          <w:rFonts w:ascii="Consolas" w:eastAsia="SimSun" w:hAnsi="Consolas" w:cs="Consolas"/>
          <w:sz w:val="16"/>
          <w:szCs w:val="16"/>
          <w:highlight w:val="yellow"/>
          <w:lang w:val="fr-FR"/>
        </w:rPr>
        <w:tab/>
      </w:r>
      <w:r w:rsidRPr="00FF5404">
        <w:rPr>
          <w:rFonts w:ascii="Consolas" w:eastAsia="SimSun" w:hAnsi="Consolas" w:cs="Consolas"/>
          <w:sz w:val="16"/>
          <w:szCs w:val="16"/>
          <w:highlight w:val="yellow"/>
          <w:lang w:val="fr-FR"/>
        </w:rPr>
        <w:tab/>
      </w:r>
      <w:r w:rsidRPr="00FF5404">
        <w:rPr>
          <w:rFonts w:ascii="Consolas" w:eastAsia="SimSun" w:hAnsi="Consolas" w:cs="Consolas"/>
          <w:sz w:val="16"/>
          <w:szCs w:val="16"/>
          <w:highlight w:val="yellow"/>
          <w:lang w:val="pt-BR"/>
        </w:rPr>
        <w:t>{</w:t>
      </w:r>
    </w:p>
    <w:p w14:paraId="57FFDAEA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  <w:lang w:val="pt-BR"/>
        </w:rPr>
      </w:pPr>
      <w:r w:rsidRPr="00FF5404">
        <w:rPr>
          <w:rFonts w:ascii="Consolas" w:eastAsia="SimSun" w:hAnsi="Consolas" w:cs="Consolas"/>
          <w:sz w:val="16"/>
          <w:szCs w:val="16"/>
          <w:highlight w:val="yellow"/>
          <w:lang w:val="pt-BR"/>
        </w:rPr>
        <w:tab/>
      </w:r>
      <w:r w:rsidRPr="00FF5404">
        <w:rPr>
          <w:rFonts w:ascii="Consolas" w:eastAsia="SimSun" w:hAnsi="Consolas" w:cs="Consolas"/>
          <w:sz w:val="16"/>
          <w:szCs w:val="16"/>
          <w:highlight w:val="yellow"/>
          <w:lang w:val="pt-BR"/>
        </w:rPr>
        <w:tab/>
        <w:t xml:space="preserve">  v_MessageInfo_Message.callInfo := cr_CallInfo(-, v_ControlPackageName);</w:t>
      </w:r>
    </w:p>
    <w:p w14:paraId="0D7E2026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  <w:lang w:val="pt-BR"/>
        </w:rPr>
      </w:pPr>
      <w:r w:rsidRPr="00FF5404">
        <w:rPr>
          <w:rFonts w:ascii="Consolas" w:eastAsia="SimSun" w:hAnsi="Consolas" w:cs="Consolas"/>
          <w:sz w:val="16"/>
          <w:szCs w:val="16"/>
          <w:highlight w:val="yellow"/>
          <w:lang w:val="pt-BR"/>
        </w:rPr>
        <w:tab/>
      </w:r>
      <w:r w:rsidRPr="00FF5404">
        <w:rPr>
          <w:rFonts w:ascii="Consolas" w:eastAsia="SimSun" w:hAnsi="Consolas" w:cs="Consolas"/>
          <w:sz w:val="16"/>
          <w:szCs w:val="16"/>
          <w:highlight w:val="yellow"/>
          <w:lang w:val="pt-BR"/>
        </w:rPr>
        <w:tab/>
        <w:t>}</w:t>
      </w:r>
    </w:p>
    <w:p w14:paraId="3AA3FCD0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  <w:lang w:val="pt-BR"/>
        </w:rPr>
      </w:pPr>
      <w:r w:rsidRPr="00FF5404">
        <w:rPr>
          <w:rFonts w:ascii="Consolas" w:eastAsia="SimSun" w:hAnsi="Consolas" w:cs="Consolas"/>
          <w:sz w:val="16"/>
          <w:szCs w:val="16"/>
          <w:highlight w:val="yellow"/>
          <w:lang w:val="pt-BR"/>
        </w:rPr>
        <w:tab/>
      </w:r>
      <w:r w:rsidRPr="00FF5404">
        <w:rPr>
          <w:rFonts w:ascii="Consolas" w:eastAsia="SimSun" w:hAnsi="Consolas" w:cs="Consolas"/>
          <w:sz w:val="16"/>
          <w:szCs w:val="16"/>
          <w:highlight w:val="yellow"/>
          <w:lang w:val="pt-BR"/>
        </w:rPr>
        <w:tab/>
        <w:t>else</w:t>
      </w:r>
    </w:p>
    <w:p w14:paraId="40269B71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  <w:lang w:val="pt-BR"/>
        </w:rPr>
      </w:pPr>
      <w:r w:rsidRPr="00FF5404">
        <w:rPr>
          <w:rFonts w:ascii="Consolas" w:eastAsia="SimSun" w:hAnsi="Consolas" w:cs="Consolas"/>
          <w:sz w:val="16"/>
          <w:szCs w:val="16"/>
          <w:highlight w:val="yellow"/>
          <w:lang w:val="pt-BR"/>
        </w:rPr>
        <w:tab/>
      </w:r>
      <w:r w:rsidRPr="00FF5404">
        <w:rPr>
          <w:rFonts w:ascii="Consolas" w:eastAsia="SimSun" w:hAnsi="Consolas" w:cs="Consolas"/>
          <w:sz w:val="16"/>
          <w:szCs w:val="16"/>
          <w:highlight w:val="yellow"/>
          <w:lang w:val="pt-BR"/>
        </w:rPr>
        <w:tab/>
        <w:t>{</w:t>
      </w:r>
    </w:p>
    <w:p w14:paraId="24261CC3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  <w:lang w:val="pt-BR"/>
        </w:rPr>
      </w:pPr>
      <w:r w:rsidRPr="00FF5404">
        <w:rPr>
          <w:rFonts w:ascii="Consolas" w:eastAsia="SimSun" w:hAnsi="Consolas" w:cs="Consolas"/>
          <w:sz w:val="16"/>
          <w:szCs w:val="16"/>
          <w:highlight w:val="yellow"/>
          <w:lang w:val="pt-BR"/>
        </w:rPr>
        <w:tab/>
      </w:r>
      <w:r w:rsidRPr="00FF5404">
        <w:rPr>
          <w:rFonts w:ascii="Consolas" w:eastAsia="SimSun" w:hAnsi="Consolas" w:cs="Consolas"/>
          <w:sz w:val="16"/>
          <w:szCs w:val="16"/>
          <w:highlight w:val="yellow"/>
          <w:lang w:val="pt-BR"/>
        </w:rPr>
        <w:tab/>
        <w:t xml:space="preserve">  v_MessageInfo_Message.callInfo := cr_CallInfo(-, v_PackageName);</w:t>
      </w:r>
    </w:p>
    <w:p w14:paraId="652A2F18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FF5404">
        <w:rPr>
          <w:rFonts w:ascii="Consolas" w:eastAsia="SimSun" w:hAnsi="Consolas" w:cs="Consolas"/>
          <w:sz w:val="16"/>
          <w:szCs w:val="16"/>
          <w:highlight w:val="yellow"/>
          <w:lang w:val="pt-BR"/>
        </w:rPr>
        <w:tab/>
      </w:r>
      <w:r w:rsidRPr="00FF5404">
        <w:rPr>
          <w:rFonts w:ascii="Consolas" w:eastAsia="SimSun" w:hAnsi="Consolas" w:cs="Consolas"/>
          <w:sz w:val="16"/>
          <w:szCs w:val="16"/>
          <w:highlight w:val="yellow"/>
          <w:lang w:val="pt-BR"/>
        </w:rPr>
        <w:tab/>
        <w:t>}</w:t>
      </w:r>
    </w:p>
    <w:p w14:paraId="1E5D85C9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FF5404">
        <w:rPr>
          <w:rFonts w:ascii="Consolas" w:eastAsia="SimSun" w:hAnsi="Consolas" w:cs="Consolas"/>
          <w:sz w:val="16"/>
          <w:szCs w:val="16"/>
          <w:lang w:val="pt-BR"/>
        </w:rPr>
        <w:t xml:space="preserve">    v_MessageInfo_Message.infoPackage     := cr_InfoPackage(v_PackageName);</w:t>
      </w:r>
    </w:p>
    <w:p w14:paraId="04E2303D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FF5404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74613AD2" w14:textId="77777777" w:rsidR="00FF5404" w:rsidRPr="00FF5404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F5404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FF5404">
        <w:rPr>
          <w:rFonts w:ascii="Consolas" w:eastAsia="SimSun" w:hAnsi="Consolas" w:cs="Consolas"/>
          <w:sz w:val="16"/>
          <w:szCs w:val="16"/>
        </w:rPr>
        <w:t xml:space="preserve">return </w:t>
      </w:r>
      <w:proofErr w:type="spellStart"/>
      <w:r w:rsidRPr="00FF5404">
        <w:rPr>
          <w:rFonts w:ascii="Consolas" w:eastAsia="SimSun" w:hAnsi="Consolas" w:cs="Consolas"/>
          <w:sz w:val="16"/>
          <w:szCs w:val="16"/>
        </w:rPr>
        <w:t>v_MessageInfo_</w:t>
      </w:r>
      <w:proofErr w:type="gramStart"/>
      <w:r w:rsidRPr="00FF5404">
        <w:rPr>
          <w:rFonts w:ascii="Consolas" w:eastAsia="SimSun" w:hAnsi="Consolas" w:cs="Consolas"/>
          <w:sz w:val="16"/>
          <w:szCs w:val="16"/>
        </w:rPr>
        <w:t>Message</w:t>
      </w:r>
      <w:proofErr w:type="spellEnd"/>
      <w:r w:rsidRPr="00FF5404">
        <w:rPr>
          <w:rFonts w:ascii="Consolas" w:eastAsia="SimSun" w:hAnsi="Consolas" w:cs="Consolas"/>
          <w:sz w:val="16"/>
          <w:szCs w:val="16"/>
        </w:rPr>
        <w:t>;</w:t>
      </w:r>
      <w:proofErr w:type="gramEnd"/>
    </w:p>
    <w:p w14:paraId="511A8000" w14:textId="77777777" w:rsidR="007C028B" w:rsidRDefault="00FF5404" w:rsidP="00FF54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/>
        </w:rPr>
      </w:pPr>
      <w:r w:rsidRPr="00FF5404">
        <w:rPr>
          <w:rFonts w:ascii="Consolas" w:eastAsia="SimSun" w:hAnsi="Consolas" w:cs="Consolas"/>
          <w:sz w:val="16"/>
          <w:szCs w:val="16"/>
        </w:rPr>
        <w:t xml:space="preserve">  }</w:t>
      </w:r>
    </w:p>
    <w:bookmarkEnd w:id="10"/>
    <w:bookmarkEnd w:id="11"/>
    <w:bookmarkEnd w:id="12"/>
    <w:p w14:paraId="00AD67A1" w14:textId="77777777" w:rsidR="00ED23DA" w:rsidRDefault="00ED23DA" w:rsidP="00247A0D">
      <w:pPr>
        <w:rPr>
          <w:rFonts w:cs="Arial"/>
        </w:rPr>
      </w:pPr>
    </w:p>
    <w:p w14:paraId="176D46FC" w14:textId="77777777" w:rsidR="00ED23DA" w:rsidRPr="00725930" w:rsidRDefault="00725930" w:rsidP="00ED23D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eastAsia="SimSun"/>
          <w:b/>
          <w:bCs/>
          <w:lang w:val="en-US"/>
        </w:rPr>
      </w:pPr>
      <w:bookmarkStart w:id="13" w:name="_Toc77970669"/>
      <w:bookmarkStart w:id="14" w:name="_Toc122434494"/>
      <w:bookmarkStart w:id="15" w:name="_Toc295288971"/>
      <w:bookmarkStart w:id="16" w:name="_Toc325725666"/>
      <w:bookmarkStart w:id="17" w:name="_Toc532983738"/>
      <w:r w:rsidRPr="00725930">
        <w:rPr>
          <w:rFonts w:cs="Arial"/>
          <w:b/>
          <w:bCs/>
          <w:lang w:val="en-US"/>
        </w:rPr>
        <w:t>f_ECall_MSDUpdate_AnnexC47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D23DA" w:rsidRPr="008C0EA3" w14:paraId="00B4303C" w14:textId="77777777" w:rsidTr="006E4E23">
        <w:tc>
          <w:tcPr>
            <w:tcW w:w="1985" w:type="dxa"/>
          </w:tcPr>
          <w:p w14:paraId="5648ED91" w14:textId="77777777" w:rsidR="00ED23DA" w:rsidRPr="00E56898" w:rsidRDefault="00ED23DA" w:rsidP="00DA6B1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46CEA59C" w14:textId="77777777" w:rsidR="00ED23DA" w:rsidRPr="00A67FF6" w:rsidRDefault="007174C0" w:rsidP="006E4E23">
            <w:pPr>
              <w:rPr>
                <w:rFonts w:cs="Arial"/>
                <w:color w:val="000000"/>
                <w:lang w:val="en-US" w:eastAsia="zh-CN"/>
              </w:rPr>
            </w:pPr>
            <w:r w:rsidRPr="007174C0">
              <w:rPr>
                <w:rFonts w:cs="Arial"/>
                <w:lang w:val="en-US"/>
              </w:rPr>
              <w:t>f_ECall_MSDUpdate_AnnexC47</w:t>
            </w:r>
          </w:p>
        </w:tc>
      </w:tr>
      <w:tr w:rsidR="00ED23DA" w:rsidRPr="00DB1792" w14:paraId="6C71356F" w14:textId="77777777" w:rsidTr="006E4E23">
        <w:tc>
          <w:tcPr>
            <w:tcW w:w="1985" w:type="dxa"/>
          </w:tcPr>
          <w:p w14:paraId="1BAB2A1E" w14:textId="77777777" w:rsidR="00ED23DA" w:rsidRPr="00E56898" w:rsidRDefault="00ED23DA" w:rsidP="006E4E2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107B7CD8" w14:textId="77777777" w:rsidR="00ED23DA" w:rsidRPr="00AE78F6" w:rsidRDefault="00DB1792" w:rsidP="006E4E23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Adding the new function parameter in the function call and “received” in ack is optional as per RFC 8147</w:t>
            </w:r>
          </w:p>
        </w:tc>
      </w:tr>
      <w:tr w:rsidR="00ED23DA" w:rsidRPr="008C0EA3" w14:paraId="243388D5" w14:textId="77777777" w:rsidTr="006E4E23">
        <w:tc>
          <w:tcPr>
            <w:tcW w:w="1985" w:type="dxa"/>
          </w:tcPr>
          <w:p w14:paraId="4E1BC60B" w14:textId="77777777" w:rsidR="00ED23DA" w:rsidRPr="00E56898" w:rsidRDefault="00ED23DA" w:rsidP="006E4E2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1A8966A5" w14:textId="77777777" w:rsidR="00ED23DA" w:rsidRPr="004E6D69" w:rsidRDefault="00897F8F" w:rsidP="006E4E23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Added the new parameter and made “received” </w:t>
            </w:r>
            <w:r w:rsidR="0093685E">
              <w:rPr>
                <w:rFonts w:cs="Arial"/>
                <w:lang w:val="en-US"/>
              </w:rPr>
              <w:t xml:space="preserve">of </w:t>
            </w:r>
            <w:r>
              <w:rPr>
                <w:rFonts w:cs="Arial"/>
                <w:lang w:val="en-US"/>
              </w:rPr>
              <w:t>ack as optional</w:t>
            </w:r>
          </w:p>
        </w:tc>
      </w:tr>
      <w:tr w:rsidR="00ED23DA" w:rsidRPr="008C0EA3" w14:paraId="4F2750FC" w14:textId="77777777" w:rsidTr="006E4E23">
        <w:tc>
          <w:tcPr>
            <w:tcW w:w="1985" w:type="dxa"/>
          </w:tcPr>
          <w:p w14:paraId="68151264" w14:textId="77777777" w:rsidR="00ED23DA" w:rsidRPr="00E56898" w:rsidRDefault="00ED23DA" w:rsidP="006E4E2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B6F7D51" w14:textId="77777777" w:rsidR="00ED23DA" w:rsidRPr="008C0EA3" w:rsidRDefault="00FD4924" w:rsidP="006E4E23">
            <w:pPr>
              <w:spacing w:after="0"/>
              <w:rPr>
                <w:rFonts w:cs="Arial"/>
                <w:lang w:val="en-US"/>
              </w:rPr>
            </w:pPr>
            <w:hyperlink r:id="rId14" w:anchor="IWD_21wk24/IWD_21wk24/Common/IMS/IMS_eCall_Functions.ttcn" w:tooltip="IMS_eCall_Functions.ttcn has been modified" w:history="1">
              <w:proofErr w:type="spellStart"/>
              <w:r w:rsidR="007174C0" w:rsidRPr="00F05F99">
                <w:rPr>
                  <w:rFonts w:cs="Arial"/>
                  <w:lang w:val="en-US"/>
                </w:rPr>
                <w:t>IMS_eCall_Functions.ttcn</w:t>
              </w:r>
              <w:proofErr w:type="spellEnd"/>
            </w:hyperlink>
          </w:p>
        </w:tc>
      </w:tr>
      <w:tr w:rsidR="00ED23DA" w:rsidRPr="008C0EA3" w14:paraId="7B3A6157" w14:textId="77777777" w:rsidTr="006E4E23">
        <w:tc>
          <w:tcPr>
            <w:tcW w:w="1985" w:type="dxa"/>
          </w:tcPr>
          <w:p w14:paraId="325AB51B" w14:textId="77777777" w:rsidR="00ED23DA" w:rsidRPr="00E56898" w:rsidRDefault="00ED23DA" w:rsidP="006E4E2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CE29351" w14:textId="77777777" w:rsidR="00ED23DA" w:rsidRPr="008C0EA3" w:rsidRDefault="00ED23DA" w:rsidP="006E4E23"/>
        </w:tc>
      </w:tr>
    </w:tbl>
    <w:p w14:paraId="09B53B6C" w14:textId="77777777" w:rsidR="00ED23DA" w:rsidRDefault="00ED23DA" w:rsidP="00ED23DA">
      <w:pPr>
        <w:spacing w:after="0"/>
        <w:rPr>
          <w:rFonts w:eastAsia="SimSun"/>
          <w:b/>
        </w:rPr>
      </w:pPr>
    </w:p>
    <w:p w14:paraId="08B5589B" w14:textId="77777777" w:rsidR="00FD5EA4" w:rsidRDefault="00FD5EA4" w:rsidP="00ED23DA">
      <w:pPr>
        <w:spacing w:after="0"/>
        <w:rPr>
          <w:rFonts w:eastAsia="SimSun"/>
          <w:b/>
        </w:rPr>
      </w:pPr>
    </w:p>
    <w:p w14:paraId="3014F8E4" w14:textId="77777777" w:rsidR="00FD5EA4" w:rsidRPr="008C0EA3" w:rsidRDefault="00FD5EA4" w:rsidP="00ED23DA">
      <w:pPr>
        <w:spacing w:after="0"/>
        <w:rPr>
          <w:rFonts w:eastAsia="SimSun"/>
          <w:b/>
        </w:rPr>
      </w:pPr>
    </w:p>
    <w:p w14:paraId="2F9D20B7" w14:textId="77777777" w:rsidR="00ED23DA" w:rsidRPr="008C0EA3" w:rsidRDefault="00ED23DA" w:rsidP="00ED23DA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39FCD6CF" w14:textId="77777777" w:rsidR="007174C0" w:rsidRPr="007174C0" w:rsidRDefault="00ED23DA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="007174C0" w:rsidRPr="007174C0">
        <w:rPr>
          <w:rFonts w:ascii="Consolas" w:eastAsia="SimSun" w:hAnsi="Consolas" w:cs="Consolas"/>
          <w:sz w:val="16"/>
          <w:szCs w:val="16"/>
        </w:rPr>
        <w:t xml:space="preserve">  function f_ECall_MSDUpdate_AnnexC47(template (value) </w:t>
      </w:r>
      <w:proofErr w:type="spellStart"/>
      <w:r w:rsidR="007174C0" w:rsidRPr="007174C0">
        <w:rPr>
          <w:rFonts w:ascii="Consolas" w:eastAsia="SimSun" w:hAnsi="Consolas" w:cs="Consolas"/>
          <w:sz w:val="16"/>
          <w:szCs w:val="16"/>
        </w:rPr>
        <w:t>EmergencyCallData_Control</w:t>
      </w:r>
      <w:proofErr w:type="spellEnd"/>
      <w:r w:rsidR="007174C0" w:rsidRPr="007174C0">
        <w:rPr>
          <w:rFonts w:ascii="Consolas" w:eastAsia="SimSun" w:hAnsi="Consolas" w:cs="Consolas"/>
          <w:sz w:val="16"/>
          <w:szCs w:val="16"/>
        </w:rPr>
        <w:t xml:space="preserve"> p_EmergencyCallData_Control_Step</w:t>
      </w:r>
      <w:proofErr w:type="gramStart"/>
      <w:r w:rsidR="007174C0" w:rsidRPr="007174C0">
        <w:rPr>
          <w:rFonts w:ascii="Consolas" w:eastAsia="SimSun" w:hAnsi="Consolas" w:cs="Consolas"/>
          <w:sz w:val="16"/>
          <w:szCs w:val="16"/>
        </w:rPr>
        <w:t>4 :</w:t>
      </w:r>
      <w:proofErr w:type="gramEnd"/>
      <w:r w:rsidR="007174C0" w:rsidRPr="007174C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="007174C0" w:rsidRPr="007174C0">
        <w:rPr>
          <w:rFonts w:ascii="Consolas" w:eastAsia="SimSun" w:hAnsi="Consolas" w:cs="Consolas"/>
          <w:sz w:val="16"/>
          <w:szCs w:val="16"/>
        </w:rPr>
        <w:t>cs_EmergencyCallData_Control_Request</w:t>
      </w:r>
      <w:proofErr w:type="spellEnd"/>
      <w:r w:rsidR="007174C0" w:rsidRPr="007174C0">
        <w:rPr>
          <w:rFonts w:ascii="Consolas" w:eastAsia="SimSun" w:hAnsi="Consolas" w:cs="Consolas"/>
          <w:sz w:val="16"/>
          <w:szCs w:val="16"/>
        </w:rPr>
        <w:t>) runs on IMS_PTC</w:t>
      </w:r>
    </w:p>
    <w:p w14:paraId="33C9A43C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</w:t>
      </w:r>
      <w:r w:rsidRPr="007174C0">
        <w:rPr>
          <w:rFonts w:ascii="Consolas" w:eastAsia="SimSun" w:hAnsi="Consolas" w:cs="Consolas"/>
          <w:sz w:val="16"/>
          <w:szCs w:val="16"/>
          <w:lang w:val="pt-BR"/>
        </w:rPr>
        <w:t>{</w:t>
      </w:r>
    </w:p>
    <w:p w14:paraId="59AE4DE3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7174C0">
        <w:rPr>
          <w:rFonts w:ascii="Consolas" w:eastAsia="SimSun" w:hAnsi="Consolas" w:cs="Consolas"/>
          <w:sz w:val="16"/>
          <w:szCs w:val="16"/>
          <w:lang w:val="pt-BR"/>
        </w:rPr>
        <w:t xml:space="preserve">    var IMS_DATA_REQ v_IMS_DATA_REQ;</w:t>
      </w:r>
    </w:p>
    <w:p w14:paraId="0EEEF13B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7174C0">
        <w:rPr>
          <w:rFonts w:ascii="Consolas" w:eastAsia="SimSun" w:hAnsi="Consolas" w:cs="Consolas"/>
          <w:sz w:val="16"/>
          <w:szCs w:val="16"/>
          <w:lang w:val="pt-BR"/>
        </w:rPr>
        <w:t xml:space="preserve">    var template (value) IMS_RoutingInfo_Type v_RoutingInfo_DL := cs_IMS_RoutingInfo(f_IMS_PTC_ImsInfo_GetTransportProtocol());</w:t>
      </w:r>
    </w:p>
    <w:p w14:paraId="7FA93042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7174C0">
        <w:rPr>
          <w:rFonts w:ascii="Consolas" w:eastAsia="SimSun" w:hAnsi="Consolas" w:cs="Consolas"/>
          <w:sz w:val="16"/>
          <w:szCs w:val="16"/>
        </w:rPr>
        <w:t xml:space="preserve">var template (value)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v_MessageHeader_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Step4;</w:t>
      </w:r>
      <w:proofErr w:type="gramEnd"/>
    </w:p>
    <w:p w14:paraId="18AD4D4A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MessageBody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v_MessageBody_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Step4;</w:t>
      </w:r>
      <w:proofErr w:type="gramEnd"/>
    </w:p>
    <w:p w14:paraId="4B7AC65B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v_MessageHeader_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Step6;</w:t>
      </w:r>
      <w:proofErr w:type="gramEnd"/>
    </w:p>
    <w:p w14:paraId="40186CEC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InternetProtocol_Type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Protocol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;</w:t>
      </w:r>
      <w:proofErr w:type="gramEnd"/>
    </w:p>
    <w:p w14:paraId="041767BD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ContactUrlUE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f_IMS_PTC_ImsInfo_GetContactUrl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(dialog);</w:t>
      </w:r>
    </w:p>
    <w:p w14:paraId="10F37483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v_BoundaryStep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4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>= "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boundaryXXX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";</w:t>
      </w:r>
    </w:p>
    <w:p w14:paraId="66C97791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v_CidUrl_Step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4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>= "test-info@3gpp.org";</w:t>
      </w:r>
    </w:p>
    <w:p w14:paraId="59FCD56F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v_CidUrl_Step4_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header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>= "&lt;cid:test-info@3gpp.org&gt;";</w:t>
      </w:r>
    </w:p>
    <w:p w14:paraId="5394E268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v_CidUrl_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Step6;</w:t>
      </w:r>
      <w:proofErr w:type="gramEnd"/>
    </w:p>
    <w:p w14:paraId="11BE9CE1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58952932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cURI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px_IMS_CalleeContactUri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;</w:t>
      </w:r>
    </w:p>
    <w:p w14:paraId="6D5A4B9D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ContactUrlUEExpected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f_SIP_BuildSipUri_TX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p_cURI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);</w:t>
      </w:r>
    </w:p>
    <w:p w14:paraId="3C13A7D1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  </w:t>
      </w:r>
    </w:p>
    <w:p w14:paraId="5919D869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// Step 4. SS sends SIP_INFO to request MSD update</w:t>
      </w:r>
    </w:p>
    <w:p w14:paraId="4F902C07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v_MessageHeader_Step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4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f_IMS_ECall_InfoRequest_MessageHeaderTX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(v_BoundaryStep4, v_CidUrl_Step4_header);</w:t>
      </w:r>
    </w:p>
    <w:p w14:paraId="68F5FA5B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lastRenderedPageBreak/>
        <w:t xml:space="preserve">    v_MessageBody_Step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4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f_IMS_ECall_MIME_MessageBodyTX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(v_BoundaryStep4, v_CidUrl_Step4, p_EmergencyCallData_Control_Step4);</w:t>
      </w:r>
    </w:p>
    <w:p w14:paraId="3F9271E4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IMS_Client.send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cas_IMS_Info_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Request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7174C0">
        <w:rPr>
          <w:rFonts w:ascii="Consolas" w:eastAsia="SimSun" w:hAnsi="Consolas" w:cs="Consolas"/>
          <w:sz w:val="16"/>
          <w:szCs w:val="16"/>
        </w:rPr>
        <w:t>v_RoutingInfo_DL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cs_INFO_Request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v_ContactUrlUE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, v_MessageHeader_Step4, v_MessageBody_Step4)));</w:t>
      </w:r>
    </w:p>
    <w:p w14:paraId="702802D4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4A017866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//Step 5. UE responds with 200 OK</w:t>
      </w:r>
    </w:p>
    <w:p w14:paraId="3574C4C9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Protocol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f_IMS_PTC_ImsInfo_GetTransportProtocol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();</w:t>
      </w:r>
    </w:p>
    <w:p w14:paraId="5BAE23CA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f_IMS_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ReceiveResponse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v_MessageHeader_Step4,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v_Protocol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cr_Response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(c_statusLine200, f_IMS_OtherResponse_200_MessageHeaderRX(v_MessageHeader_Step4)));</w:t>
      </w:r>
    </w:p>
    <w:p w14:paraId="429FF53E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0D9024D7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// Step 6. UE sends SIP_INFO with MSD update.</w:t>
      </w:r>
    </w:p>
    <w:p w14:paraId="6DE2135C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v_MessageHeader_Step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6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f_IMS_ECall_InfoRequest_MessageHeaderRX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();</w:t>
      </w:r>
    </w:p>
    <w:p w14:paraId="150DA6A9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v_IMS_DATA_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REQ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= f_IMS_ReceiveRequest(car_IMS_Info_Request(cr_INFO_Request(v_ContactUrlUEExpected, v_MessageHeader_Step6,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cr_MessageBody_MIME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)));</w:t>
      </w:r>
    </w:p>
    <w:p w14:paraId="47BF6D26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v_CidUrl_Step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6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>= v_IMS_DATA_REQ.Request.Info.msgHeader.callInfo.callInfoBody[0].url;</w:t>
      </w:r>
    </w:p>
    <w:p w14:paraId="15CB16C9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B35D78A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f_IMS_MessageHeader_Request_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CheckVia(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v_IMS_DATA_REQ.Request.Bye.msgHeader,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v_IMS_DATA_REQ.RoutingInfo.Protocol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);</w:t>
      </w:r>
    </w:p>
    <w:p w14:paraId="4B9A9DA7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59EE551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if (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match(</w:t>
      </w:r>
      <w:proofErr w:type="spellStart"/>
      <w:proofErr w:type="gramEnd"/>
      <w:r w:rsidRPr="007174C0">
        <w:rPr>
          <w:rFonts w:ascii="Consolas" w:eastAsia="SimSun" w:hAnsi="Consolas" w:cs="Consolas"/>
          <w:sz w:val="16"/>
          <w:szCs w:val="16"/>
        </w:rPr>
        <w:t>tsc_EmergencyCallData_DataType_invalidMSD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, p_EmergencyCallData_Control_Step4.choice.request.datatype)) {</w:t>
      </w:r>
    </w:p>
    <w:p w14:paraId="3BCFF924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// Special case for TC 21.6: A.2.19 with condition A4</w:t>
      </w:r>
    </w:p>
    <w:p w14:paraId="3495B411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f_IMS_ECall_MIME_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DecodeAndCheckEmergencyCallData(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>v_IMS_DATA_REQ.Request.Info.messageBody.mimeMessageBody,</w:t>
      </w:r>
    </w:p>
    <w:p w14:paraId="6E29CFC8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tsc_MimeType_EmergencyCallDataControlXML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,</w:t>
      </w:r>
    </w:p>
    <w:p w14:paraId="5515232A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v_CidUrl_Step6,</w:t>
      </w:r>
    </w:p>
    <w:p w14:paraId="26F2F7AC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-,</w:t>
      </w:r>
    </w:p>
    <w:p w14:paraId="52144D29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cr_EmergencyCallData_Control_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Ack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>true, v_CidUrl_Step4));</w:t>
      </w:r>
    </w:p>
    <w:p w14:paraId="6FE10944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} else {</w:t>
      </w:r>
    </w:p>
    <w:p w14:paraId="272D5AB5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// Normal case: UE sends MSD according to A.2.19 with condition A3</w:t>
      </w:r>
    </w:p>
    <w:p w14:paraId="11FDA5E7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f_IMS_ECall_MIME_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DecodeAndCheckEmergencyCallData(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>v_IMS_DATA_REQ.Request.Info.messageBody.mimeMessageBody,</w:t>
      </w:r>
    </w:p>
    <w:p w14:paraId="4AD241B8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tsc_MimeType_EmergencyCallDataMSD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,</w:t>
      </w:r>
    </w:p>
    <w:p w14:paraId="7F300F86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v_CidUrl_Step6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);</w:t>
      </w:r>
      <w:proofErr w:type="gramEnd"/>
    </w:p>
    <w:p w14:paraId="71D08628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67B79DBF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0A2B93EA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//Step 7 SS responds to INFO with 200 Ok</w:t>
      </w:r>
    </w:p>
    <w:p w14:paraId="44D61E39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IMS_Server.send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cas_IMS_DATA_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RSP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7174C0">
        <w:rPr>
          <w:rFonts w:ascii="Consolas" w:eastAsia="SimSun" w:hAnsi="Consolas" w:cs="Consolas"/>
          <w:sz w:val="16"/>
          <w:szCs w:val="16"/>
        </w:rPr>
        <w:t>v_RoutingInfo_DL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cs_Response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(c_statusLine200, f_IMS_OtherResponse_200_MessageHeaderTX(v_IMS_DATA_REQ.Request.Info.msgHeader))));</w:t>
      </w:r>
    </w:p>
    <w:p w14:paraId="65523C9C" w14:textId="77777777" w:rsidR="00ED23DA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1EEC0697" w14:textId="77777777" w:rsidR="00ED23DA" w:rsidRDefault="00ED23DA" w:rsidP="00ED23DA">
      <w:pPr>
        <w:spacing w:after="0"/>
        <w:rPr>
          <w:rFonts w:ascii="Arial" w:hAnsi="Arial" w:cs="Arial"/>
          <w:b/>
          <w:lang w:eastAsia="en-GB"/>
        </w:rPr>
      </w:pPr>
    </w:p>
    <w:p w14:paraId="5FC58121" w14:textId="77777777" w:rsidR="00ED23DA" w:rsidRDefault="00ED23DA" w:rsidP="00ED23DA">
      <w:pPr>
        <w:spacing w:after="0"/>
        <w:rPr>
          <w:rFonts w:ascii="Arial" w:hAnsi="Arial" w:cs="Arial"/>
          <w:b/>
          <w:lang w:eastAsia="en-GB"/>
        </w:rPr>
      </w:pPr>
    </w:p>
    <w:p w14:paraId="36F7CA9F" w14:textId="77777777" w:rsidR="00ED23DA" w:rsidRPr="008C0EA3" w:rsidRDefault="00ED23DA" w:rsidP="00ED23DA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5B25045C" w14:textId="77777777" w:rsidR="00ED23DA" w:rsidRDefault="00ED23DA" w:rsidP="00ED23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36252C04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function f_ECall_MSDUpdate_AnnexC47(template (value)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EmergencyCallData_Control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p_EmergencyCallData_Control_Step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4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cs_EmergencyCallData_Control_Request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) runs on IMS_PTC</w:t>
      </w:r>
    </w:p>
    <w:p w14:paraId="4B167330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</w:t>
      </w:r>
      <w:r w:rsidRPr="007174C0">
        <w:rPr>
          <w:rFonts w:ascii="Consolas" w:eastAsia="SimSun" w:hAnsi="Consolas" w:cs="Consolas"/>
          <w:sz w:val="16"/>
          <w:szCs w:val="16"/>
          <w:lang w:val="pt-BR"/>
        </w:rPr>
        <w:t>{</w:t>
      </w:r>
    </w:p>
    <w:p w14:paraId="374DDB32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7174C0">
        <w:rPr>
          <w:rFonts w:ascii="Consolas" w:eastAsia="SimSun" w:hAnsi="Consolas" w:cs="Consolas"/>
          <w:sz w:val="16"/>
          <w:szCs w:val="16"/>
          <w:lang w:val="pt-BR"/>
        </w:rPr>
        <w:t xml:space="preserve">    var IMS_DATA_REQ v_IMS_DATA_REQ;</w:t>
      </w:r>
    </w:p>
    <w:p w14:paraId="40DED013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7174C0">
        <w:rPr>
          <w:rFonts w:ascii="Consolas" w:eastAsia="SimSun" w:hAnsi="Consolas" w:cs="Consolas"/>
          <w:sz w:val="16"/>
          <w:szCs w:val="16"/>
          <w:lang w:val="pt-BR"/>
        </w:rPr>
        <w:t xml:space="preserve">    var template (value) IMS_RoutingInfo_Type v_RoutingInfo_DL := cs_IMS_RoutingInfo(f_IMS_PTC_ImsInfo_GetTransportProtocol());</w:t>
      </w:r>
    </w:p>
    <w:p w14:paraId="3EE14A9C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7174C0">
        <w:rPr>
          <w:rFonts w:ascii="Consolas" w:eastAsia="SimSun" w:hAnsi="Consolas" w:cs="Consolas"/>
          <w:sz w:val="16"/>
          <w:szCs w:val="16"/>
        </w:rPr>
        <w:t xml:space="preserve">var template (value)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v_MessageHeader_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Step4;</w:t>
      </w:r>
      <w:proofErr w:type="gramEnd"/>
    </w:p>
    <w:p w14:paraId="63F8171D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MessageBody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v_MessageBody_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Step4;</w:t>
      </w:r>
      <w:proofErr w:type="gramEnd"/>
    </w:p>
    <w:p w14:paraId="3F9BA893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v_MessageHeader_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Step6;</w:t>
      </w:r>
      <w:proofErr w:type="gramEnd"/>
    </w:p>
    <w:p w14:paraId="519EDE9A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InternetProtocol_Type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Protocol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;</w:t>
      </w:r>
      <w:proofErr w:type="gramEnd"/>
    </w:p>
    <w:p w14:paraId="56CE938F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ContactUrlUE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f_IMS_PTC_ImsInfo_GetContactUrl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(dialog);</w:t>
      </w:r>
    </w:p>
    <w:p w14:paraId="4DFFB814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v_BoundaryStep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4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>= "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boundaryXXX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";</w:t>
      </w:r>
    </w:p>
    <w:p w14:paraId="6645BD04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v_CidUrl_Step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4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>= "test-info@3gpp.org";</w:t>
      </w:r>
    </w:p>
    <w:p w14:paraId="1C7135EC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v_CidUrl_Step4_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header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>= "&lt;cid:test-info@3gpp.org&gt;";</w:t>
      </w:r>
    </w:p>
    <w:p w14:paraId="3E2E4EB0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v_CidUrl_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Step6;</w:t>
      </w:r>
      <w:proofErr w:type="gramEnd"/>
    </w:p>
    <w:p w14:paraId="118D995F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0041866A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cURI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px_IMS_CalleeContactUri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;</w:t>
      </w:r>
    </w:p>
    <w:p w14:paraId="6CCE4D1F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ContactUrlUEExpected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f_SIP_BuildSipUri_TX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p_cURI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);</w:t>
      </w:r>
    </w:p>
    <w:p w14:paraId="41719C71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  </w:t>
      </w:r>
    </w:p>
    <w:p w14:paraId="3E8B7EC8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// Step 4. SS sends SIP_INFO to request MSD update</w:t>
      </w:r>
    </w:p>
    <w:p w14:paraId="088B8F6F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v_MessageHeader_Step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4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f_IMS_ECall_InfoRequest_MessageHeaderTX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(v_BoundaryStep4, v_CidUrl_Step4_header);</w:t>
      </w:r>
    </w:p>
    <w:p w14:paraId="6D0A4174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v_MessageBody_Step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4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f_IMS_ECall_MIME_MessageBodyTX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(v_BoundaryStep4, v_CidUrl_Step4, p_EmergencyCallData_Control_Step4);</w:t>
      </w:r>
    </w:p>
    <w:p w14:paraId="3D7DFED2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IMS_Client.send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cas_IMS_Info_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Request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7174C0">
        <w:rPr>
          <w:rFonts w:ascii="Consolas" w:eastAsia="SimSun" w:hAnsi="Consolas" w:cs="Consolas"/>
          <w:sz w:val="16"/>
          <w:szCs w:val="16"/>
        </w:rPr>
        <w:t>v_RoutingInfo_DL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cs_INFO_Request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v_ContactUrlUE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, v_MessageHeader_Step4, v_MessageBody_Step4)));</w:t>
      </w:r>
    </w:p>
    <w:p w14:paraId="25A5858C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5A011BBB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//Step 5. UE responds with 200 OK</w:t>
      </w:r>
    </w:p>
    <w:p w14:paraId="7791C6E5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Protocol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f_IMS_PTC_ImsInfo_GetTransportProtocol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();</w:t>
      </w:r>
    </w:p>
    <w:p w14:paraId="2E8849F6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f_IMS_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ReceiveResponse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v_MessageHeader_Step4,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v_Protocol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cr_Response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(c_statusLine200, f_IMS_OtherResponse_200_MessageHeaderRX(v_MessageHeader_Step4)));</w:t>
      </w:r>
    </w:p>
    <w:p w14:paraId="3D8A2521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lastRenderedPageBreak/>
        <w:t xml:space="preserve">    </w:t>
      </w:r>
    </w:p>
    <w:p w14:paraId="77BF36C1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// Step 6. UE sends SIP_INFO with MSD update.</w:t>
      </w:r>
    </w:p>
    <w:p w14:paraId="7DA48D29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v_MessageHeader_Step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6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>= f_IMS_ECall_InfoRequest_MessageHeaderRX(</w:t>
      </w:r>
      <w:r w:rsidRPr="007174C0">
        <w:rPr>
          <w:rFonts w:ascii="Consolas" w:eastAsia="SimSun" w:hAnsi="Consolas" w:cs="Consolas"/>
          <w:sz w:val="16"/>
          <w:szCs w:val="16"/>
          <w:highlight w:val="yellow"/>
        </w:rPr>
        <w:t>p_EmergencyCallData_Control_Step4</w:t>
      </w:r>
      <w:r w:rsidRPr="007174C0">
        <w:rPr>
          <w:rFonts w:ascii="Consolas" w:eastAsia="SimSun" w:hAnsi="Consolas" w:cs="Consolas"/>
          <w:sz w:val="16"/>
          <w:szCs w:val="16"/>
        </w:rPr>
        <w:t>);</w:t>
      </w:r>
    </w:p>
    <w:p w14:paraId="2CC85242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v_IMS_DATA_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REQ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= f_IMS_ReceiveRequest(car_IMS_Info_Request(cr_INFO_Request(v_ContactUrlUEExpected, v_MessageHeader_Step6,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cr_MessageBody_MIME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)));</w:t>
      </w:r>
    </w:p>
    <w:p w14:paraId="1C088B44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v_CidUrl_Step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6 :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>= v_IMS_DATA_REQ.Request.Info.msgHeader.callInfo.callInfoBody[0].url;</w:t>
      </w:r>
    </w:p>
    <w:p w14:paraId="0ED368A7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F6283F1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f_IMS_MessageHeader_Request_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CheckVia(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 xml:space="preserve">v_IMS_DATA_REQ.Request.Bye.msgHeader,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v_IMS_DATA_REQ.RoutingInfo.Protocol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);</w:t>
      </w:r>
    </w:p>
    <w:p w14:paraId="616C9402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D76FA4E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if (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match(</w:t>
      </w:r>
      <w:proofErr w:type="spellStart"/>
      <w:proofErr w:type="gramEnd"/>
      <w:r w:rsidRPr="007174C0">
        <w:rPr>
          <w:rFonts w:ascii="Consolas" w:eastAsia="SimSun" w:hAnsi="Consolas" w:cs="Consolas"/>
          <w:sz w:val="16"/>
          <w:szCs w:val="16"/>
        </w:rPr>
        <w:t>tsc_EmergencyCallData_DataType_invalidMSD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, p_EmergencyCallData_Control_Step4.choice.request.datatype)) {</w:t>
      </w:r>
    </w:p>
    <w:p w14:paraId="786D3330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// Special case for TC 21.6: A.2.19 with condition A4</w:t>
      </w:r>
    </w:p>
    <w:p w14:paraId="1051A2C4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f_IMS_ECall_MIME_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DecodeAndCheckEmergencyCallData(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>v_IMS_DATA_REQ.Request.Info.messageBody.mimeMessageBody,</w:t>
      </w:r>
    </w:p>
    <w:p w14:paraId="26DDE317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tsc_MimeType_EmergencyCallDataControlXML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,</w:t>
      </w:r>
    </w:p>
    <w:p w14:paraId="295DB170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v_CidUrl_Step6,</w:t>
      </w:r>
    </w:p>
    <w:p w14:paraId="0A6CE57D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-,</w:t>
      </w:r>
    </w:p>
    <w:p w14:paraId="0EACB10C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cr_EmergencyCallData_Control_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Ack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="00A9554E" w:rsidRPr="00A9554E">
        <w:rPr>
          <w:rFonts w:ascii="Consolas" w:eastAsia="SimSun" w:hAnsi="Consolas" w:cs="Consolas"/>
          <w:sz w:val="16"/>
          <w:szCs w:val="16"/>
          <w:highlight w:val="yellow"/>
        </w:rPr>
        <w:t>*</w:t>
      </w:r>
      <w:r w:rsidRPr="007174C0">
        <w:rPr>
          <w:rFonts w:ascii="Consolas" w:eastAsia="SimSun" w:hAnsi="Consolas" w:cs="Consolas"/>
          <w:sz w:val="16"/>
          <w:szCs w:val="16"/>
        </w:rPr>
        <w:t>, v_CidUrl_Step4));</w:t>
      </w:r>
    </w:p>
    <w:p w14:paraId="1210DB86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} else {</w:t>
      </w:r>
    </w:p>
    <w:p w14:paraId="2BC26611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// Normal case: UE sends MSD according to A.2.19 with condition A3</w:t>
      </w:r>
    </w:p>
    <w:p w14:paraId="5BD27177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f_IMS_ECall_MIME_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DecodeAndCheckEmergencyCallData(</w:t>
      </w:r>
      <w:proofErr w:type="gramEnd"/>
      <w:r w:rsidRPr="007174C0">
        <w:rPr>
          <w:rFonts w:ascii="Consolas" w:eastAsia="SimSun" w:hAnsi="Consolas" w:cs="Consolas"/>
          <w:sz w:val="16"/>
          <w:szCs w:val="16"/>
        </w:rPr>
        <w:t>v_IMS_DATA_REQ.Request.Info.messageBody.mimeMessageBody,</w:t>
      </w:r>
    </w:p>
    <w:p w14:paraId="3357D386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tsc_MimeType_EmergencyCallDataMSD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,</w:t>
      </w:r>
    </w:p>
    <w:p w14:paraId="4B5A87BB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v_CidUrl_Step6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);</w:t>
      </w:r>
      <w:proofErr w:type="gramEnd"/>
    </w:p>
    <w:p w14:paraId="6B15F8C8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44F6076B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2D8769F7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//Step 7 SS responds to INFO with 200 Ok</w:t>
      </w:r>
    </w:p>
    <w:p w14:paraId="3EF8F741" w14:textId="77777777" w:rsidR="007174C0" w:rsidRP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IMS_Server.send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cas_IMS_DATA_</w:t>
      </w:r>
      <w:proofErr w:type="gramStart"/>
      <w:r w:rsidRPr="007174C0">
        <w:rPr>
          <w:rFonts w:ascii="Consolas" w:eastAsia="SimSun" w:hAnsi="Consolas" w:cs="Consolas"/>
          <w:sz w:val="16"/>
          <w:szCs w:val="16"/>
        </w:rPr>
        <w:t>RSP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7174C0">
        <w:rPr>
          <w:rFonts w:ascii="Consolas" w:eastAsia="SimSun" w:hAnsi="Consolas" w:cs="Consolas"/>
          <w:sz w:val="16"/>
          <w:szCs w:val="16"/>
        </w:rPr>
        <w:t>v_RoutingInfo_DL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7174C0">
        <w:rPr>
          <w:rFonts w:ascii="Consolas" w:eastAsia="SimSun" w:hAnsi="Consolas" w:cs="Consolas"/>
          <w:sz w:val="16"/>
          <w:szCs w:val="16"/>
        </w:rPr>
        <w:t>cs_Response</w:t>
      </w:r>
      <w:proofErr w:type="spellEnd"/>
      <w:r w:rsidRPr="007174C0">
        <w:rPr>
          <w:rFonts w:ascii="Consolas" w:eastAsia="SimSun" w:hAnsi="Consolas" w:cs="Consolas"/>
          <w:sz w:val="16"/>
          <w:szCs w:val="16"/>
        </w:rPr>
        <w:t>(c_statusLine200, f_IMS_OtherResponse_200_MessageHeaderTX(v_IMS_DATA_REQ.Request.Info.msgHeader))));</w:t>
      </w:r>
    </w:p>
    <w:p w14:paraId="7032603D" w14:textId="77777777" w:rsidR="007174C0" w:rsidRDefault="007174C0" w:rsidP="00717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174C0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57A2E604" w14:textId="77777777" w:rsidR="007174C0" w:rsidRDefault="007174C0" w:rsidP="00ED23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/>
        </w:rPr>
      </w:pPr>
    </w:p>
    <w:p w14:paraId="1F5F09FC" w14:textId="77777777" w:rsidR="00A923CF" w:rsidRDefault="00A923CF" w:rsidP="00C1261E"/>
    <w:p w14:paraId="1C0EDCEB" w14:textId="77777777" w:rsidR="002C73AF" w:rsidRPr="006A0CCA" w:rsidRDefault="006A0CCA" w:rsidP="002C73A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eastAsia="SimSun"/>
          <w:b/>
          <w:bCs/>
          <w:lang w:val="en-US"/>
        </w:rPr>
      </w:pPr>
      <w:bookmarkStart w:id="18" w:name="_Toc77970670"/>
      <w:proofErr w:type="spellStart"/>
      <w:r w:rsidRPr="006A0CCA">
        <w:rPr>
          <w:rFonts w:cs="Arial"/>
          <w:b/>
          <w:bCs/>
          <w:lang w:val="en-US"/>
        </w:rPr>
        <w:t>cr_EmergencyCallData_Ack_ActionResult</w:t>
      </w:r>
      <w:bookmarkEnd w:id="1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C73AF" w:rsidRPr="008C0EA3" w14:paraId="4E2B20BB" w14:textId="77777777" w:rsidTr="00AF3431">
        <w:tc>
          <w:tcPr>
            <w:tcW w:w="1985" w:type="dxa"/>
          </w:tcPr>
          <w:p w14:paraId="013DEB15" w14:textId="77777777" w:rsidR="002C73AF" w:rsidRPr="00E56898" w:rsidRDefault="002C73AF" w:rsidP="00DA257E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F703196" w14:textId="77777777" w:rsidR="002C73AF" w:rsidRPr="00A67FF6" w:rsidRDefault="00BD15BD" w:rsidP="00AF3431">
            <w:pPr>
              <w:rPr>
                <w:rFonts w:cs="Arial"/>
                <w:color w:val="000000"/>
                <w:lang w:val="en-US" w:eastAsia="zh-CN"/>
              </w:rPr>
            </w:pPr>
            <w:proofErr w:type="spellStart"/>
            <w:r w:rsidRPr="00BD15BD">
              <w:rPr>
                <w:rFonts w:cs="Arial"/>
                <w:lang w:val="en-US"/>
              </w:rPr>
              <w:t>cr_EmergencyCallData_Ack_ActionResult</w:t>
            </w:r>
            <w:proofErr w:type="spellEnd"/>
          </w:p>
        </w:tc>
      </w:tr>
      <w:tr w:rsidR="002C73AF" w:rsidRPr="003336EB" w14:paraId="51D111E9" w14:textId="77777777" w:rsidTr="00AF3431">
        <w:tc>
          <w:tcPr>
            <w:tcW w:w="1985" w:type="dxa"/>
          </w:tcPr>
          <w:p w14:paraId="6793980C" w14:textId="77777777" w:rsidR="002C73AF" w:rsidRPr="00E56898" w:rsidRDefault="002C73AF" w:rsidP="00AF3431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43CF6B4" w14:textId="77777777" w:rsidR="002C73AF" w:rsidRPr="003336EB" w:rsidRDefault="003336EB" w:rsidP="00AF3431">
            <w:pPr>
              <w:spacing w:after="0"/>
              <w:rPr>
                <w:rFonts w:cs="Arial"/>
                <w:lang w:val="en-US"/>
              </w:rPr>
            </w:pPr>
            <w:r w:rsidRPr="003336EB">
              <w:rPr>
                <w:rFonts w:cs="Arial"/>
                <w:lang w:val="en-US"/>
              </w:rPr>
              <w:t xml:space="preserve">Incorrect Ack element </w:t>
            </w:r>
            <w:r w:rsidR="00A7011C">
              <w:rPr>
                <w:rFonts w:cs="Arial"/>
                <w:lang w:val="en-US"/>
              </w:rPr>
              <w:t>“</w:t>
            </w:r>
            <w:r w:rsidRPr="003336EB">
              <w:rPr>
                <w:rFonts w:cs="Arial"/>
                <w:lang w:val="en-US"/>
              </w:rPr>
              <w:t>action</w:t>
            </w:r>
            <w:r w:rsidR="00A7011C">
              <w:rPr>
                <w:rFonts w:cs="Arial"/>
                <w:lang w:val="en-US"/>
              </w:rPr>
              <w:t>”</w:t>
            </w:r>
            <w:r w:rsidRPr="003336EB">
              <w:rPr>
                <w:rFonts w:cs="Arial"/>
                <w:lang w:val="en-US"/>
              </w:rPr>
              <w:t xml:space="preserve"> value</w:t>
            </w:r>
          </w:p>
        </w:tc>
      </w:tr>
      <w:tr w:rsidR="002C73AF" w:rsidRPr="008C0EA3" w14:paraId="52BF54FF" w14:textId="77777777" w:rsidTr="00AF3431">
        <w:tc>
          <w:tcPr>
            <w:tcW w:w="1985" w:type="dxa"/>
          </w:tcPr>
          <w:p w14:paraId="5CA8EC2A" w14:textId="77777777" w:rsidR="002C73AF" w:rsidRPr="00E56898" w:rsidRDefault="002C73AF" w:rsidP="00AF3431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5778DCE6" w14:textId="77777777" w:rsidR="002C73AF" w:rsidRPr="004E6D69" w:rsidRDefault="00C36B70" w:rsidP="00AF3431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Corrected the value as per RFC8147</w:t>
            </w:r>
          </w:p>
        </w:tc>
      </w:tr>
      <w:tr w:rsidR="002C73AF" w:rsidRPr="008C0EA3" w14:paraId="41060672" w14:textId="77777777" w:rsidTr="00AF3431">
        <w:tc>
          <w:tcPr>
            <w:tcW w:w="1985" w:type="dxa"/>
          </w:tcPr>
          <w:p w14:paraId="112C94A1" w14:textId="77777777" w:rsidR="002C73AF" w:rsidRPr="00E56898" w:rsidRDefault="002C73AF" w:rsidP="00AF3431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64E9DBB" w14:textId="77777777" w:rsidR="002C73AF" w:rsidRPr="008C0EA3" w:rsidRDefault="00BD15BD" w:rsidP="00AF3431">
            <w:pPr>
              <w:spacing w:after="0"/>
              <w:rPr>
                <w:rFonts w:cs="Arial"/>
                <w:lang w:val="en-US"/>
              </w:rPr>
            </w:pPr>
            <w:proofErr w:type="spellStart"/>
            <w:r w:rsidRPr="00BD15BD">
              <w:rPr>
                <w:rFonts w:cs="Arial"/>
                <w:lang w:val="en-US"/>
              </w:rPr>
              <w:t>IMS_XML_eCall_Templates.ttcn</w:t>
            </w:r>
            <w:proofErr w:type="spellEnd"/>
          </w:p>
        </w:tc>
      </w:tr>
      <w:tr w:rsidR="002C73AF" w:rsidRPr="008C0EA3" w14:paraId="64A9F1A7" w14:textId="77777777" w:rsidTr="00AF3431">
        <w:tc>
          <w:tcPr>
            <w:tcW w:w="1985" w:type="dxa"/>
          </w:tcPr>
          <w:p w14:paraId="1F321277" w14:textId="77777777" w:rsidR="002C73AF" w:rsidRPr="00E56898" w:rsidRDefault="002C73AF" w:rsidP="00AF3431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EFB2AE8" w14:textId="77777777" w:rsidR="002C73AF" w:rsidRPr="008C0EA3" w:rsidRDefault="002C73AF" w:rsidP="00AF3431"/>
        </w:tc>
      </w:tr>
    </w:tbl>
    <w:p w14:paraId="66A878AB" w14:textId="77777777" w:rsidR="002C73AF" w:rsidRPr="008C0EA3" w:rsidRDefault="002C73AF" w:rsidP="002C73AF">
      <w:pPr>
        <w:spacing w:after="0"/>
        <w:rPr>
          <w:rFonts w:eastAsia="SimSun"/>
          <w:b/>
        </w:rPr>
      </w:pPr>
    </w:p>
    <w:p w14:paraId="682A32A0" w14:textId="77777777" w:rsidR="002C73AF" w:rsidRPr="008C0EA3" w:rsidRDefault="002C73AF" w:rsidP="002C73AF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35E523A7" w14:textId="77777777" w:rsidR="002C73AF" w:rsidRDefault="002C73AF" w:rsidP="00B068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FF540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32959D5A" w14:textId="77777777" w:rsidR="00B0683C" w:rsidRPr="00C60DA1" w:rsidRDefault="00B0683C" w:rsidP="00B068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t xml:space="preserve">  template (present) </w:t>
      </w:r>
      <w:proofErr w:type="spellStart"/>
      <w:r w:rsidRPr="00C60DA1">
        <w:rPr>
          <w:rFonts w:ascii="Consolas" w:eastAsia="SimSun" w:hAnsi="Consolas" w:cs="Consolas"/>
          <w:sz w:val="16"/>
          <w:szCs w:val="16"/>
        </w:rPr>
        <w:t>EmergencyCallData_Ack_ActionResult_Type</w:t>
      </w:r>
      <w:proofErr w:type="spellEnd"/>
      <w:r w:rsidRPr="00C60DA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60DA1">
        <w:rPr>
          <w:rFonts w:ascii="Consolas" w:eastAsia="SimSun" w:hAnsi="Consolas" w:cs="Consolas"/>
          <w:sz w:val="16"/>
          <w:szCs w:val="16"/>
        </w:rPr>
        <w:t>cr_EmergencyCallData_Ack_</w:t>
      </w:r>
      <w:proofErr w:type="gramStart"/>
      <w:r w:rsidRPr="00C60DA1">
        <w:rPr>
          <w:rFonts w:ascii="Consolas" w:eastAsia="SimSun" w:hAnsi="Consolas" w:cs="Consolas"/>
          <w:sz w:val="16"/>
          <w:szCs w:val="16"/>
        </w:rPr>
        <w:t>ActionResult</w:t>
      </w:r>
      <w:proofErr w:type="spellEnd"/>
      <w:r w:rsidRPr="00C60DA1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C60DA1">
        <w:rPr>
          <w:rFonts w:ascii="Consolas" w:eastAsia="SimSun" w:hAnsi="Consolas" w:cs="Consolas"/>
          <w:sz w:val="16"/>
          <w:szCs w:val="16"/>
        </w:rPr>
        <w:t xml:space="preserve">template (present) </w:t>
      </w:r>
      <w:proofErr w:type="spellStart"/>
      <w:r w:rsidRPr="00C60DA1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C60DA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60DA1">
        <w:rPr>
          <w:rFonts w:ascii="Consolas" w:eastAsia="SimSun" w:hAnsi="Consolas" w:cs="Consolas"/>
          <w:sz w:val="16"/>
          <w:szCs w:val="16"/>
        </w:rPr>
        <w:t>p_Reason</w:t>
      </w:r>
      <w:proofErr w:type="spellEnd"/>
      <w:r w:rsidRPr="00C60DA1">
        <w:rPr>
          <w:rFonts w:ascii="Consolas" w:eastAsia="SimSun" w:hAnsi="Consolas" w:cs="Consolas"/>
          <w:sz w:val="16"/>
          <w:szCs w:val="16"/>
        </w:rPr>
        <w:t>,</w:t>
      </w:r>
    </w:p>
    <w:p w14:paraId="30C25DD0" w14:textId="77777777" w:rsidR="00B0683C" w:rsidRPr="00C60DA1" w:rsidRDefault="00B0683C" w:rsidP="00B068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</w:t>
      </w:r>
      <w:proofErr w:type="spellStart"/>
      <w:r w:rsidRPr="00C60DA1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C60DA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60DA1">
        <w:rPr>
          <w:rFonts w:ascii="Consolas" w:eastAsia="SimSun" w:hAnsi="Consolas" w:cs="Consolas"/>
          <w:sz w:val="16"/>
          <w:szCs w:val="16"/>
        </w:rPr>
        <w:t>p_Success</w:t>
      </w:r>
      <w:proofErr w:type="spellEnd"/>
      <w:proofErr w:type="gramStart"/>
      <w:r w:rsidRPr="00C60DA1">
        <w:rPr>
          <w:rFonts w:ascii="Consolas" w:eastAsia="SimSun" w:hAnsi="Consolas" w:cs="Consolas"/>
          <w:sz w:val="16"/>
          <w:szCs w:val="16"/>
        </w:rPr>
        <w:t>) :</w:t>
      </w:r>
      <w:proofErr w:type="gramEnd"/>
      <w:r w:rsidRPr="00C60DA1">
        <w:rPr>
          <w:rFonts w:ascii="Consolas" w:eastAsia="SimSun" w:hAnsi="Consolas" w:cs="Consolas"/>
          <w:sz w:val="16"/>
          <w:szCs w:val="16"/>
        </w:rPr>
        <w:t>=</w:t>
      </w:r>
    </w:p>
    <w:p w14:paraId="2B95BF6B" w14:textId="77777777" w:rsidR="00B0683C" w:rsidRPr="00C60DA1" w:rsidRDefault="00B0683C" w:rsidP="00B068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t xml:space="preserve">  </w:t>
      </w:r>
      <w:proofErr w:type="gramStart"/>
      <w:r w:rsidRPr="00C60DA1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C60DA1">
        <w:rPr>
          <w:rFonts w:ascii="Consolas" w:eastAsia="SimSun" w:hAnsi="Consolas" w:cs="Consolas"/>
          <w:sz w:val="16"/>
          <w:szCs w:val="16"/>
        </w:rPr>
        <w:t>* @status    APPROVED (IMS) */</w:t>
      </w:r>
    </w:p>
    <w:p w14:paraId="2ADD30F5" w14:textId="77777777" w:rsidR="00B0683C" w:rsidRPr="00C60DA1" w:rsidRDefault="00B0683C" w:rsidP="00B068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t xml:space="preserve">    action</w:t>
      </w:r>
      <w:proofErr w:type="gramStart"/>
      <w:r w:rsidRPr="00C60DA1">
        <w:rPr>
          <w:rFonts w:ascii="Consolas" w:eastAsia="SimSun" w:hAnsi="Consolas" w:cs="Consolas"/>
          <w:sz w:val="16"/>
          <w:szCs w:val="16"/>
        </w:rPr>
        <w:t>_ :</w:t>
      </w:r>
      <w:proofErr w:type="gramEnd"/>
      <w:r w:rsidRPr="00C60DA1">
        <w:rPr>
          <w:rFonts w:ascii="Consolas" w:eastAsia="SimSun" w:hAnsi="Consolas" w:cs="Consolas"/>
          <w:sz w:val="16"/>
          <w:szCs w:val="16"/>
        </w:rPr>
        <w:t>= "</w:t>
      </w:r>
      <w:proofErr w:type="spellStart"/>
      <w:r w:rsidRPr="00C60DA1">
        <w:rPr>
          <w:rFonts w:ascii="Consolas" w:eastAsia="SimSun" w:hAnsi="Consolas" w:cs="Consolas"/>
          <w:sz w:val="16"/>
          <w:szCs w:val="16"/>
        </w:rPr>
        <w:t>send_data</w:t>
      </w:r>
      <w:proofErr w:type="spellEnd"/>
      <w:r w:rsidRPr="00C60DA1">
        <w:rPr>
          <w:rFonts w:ascii="Consolas" w:eastAsia="SimSun" w:hAnsi="Consolas" w:cs="Consolas"/>
          <w:sz w:val="16"/>
          <w:szCs w:val="16"/>
        </w:rPr>
        <w:t>",</w:t>
      </w:r>
    </w:p>
    <w:p w14:paraId="02ABEC9E" w14:textId="77777777" w:rsidR="00B0683C" w:rsidRPr="00C60DA1" w:rsidRDefault="00B0683C" w:rsidP="00B068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t xml:space="preserve">    </w:t>
      </w:r>
      <w:proofErr w:type="gramStart"/>
      <w:r w:rsidRPr="00C60DA1">
        <w:rPr>
          <w:rFonts w:ascii="Consolas" w:eastAsia="SimSun" w:hAnsi="Consolas" w:cs="Consolas"/>
          <w:sz w:val="16"/>
          <w:szCs w:val="16"/>
        </w:rPr>
        <w:t>details :</w:t>
      </w:r>
      <w:proofErr w:type="gramEnd"/>
      <w:r w:rsidRPr="00C60DA1">
        <w:rPr>
          <w:rFonts w:ascii="Consolas" w:eastAsia="SimSun" w:hAnsi="Consolas" w:cs="Consolas"/>
          <w:sz w:val="16"/>
          <w:szCs w:val="16"/>
        </w:rPr>
        <w:t>= omit,</w:t>
      </w:r>
    </w:p>
    <w:p w14:paraId="18A11310" w14:textId="77777777" w:rsidR="00B0683C" w:rsidRPr="00C60DA1" w:rsidRDefault="00B0683C" w:rsidP="00B068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t xml:space="preserve">    </w:t>
      </w:r>
      <w:proofErr w:type="gramStart"/>
      <w:r w:rsidRPr="00C60DA1">
        <w:rPr>
          <w:rFonts w:ascii="Consolas" w:eastAsia="SimSun" w:hAnsi="Consolas" w:cs="Consolas"/>
          <w:sz w:val="16"/>
          <w:szCs w:val="16"/>
        </w:rPr>
        <w:t>reason :</w:t>
      </w:r>
      <w:proofErr w:type="gramEnd"/>
      <w:r w:rsidRPr="00C60DA1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C60DA1">
        <w:rPr>
          <w:rFonts w:ascii="Consolas" w:eastAsia="SimSun" w:hAnsi="Consolas" w:cs="Consolas"/>
          <w:sz w:val="16"/>
          <w:szCs w:val="16"/>
        </w:rPr>
        <w:t>p_Reason</w:t>
      </w:r>
      <w:proofErr w:type="spellEnd"/>
      <w:r w:rsidRPr="00C60DA1">
        <w:rPr>
          <w:rFonts w:ascii="Consolas" w:eastAsia="SimSun" w:hAnsi="Consolas" w:cs="Consolas"/>
          <w:sz w:val="16"/>
          <w:szCs w:val="16"/>
        </w:rPr>
        <w:t>,</w:t>
      </w:r>
    </w:p>
    <w:p w14:paraId="7664FFFD" w14:textId="77777777" w:rsidR="00B0683C" w:rsidRPr="00C60DA1" w:rsidRDefault="00B0683C" w:rsidP="00B068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t xml:space="preserve">    </w:t>
      </w:r>
      <w:proofErr w:type="gramStart"/>
      <w:r w:rsidRPr="00C60DA1">
        <w:rPr>
          <w:rFonts w:ascii="Consolas" w:eastAsia="SimSun" w:hAnsi="Consolas" w:cs="Consolas"/>
          <w:sz w:val="16"/>
          <w:szCs w:val="16"/>
        </w:rPr>
        <w:t>success :</w:t>
      </w:r>
      <w:proofErr w:type="gramEnd"/>
      <w:r w:rsidRPr="00C60DA1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C60DA1">
        <w:rPr>
          <w:rFonts w:ascii="Consolas" w:eastAsia="SimSun" w:hAnsi="Consolas" w:cs="Consolas"/>
          <w:sz w:val="16"/>
          <w:szCs w:val="16"/>
        </w:rPr>
        <w:t>p_Success</w:t>
      </w:r>
      <w:proofErr w:type="spellEnd"/>
      <w:r w:rsidRPr="00C60DA1">
        <w:rPr>
          <w:rFonts w:ascii="Consolas" w:eastAsia="SimSun" w:hAnsi="Consolas" w:cs="Consolas"/>
          <w:sz w:val="16"/>
          <w:szCs w:val="16"/>
        </w:rPr>
        <w:t>,</w:t>
      </w:r>
    </w:p>
    <w:p w14:paraId="1BBD8014" w14:textId="77777777" w:rsidR="00B0683C" w:rsidRPr="00C60DA1" w:rsidRDefault="00B0683C" w:rsidP="00B068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proofErr w:type="gramStart"/>
      <w:r w:rsidRPr="00C60DA1">
        <w:rPr>
          <w:rFonts w:ascii="Consolas" w:eastAsia="SimSun" w:hAnsi="Consolas" w:cs="Consolas"/>
          <w:sz w:val="16"/>
          <w:szCs w:val="16"/>
        </w:rPr>
        <w:t>attr</w:t>
      </w:r>
      <w:proofErr w:type="spellEnd"/>
      <w:r w:rsidRPr="00C60DA1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C60DA1">
        <w:rPr>
          <w:rFonts w:ascii="Consolas" w:eastAsia="SimSun" w:hAnsi="Consolas" w:cs="Consolas"/>
          <w:sz w:val="16"/>
          <w:szCs w:val="16"/>
        </w:rPr>
        <w:t>= omit</w:t>
      </w:r>
    </w:p>
    <w:p w14:paraId="4FE739C9" w14:textId="77777777" w:rsidR="002C73AF" w:rsidRPr="00DA257E" w:rsidRDefault="00B0683C" w:rsidP="00DA25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t xml:space="preserve">  };</w:t>
      </w:r>
    </w:p>
    <w:p w14:paraId="74A0A889" w14:textId="77777777" w:rsidR="002C73AF" w:rsidRDefault="002C73AF" w:rsidP="002C73AF">
      <w:pPr>
        <w:spacing w:after="0"/>
        <w:rPr>
          <w:rFonts w:ascii="Arial" w:hAnsi="Arial" w:cs="Arial"/>
          <w:b/>
          <w:lang w:eastAsia="en-GB"/>
        </w:rPr>
      </w:pPr>
    </w:p>
    <w:p w14:paraId="526E8BC6" w14:textId="77777777" w:rsidR="00DA257E" w:rsidRDefault="00DA257E" w:rsidP="002C73AF">
      <w:pPr>
        <w:spacing w:after="0"/>
        <w:rPr>
          <w:rFonts w:ascii="Arial" w:hAnsi="Arial" w:cs="Arial"/>
          <w:b/>
          <w:lang w:eastAsia="en-GB"/>
        </w:rPr>
      </w:pPr>
    </w:p>
    <w:p w14:paraId="75F51C71" w14:textId="77777777" w:rsidR="002C73AF" w:rsidRPr="008C0EA3" w:rsidRDefault="002C73AF" w:rsidP="002C73AF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5751225F" w14:textId="77777777" w:rsidR="00C60DA1" w:rsidRPr="00C60DA1" w:rsidRDefault="002C73AF" w:rsidP="00C60D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FF5404">
        <w:rPr>
          <w:rFonts w:ascii="Consolas" w:eastAsia="SimSun" w:hAnsi="Consolas" w:cs="Consolas"/>
          <w:sz w:val="16"/>
          <w:szCs w:val="16"/>
        </w:rPr>
        <w:t xml:space="preserve">  </w:t>
      </w:r>
      <w:r w:rsidR="00C60DA1" w:rsidRPr="00C60DA1">
        <w:rPr>
          <w:rFonts w:ascii="Consolas" w:eastAsia="SimSun" w:hAnsi="Consolas" w:cs="Consolas"/>
          <w:sz w:val="16"/>
          <w:szCs w:val="16"/>
        </w:rPr>
        <w:t xml:space="preserve">template (present) </w:t>
      </w:r>
      <w:proofErr w:type="spellStart"/>
      <w:r w:rsidR="00C60DA1" w:rsidRPr="00C60DA1">
        <w:rPr>
          <w:rFonts w:ascii="Consolas" w:eastAsia="SimSun" w:hAnsi="Consolas" w:cs="Consolas"/>
          <w:sz w:val="16"/>
          <w:szCs w:val="16"/>
        </w:rPr>
        <w:t>EmergencyCallData_Ack_ActionResult_Type</w:t>
      </w:r>
      <w:proofErr w:type="spellEnd"/>
      <w:r w:rsidR="00C60DA1" w:rsidRPr="00C60DA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="00C60DA1" w:rsidRPr="00C60DA1">
        <w:rPr>
          <w:rFonts w:ascii="Consolas" w:eastAsia="SimSun" w:hAnsi="Consolas" w:cs="Consolas"/>
          <w:sz w:val="16"/>
          <w:szCs w:val="16"/>
        </w:rPr>
        <w:t>cr_EmergencyCallData_Ack_</w:t>
      </w:r>
      <w:proofErr w:type="gramStart"/>
      <w:r w:rsidR="00C60DA1" w:rsidRPr="00C60DA1">
        <w:rPr>
          <w:rFonts w:ascii="Consolas" w:eastAsia="SimSun" w:hAnsi="Consolas" w:cs="Consolas"/>
          <w:sz w:val="16"/>
          <w:szCs w:val="16"/>
        </w:rPr>
        <w:t>ActionResult</w:t>
      </w:r>
      <w:proofErr w:type="spellEnd"/>
      <w:r w:rsidR="00C60DA1" w:rsidRPr="00C60DA1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="00C60DA1" w:rsidRPr="00C60DA1">
        <w:rPr>
          <w:rFonts w:ascii="Consolas" w:eastAsia="SimSun" w:hAnsi="Consolas" w:cs="Consolas"/>
          <w:sz w:val="16"/>
          <w:szCs w:val="16"/>
        </w:rPr>
        <w:t xml:space="preserve">template (present) </w:t>
      </w:r>
      <w:proofErr w:type="spellStart"/>
      <w:r w:rsidR="00C60DA1" w:rsidRPr="00C60DA1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="00C60DA1" w:rsidRPr="00C60DA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="00C60DA1" w:rsidRPr="00C60DA1">
        <w:rPr>
          <w:rFonts w:ascii="Consolas" w:eastAsia="SimSun" w:hAnsi="Consolas" w:cs="Consolas"/>
          <w:sz w:val="16"/>
          <w:szCs w:val="16"/>
        </w:rPr>
        <w:t>p_Reason</w:t>
      </w:r>
      <w:proofErr w:type="spellEnd"/>
      <w:r w:rsidR="00C60DA1" w:rsidRPr="00C60DA1">
        <w:rPr>
          <w:rFonts w:ascii="Consolas" w:eastAsia="SimSun" w:hAnsi="Consolas" w:cs="Consolas"/>
          <w:sz w:val="16"/>
          <w:szCs w:val="16"/>
        </w:rPr>
        <w:t>,</w:t>
      </w:r>
    </w:p>
    <w:p w14:paraId="5EA07226" w14:textId="77777777" w:rsidR="00C60DA1" w:rsidRPr="00C60DA1" w:rsidRDefault="00C60DA1" w:rsidP="00C60D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</w:t>
      </w:r>
      <w:proofErr w:type="spellStart"/>
      <w:r w:rsidRPr="00C60DA1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C60DA1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60DA1">
        <w:rPr>
          <w:rFonts w:ascii="Consolas" w:eastAsia="SimSun" w:hAnsi="Consolas" w:cs="Consolas"/>
          <w:sz w:val="16"/>
          <w:szCs w:val="16"/>
        </w:rPr>
        <w:t>p_Success</w:t>
      </w:r>
      <w:proofErr w:type="spellEnd"/>
      <w:proofErr w:type="gramStart"/>
      <w:r w:rsidRPr="00C60DA1">
        <w:rPr>
          <w:rFonts w:ascii="Consolas" w:eastAsia="SimSun" w:hAnsi="Consolas" w:cs="Consolas"/>
          <w:sz w:val="16"/>
          <w:szCs w:val="16"/>
        </w:rPr>
        <w:t>) :</w:t>
      </w:r>
      <w:proofErr w:type="gramEnd"/>
      <w:r w:rsidRPr="00C60DA1">
        <w:rPr>
          <w:rFonts w:ascii="Consolas" w:eastAsia="SimSun" w:hAnsi="Consolas" w:cs="Consolas"/>
          <w:sz w:val="16"/>
          <w:szCs w:val="16"/>
        </w:rPr>
        <w:t>=</w:t>
      </w:r>
    </w:p>
    <w:p w14:paraId="4C47FB43" w14:textId="77777777" w:rsidR="00C60DA1" w:rsidRPr="00C60DA1" w:rsidRDefault="00C60DA1" w:rsidP="00C60D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t xml:space="preserve">  </w:t>
      </w:r>
      <w:proofErr w:type="gramStart"/>
      <w:r w:rsidRPr="00C60DA1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C60DA1">
        <w:rPr>
          <w:rFonts w:ascii="Consolas" w:eastAsia="SimSun" w:hAnsi="Consolas" w:cs="Consolas"/>
          <w:sz w:val="16"/>
          <w:szCs w:val="16"/>
        </w:rPr>
        <w:t>* @status    APPROVED (IMS) */</w:t>
      </w:r>
    </w:p>
    <w:p w14:paraId="007F22EB" w14:textId="77777777" w:rsidR="00C60DA1" w:rsidRPr="00C60DA1" w:rsidRDefault="00C60DA1" w:rsidP="00C60D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t xml:space="preserve">    action</w:t>
      </w:r>
      <w:proofErr w:type="gramStart"/>
      <w:r w:rsidRPr="00C60DA1">
        <w:rPr>
          <w:rFonts w:ascii="Consolas" w:eastAsia="SimSun" w:hAnsi="Consolas" w:cs="Consolas"/>
          <w:sz w:val="16"/>
          <w:szCs w:val="16"/>
        </w:rPr>
        <w:t>_ :</w:t>
      </w:r>
      <w:proofErr w:type="gramEnd"/>
      <w:r w:rsidRPr="00C60DA1">
        <w:rPr>
          <w:rFonts w:ascii="Consolas" w:eastAsia="SimSun" w:hAnsi="Consolas" w:cs="Consolas"/>
          <w:sz w:val="16"/>
          <w:szCs w:val="16"/>
        </w:rPr>
        <w:t>= "</w:t>
      </w:r>
      <w:r w:rsidRPr="007E1BFB">
        <w:rPr>
          <w:rFonts w:ascii="Consolas" w:eastAsia="SimSun" w:hAnsi="Consolas" w:cs="Consolas"/>
          <w:sz w:val="16"/>
          <w:szCs w:val="16"/>
          <w:highlight w:val="yellow"/>
        </w:rPr>
        <w:t>send-data</w:t>
      </w:r>
      <w:r w:rsidRPr="00C60DA1">
        <w:rPr>
          <w:rFonts w:ascii="Consolas" w:eastAsia="SimSun" w:hAnsi="Consolas" w:cs="Consolas"/>
          <w:sz w:val="16"/>
          <w:szCs w:val="16"/>
        </w:rPr>
        <w:t>",</w:t>
      </w:r>
    </w:p>
    <w:p w14:paraId="286B423A" w14:textId="77777777" w:rsidR="00C60DA1" w:rsidRPr="00C60DA1" w:rsidRDefault="00C60DA1" w:rsidP="00C60D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t xml:space="preserve">    </w:t>
      </w:r>
      <w:proofErr w:type="gramStart"/>
      <w:r w:rsidRPr="00C60DA1">
        <w:rPr>
          <w:rFonts w:ascii="Consolas" w:eastAsia="SimSun" w:hAnsi="Consolas" w:cs="Consolas"/>
          <w:sz w:val="16"/>
          <w:szCs w:val="16"/>
        </w:rPr>
        <w:t>details :</w:t>
      </w:r>
      <w:proofErr w:type="gramEnd"/>
      <w:r w:rsidRPr="00C60DA1">
        <w:rPr>
          <w:rFonts w:ascii="Consolas" w:eastAsia="SimSun" w:hAnsi="Consolas" w:cs="Consolas"/>
          <w:sz w:val="16"/>
          <w:szCs w:val="16"/>
        </w:rPr>
        <w:t>= omit,</w:t>
      </w:r>
    </w:p>
    <w:p w14:paraId="35D86F08" w14:textId="77777777" w:rsidR="00C60DA1" w:rsidRPr="00C60DA1" w:rsidRDefault="00C60DA1" w:rsidP="00C60D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lastRenderedPageBreak/>
        <w:t xml:space="preserve">    </w:t>
      </w:r>
      <w:proofErr w:type="gramStart"/>
      <w:r w:rsidRPr="00C60DA1">
        <w:rPr>
          <w:rFonts w:ascii="Consolas" w:eastAsia="SimSun" w:hAnsi="Consolas" w:cs="Consolas"/>
          <w:sz w:val="16"/>
          <w:szCs w:val="16"/>
        </w:rPr>
        <w:t>reason :</w:t>
      </w:r>
      <w:proofErr w:type="gramEnd"/>
      <w:r w:rsidRPr="00C60DA1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C60DA1">
        <w:rPr>
          <w:rFonts w:ascii="Consolas" w:eastAsia="SimSun" w:hAnsi="Consolas" w:cs="Consolas"/>
          <w:sz w:val="16"/>
          <w:szCs w:val="16"/>
        </w:rPr>
        <w:t>p_Reason</w:t>
      </w:r>
      <w:proofErr w:type="spellEnd"/>
      <w:r w:rsidRPr="00C60DA1">
        <w:rPr>
          <w:rFonts w:ascii="Consolas" w:eastAsia="SimSun" w:hAnsi="Consolas" w:cs="Consolas"/>
          <w:sz w:val="16"/>
          <w:szCs w:val="16"/>
        </w:rPr>
        <w:t>,</w:t>
      </w:r>
    </w:p>
    <w:p w14:paraId="4B286195" w14:textId="77777777" w:rsidR="00C60DA1" w:rsidRPr="00C60DA1" w:rsidRDefault="00C60DA1" w:rsidP="00C60D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t xml:space="preserve">    </w:t>
      </w:r>
      <w:proofErr w:type="gramStart"/>
      <w:r w:rsidRPr="00C60DA1">
        <w:rPr>
          <w:rFonts w:ascii="Consolas" w:eastAsia="SimSun" w:hAnsi="Consolas" w:cs="Consolas"/>
          <w:sz w:val="16"/>
          <w:szCs w:val="16"/>
        </w:rPr>
        <w:t>success :</w:t>
      </w:r>
      <w:proofErr w:type="gramEnd"/>
      <w:r w:rsidRPr="00C60DA1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C60DA1">
        <w:rPr>
          <w:rFonts w:ascii="Consolas" w:eastAsia="SimSun" w:hAnsi="Consolas" w:cs="Consolas"/>
          <w:sz w:val="16"/>
          <w:szCs w:val="16"/>
        </w:rPr>
        <w:t>p_Success</w:t>
      </w:r>
      <w:proofErr w:type="spellEnd"/>
      <w:r w:rsidRPr="00C60DA1">
        <w:rPr>
          <w:rFonts w:ascii="Consolas" w:eastAsia="SimSun" w:hAnsi="Consolas" w:cs="Consolas"/>
          <w:sz w:val="16"/>
          <w:szCs w:val="16"/>
        </w:rPr>
        <w:t>,</w:t>
      </w:r>
    </w:p>
    <w:p w14:paraId="673460DA" w14:textId="77777777" w:rsidR="00C60DA1" w:rsidRPr="00C60DA1" w:rsidRDefault="00C60DA1" w:rsidP="00C60D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proofErr w:type="gramStart"/>
      <w:r w:rsidRPr="00C60DA1">
        <w:rPr>
          <w:rFonts w:ascii="Consolas" w:eastAsia="SimSun" w:hAnsi="Consolas" w:cs="Consolas"/>
          <w:sz w:val="16"/>
          <w:szCs w:val="16"/>
        </w:rPr>
        <w:t>attr</w:t>
      </w:r>
      <w:proofErr w:type="spellEnd"/>
      <w:r w:rsidRPr="00C60DA1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C60DA1">
        <w:rPr>
          <w:rFonts w:ascii="Consolas" w:eastAsia="SimSun" w:hAnsi="Consolas" w:cs="Consolas"/>
          <w:sz w:val="16"/>
          <w:szCs w:val="16"/>
        </w:rPr>
        <w:t>= omit</w:t>
      </w:r>
    </w:p>
    <w:p w14:paraId="5F746F39" w14:textId="77777777" w:rsidR="002C73AF" w:rsidRPr="00C60DA1" w:rsidRDefault="00C60DA1" w:rsidP="00C60DA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60DA1">
        <w:rPr>
          <w:rFonts w:ascii="Consolas" w:eastAsia="SimSun" w:hAnsi="Consolas" w:cs="Consolas"/>
          <w:sz w:val="16"/>
          <w:szCs w:val="16"/>
        </w:rPr>
        <w:t xml:space="preserve">  };</w:t>
      </w:r>
    </w:p>
    <w:p w14:paraId="10DBCA5B" w14:textId="77777777" w:rsidR="002C73AF" w:rsidRDefault="002C73AF" w:rsidP="00C1261E"/>
    <w:p w14:paraId="5AEEC712" w14:textId="77777777" w:rsidR="00DA257E" w:rsidRPr="00A42C31" w:rsidRDefault="00A42C31" w:rsidP="00DA257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eastAsia="SimSun"/>
          <w:b/>
          <w:bCs/>
          <w:lang w:val="en-US"/>
        </w:rPr>
      </w:pPr>
      <w:bookmarkStart w:id="19" w:name="_Toc77970671"/>
      <w:proofErr w:type="spellStart"/>
      <w:r w:rsidRPr="00A42C31">
        <w:rPr>
          <w:rFonts w:cs="Arial"/>
          <w:b/>
          <w:bCs/>
          <w:lang w:val="en-US"/>
        </w:rPr>
        <w:t>cr_AckType</w:t>
      </w:r>
      <w:bookmarkEnd w:id="19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A257E" w:rsidRPr="008C0EA3" w14:paraId="21C1A59D" w14:textId="77777777" w:rsidTr="00AF3431">
        <w:tc>
          <w:tcPr>
            <w:tcW w:w="1985" w:type="dxa"/>
          </w:tcPr>
          <w:p w14:paraId="1557D85B" w14:textId="77777777" w:rsidR="00DA257E" w:rsidRPr="00E56898" w:rsidRDefault="00DA257E" w:rsidP="00DA257E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6613D43A" w14:textId="77777777" w:rsidR="00DA257E" w:rsidRPr="00A67FF6" w:rsidRDefault="00AA7112" w:rsidP="00AF3431">
            <w:pPr>
              <w:rPr>
                <w:rFonts w:cs="Arial"/>
                <w:color w:val="000000"/>
                <w:lang w:val="en-US" w:eastAsia="zh-CN"/>
              </w:rPr>
            </w:pPr>
            <w:proofErr w:type="spellStart"/>
            <w:r w:rsidRPr="00AA7112">
              <w:rPr>
                <w:rFonts w:cs="Arial"/>
                <w:lang w:val="en-US"/>
              </w:rPr>
              <w:t>cr_AckType</w:t>
            </w:r>
            <w:proofErr w:type="spellEnd"/>
          </w:p>
        </w:tc>
      </w:tr>
      <w:tr w:rsidR="00DA257E" w:rsidRPr="003336EB" w14:paraId="53F8FB97" w14:textId="77777777" w:rsidTr="00AF3431">
        <w:tc>
          <w:tcPr>
            <w:tcW w:w="1985" w:type="dxa"/>
          </w:tcPr>
          <w:p w14:paraId="1CFB4B22" w14:textId="77777777" w:rsidR="00DA257E" w:rsidRPr="00E56898" w:rsidRDefault="00DA257E" w:rsidP="00AF3431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6F7E1BAF" w14:textId="77777777" w:rsidR="00DA257E" w:rsidRPr="003336EB" w:rsidRDefault="00DA257E" w:rsidP="00AF3431">
            <w:pPr>
              <w:spacing w:after="0"/>
              <w:rPr>
                <w:rFonts w:cs="Arial"/>
                <w:lang w:val="en-US"/>
              </w:rPr>
            </w:pPr>
          </w:p>
        </w:tc>
      </w:tr>
      <w:tr w:rsidR="00DA257E" w:rsidRPr="008C0EA3" w14:paraId="42BA25B1" w14:textId="77777777" w:rsidTr="00AF3431">
        <w:tc>
          <w:tcPr>
            <w:tcW w:w="1985" w:type="dxa"/>
          </w:tcPr>
          <w:p w14:paraId="11D8A2CE" w14:textId="77777777" w:rsidR="00DA257E" w:rsidRPr="00E56898" w:rsidRDefault="00DA257E" w:rsidP="00AF3431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3EEA6F3C" w14:textId="77777777" w:rsidR="00DA257E" w:rsidRPr="004E6D69" w:rsidRDefault="00337D13" w:rsidP="00AF3431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Making </w:t>
            </w:r>
            <w:proofErr w:type="spellStart"/>
            <w:r>
              <w:rPr>
                <w:rFonts w:cs="Arial"/>
                <w:lang w:val="en-US"/>
              </w:rPr>
              <w:t>elem_list</w:t>
            </w:r>
            <w:proofErr w:type="spellEnd"/>
            <w:r>
              <w:rPr>
                <w:rFonts w:cs="Arial"/>
                <w:lang w:val="en-US"/>
              </w:rPr>
              <w:t xml:space="preserve"> as optional</w:t>
            </w:r>
          </w:p>
        </w:tc>
      </w:tr>
      <w:tr w:rsidR="00DA257E" w:rsidRPr="008C0EA3" w14:paraId="03CBBB7B" w14:textId="77777777" w:rsidTr="00AF3431">
        <w:tc>
          <w:tcPr>
            <w:tcW w:w="1985" w:type="dxa"/>
          </w:tcPr>
          <w:p w14:paraId="7A44C96B" w14:textId="77777777" w:rsidR="00DA257E" w:rsidRPr="00E56898" w:rsidRDefault="00DA257E" w:rsidP="00AF3431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3BF01112" w14:textId="77777777" w:rsidR="00DA257E" w:rsidRPr="008C0EA3" w:rsidRDefault="00DA257E" w:rsidP="00AF3431">
            <w:pPr>
              <w:spacing w:after="0"/>
              <w:rPr>
                <w:rFonts w:cs="Arial"/>
                <w:lang w:val="en-US"/>
              </w:rPr>
            </w:pPr>
            <w:proofErr w:type="spellStart"/>
            <w:r w:rsidRPr="00BD15BD">
              <w:rPr>
                <w:rFonts w:cs="Arial"/>
                <w:lang w:val="en-US"/>
              </w:rPr>
              <w:t>IMS_XML_eCall_Templates.ttcn</w:t>
            </w:r>
            <w:proofErr w:type="spellEnd"/>
          </w:p>
        </w:tc>
      </w:tr>
      <w:tr w:rsidR="00DA257E" w:rsidRPr="008C0EA3" w14:paraId="4547682C" w14:textId="77777777" w:rsidTr="00AF3431">
        <w:tc>
          <w:tcPr>
            <w:tcW w:w="1985" w:type="dxa"/>
          </w:tcPr>
          <w:p w14:paraId="39E40C4A" w14:textId="77777777" w:rsidR="00DA257E" w:rsidRPr="00E56898" w:rsidRDefault="00DA257E" w:rsidP="00AF3431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7CB84BF8" w14:textId="77777777" w:rsidR="00DA257E" w:rsidRPr="008C0EA3" w:rsidRDefault="00DA257E" w:rsidP="00AF3431"/>
        </w:tc>
      </w:tr>
    </w:tbl>
    <w:p w14:paraId="5F743C38" w14:textId="77777777" w:rsidR="00DA257E" w:rsidRPr="008C0EA3" w:rsidRDefault="00DA257E" w:rsidP="00DA257E">
      <w:pPr>
        <w:spacing w:after="0"/>
        <w:rPr>
          <w:rFonts w:eastAsia="SimSun"/>
          <w:b/>
        </w:rPr>
      </w:pPr>
    </w:p>
    <w:p w14:paraId="09372130" w14:textId="77777777" w:rsidR="00DA257E" w:rsidRPr="008C0EA3" w:rsidRDefault="00DA257E" w:rsidP="00DA257E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2300F70C" w14:textId="77777777" w:rsidR="002C4220" w:rsidRDefault="002C4220" w:rsidP="00DA25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7123B35" w14:textId="77777777" w:rsidR="002C4220" w:rsidRPr="002C4220" w:rsidRDefault="002C4220" w:rsidP="002C42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template (present)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AckType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cr_</w:t>
      </w:r>
      <w:proofErr w:type="gramStart"/>
      <w:r w:rsidRPr="002C4220">
        <w:rPr>
          <w:rFonts w:ascii="Consolas" w:eastAsia="SimSun" w:hAnsi="Consolas" w:cs="Consolas"/>
          <w:sz w:val="16"/>
          <w:szCs w:val="16"/>
        </w:rPr>
        <w:t>AckType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2C4220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p_AckRvd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>,</w:t>
      </w:r>
    </w:p>
    <w:p w14:paraId="117654C5" w14:textId="77777777" w:rsidR="002C4220" w:rsidRPr="002C4220" w:rsidRDefault="002C4220" w:rsidP="002C42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                                   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 xml:space="preserve"> p_Ref,</w:t>
      </w:r>
    </w:p>
    <w:p w14:paraId="039ECE6E" w14:textId="77777777" w:rsidR="002C4220" w:rsidRPr="002C4220" w:rsidRDefault="002C4220" w:rsidP="002C42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                                    template (present)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EmergencyCallData_Ack_ActionResultList_Type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p_ActionResultList</w:t>
      </w:r>
      <w:proofErr w:type="spellEnd"/>
      <w:proofErr w:type="gramStart"/>
      <w:r w:rsidRPr="002C4220">
        <w:rPr>
          <w:rFonts w:ascii="Consolas" w:eastAsia="SimSun" w:hAnsi="Consolas" w:cs="Consolas"/>
          <w:sz w:val="16"/>
          <w:szCs w:val="16"/>
        </w:rPr>
        <w:t>) :</w:t>
      </w:r>
      <w:proofErr w:type="gramEnd"/>
      <w:r w:rsidRPr="002C4220">
        <w:rPr>
          <w:rFonts w:ascii="Consolas" w:eastAsia="SimSun" w:hAnsi="Consolas" w:cs="Consolas"/>
          <w:sz w:val="16"/>
          <w:szCs w:val="16"/>
        </w:rPr>
        <w:t>=</w:t>
      </w:r>
    </w:p>
    <w:p w14:paraId="7E6202A9" w14:textId="77777777" w:rsidR="002C4220" w:rsidRPr="002C4220" w:rsidRDefault="002C4220" w:rsidP="002C42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</w:t>
      </w:r>
      <w:proofErr w:type="gramStart"/>
      <w:r w:rsidRPr="002C4220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2C4220">
        <w:rPr>
          <w:rFonts w:ascii="Consolas" w:eastAsia="SimSun" w:hAnsi="Consolas" w:cs="Consolas"/>
          <w:sz w:val="16"/>
          <w:szCs w:val="16"/>
        </w:rPr>
        <w:t>* @status    APPROVED (IMS) */</w:t>
      </w:r>
    </w:p>
    <w:p w14:paraId="110D1026" w14:textId="77777777" w:rsidR="002C4220" w:rsidRPr="002C4220" w:rsidRDefault="002C4220" w:rsidP="002C42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</w:t>
      </w:r>
      <w:proofErr w:type="gramStart"/>
      <w:r w:rsidRPr="002C4220">
        <w:rPr>
          <w:rFonts w:ascii="Consolas" w:eastAsia="SimSun" w:hAnsi="Consolas" w:cs="Consolas"/>
          <w:sz w:val="16"/>
          <w:szCs w:val="16"/>
        </w:rPr>
        <w:t>received :</w:t>
      </w:r>
      <w:proofErr w:type="gramEnd"/>
      <w:r w:rsidRPr="002C422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p_AckRvd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>,</w:t>
      </w:r>
    </w:p>
    <w:p w14:paraId="3D3133EF" w14:textId="77777777" w:rsidR="002C4220" w:rsidRPr="002C4220" w:rsidRDefault="002C4220" w:rsidP="002C42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</w:t>
      </w:r>
      <w:proofErr w:type="gramStart"/>
      <w:r w:rsidRPr="002C4220">
        <w:rPr>
          <w:rFonts w:ascii="Consolas" w:eastAsia="SimSun" w:hAnsi="Consolas" w:cs="Consolas"/>
          <w:sz w:val="16"/>
          <w:szCs w:val="16"/>
        </w:rPr>
        <w:t>ref :</w:t>
      </w:r>
      <w:proofErr w:type="gramEnd"/>
      <w:r w:rsidRPr="002C422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p_Ref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>,</w:t>
      </w:r>
    </w:p>
    <w:p w14:paraId="23A21F28" w14:textId="77777777" w:rsidR="002C4220" w:rsidRPr="002C4220" w:rsidRDefault="002C4220" w:rsidP="002C42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proofErr w:type="gramStart"/>
      <w:r w:rsidRPr="002C4220">
        <w:rPr>
          <w:rFonts w:ascii="Consolas" w:eastAsia="SimSun" w:hAnsi="Consolas" w:cs="Consolas"/>
          <w:sz w:val="16"/>
          <w:szCs w:val="16"/>
        </w:rPr>
        <w:t>attr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2C4220">
        <w:rPr>
          <w:rFonts w:ascii="Consolas" w:eastAsia="SimSun" w:hAnsi="Consolas" w:cs="Consolas"/>
          <w:sz w:val="16"/>
          <w:szCs w:val="16"/>
        </w:rPr>
        <w:t>= omit,</w:t>
      </w:r>
    </w:p>
    <w:p w14:paraId="1D921860" w14:textId="77777777" w:rsidR="002C4220" w:rsidRPr="002C4220" w:rsidRDefault="002C4220" w:rsidP="002C42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sequence_</w:t>
      </w:r>
      <w:proofErr w:type="gramStart"/>
      <w:r w:rsidRPr="002C4220">
        <w:rPr>
          <w:rFonts w:ascii="Consolas" w:eastAsia="SimSun" w:hAnsi="Consolas" w:cs="Consolas"/>
          <w:sz w:val="16"/>
          <w:szCs w:val="16"/>
        </w:rPr>
        <w:t>list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2C4220">
        <w:rPr>
          <w:rFonts w:ascii="Consolas" w:eastAsia="SimSun" w:hAnsi="Consolas" w:cs="Consolas"/>
          <w:sz w:val="16"/>
          <w:szCs w:val="16"/>
        </w:rPr>
        <w:t>= {</w:t>
      </w:r>
    </w:p>
    <w:p w14:paraId="08BDE25C" w14:textId="77777777" w:rsidR="002C4220" w:rsidRPr="002C4220" w:rsidRDefault="002C4220" w:rsidP="002C42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  {</w:t>
      </w:r>
    </w:p>
    <w:p w14:paraId="77A1A1D6" w14:textId="77777777" w:rsidR="002C4220" w:rsidRPr="002C4220" w:rsidRDefault="002C4220" w:rsidP="002C42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actionResult_</w:t>
      </w:r>
      <w:proofErr w:type="gramStart"/>
      <w:r w:rsidRPr="002C4220">
        <w:rPr>
          <w:rFonts w:ascii="Consolas" w:eastAsia="SimSun" w:hAnsi="Consolas" w:cs="Consolas"/>
          <w:sz w:val="16"/>
          <w:szCs w:val="16"/>
        </w:rPr>
        <w:t>list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2C422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p_ActionResultList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>,</w:t>
      </w:r>
    </w:p>
    <w:p w14:paraId="0ECA7459" w14:textId="77777777" w:rsidR="002C4220" w:rsidRPr="002C4220" w:rsidRDefault="002C4220" w:rsidP="002C42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l-PL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    </w:t>
      </w:r>
      <w:r w:rsidRPr="002C4220">
        <w:rPr>
          <w:rFonts w:ascii="Consolas" w:eastAsia="SimSun" w:hAnsi="Consolas" w:cs="Consolas"/>
          <w:sz w:val="16"/>
          <w:szCs w:val="16"/>
          <w:lang w:val="pl-PL"/>
        </w:rPr>
        <w:t>elem_list := {}</w:t>
      </w:r>
    </w:p>
    <w:p w14:paraId="07DE3980" w14:textId="77777777" w:rsidR="002C4220" w:rsidRPr="002C4220" w:rsidRDefault="002C4220" w:rsidP="002C42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  <w:lang w:val="pl-PL"/>
        </w:rPr>
        <w:t xml:space="preserve">      </w:t>
      </w:r>
      <w:r w:rsidRPr="002C4220">
        <w:rPr>
          <w:rFonts w:ascii="Consolas" w:eastAsia="SimSun" w:hAnsi="Consolas" w:cs="Consolas"/>
          <w:sz w:val="16"/>
          <w:szCs w:val="16"/>
        </w:rPr>
        <w:t>}</w:t>
      </w:r>
    </w:p>
    <w:p w14:paraId="73509BB2" w14:textId="77777777" w:rsidR="002C4220" w:rsidRPr="002C4220" w:rsidRDefault="002C4220" w:rsidP="002C42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7671DE57" w14:textId="77777777" w:rsidR="002C4220" w:rsidRDefault="002C4220" w:rsidP="002C42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};</w:t>
      </w:r>
    </w:p>
    <w:p w14:paraId="096BB85A" w14:textId="77777777" w:rsidR="00DA257E" w:rsidRDefault="00DA257E" w:rsidP="00DA25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FF540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48C1B35" w14:textId="77777777" w:rsidR="00DA257E" w:rsidRDefault="00DA257E" w:rsidP="00DA257E">
      <w:pPr>
        <w:spacing w:after="0"/>
        <w:rPr>
          <w:rFonts w:ascii="Arial" w:hAnsi="Arial" w:cs="Arial"/>
          <w:b/>
          <w:lang w:eastAsia="en-GB"/>
        </w:rPr>
      </w:pPr>
    </w:p>
    <w:p w14:paraId="0DFC70D0" w14:textId="77777777" w:rsidR="00DA257E" w:rsidRDefault="00DA257E" w:rsidP="00DA257E">
      <w:pPr>
        <w:spacing w:after="0"/>
        <w:rPr>
          <w:rFonts w:ascii="Arial" w:hAnsi="Arial" w:cs="Arial"/>
          <w:b/>
          <w:lang w:eastAsia="en-GB"/>
        </w:rPr>
      </w:pPr>
    </w:p>
    <w:p w14:paraId="288083A7" w14:textId="77777777" w:rsidR="00DA257E" w:rsidRPr="008C0EA3" w:rsidRDefault="00DA257E" w:rsidP="00DA257E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654757F6" w14:textId="77777777" w:rsidR="00DA257E" w:rsidRDefault="00094CD2" w:rsidP="00DA25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</w:t>
      </w:r>
    </w:p>
    <w:p w14:paraId="7D065E57" w14:textId="77777777" w:rsidR="00094CD2" w:rsidRPr="002C4220" w:rsidRDefault="00094CD2" w:rsidP="00094C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template (present)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AckType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cr_</w:t>
      </w:r>
      <w:proofErr w:type="gramStart"/>
      <w:r w:rsidRPr="002C4220">
        <w:rPr>
          <w:rFonts w:ascii="Consolas" w:eastAsia="SimSun" w:hAnsi="Consolas" w:cs="Consolas"/>
          <w:sz w:val="16"/>
          <w:szCs w:val="16"/>
        </w:rPr>
        <w:t>AckType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2C4220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p_AckRvd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>,</w:t>
      </w:r>
    </w:p>
    <w:p w14:paraId="785E37F9" w14:textId="77777777" w:rsidR="00094CD2" w:rsidRPr="002C4220" w:rsidRDefault="00094CD2" w:rsidP="00094C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                                   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 xml:space="preserve"> p_Ref,</w:t>
      </w:r>
    </w:p>
    <w:p w14:paraId="51963BC6" w14:textId="77777777" w:rsidR="00094CD2" w:rsidRPr="002C4220" w:rsidRDefault="00094CD2" w:rsidP="00094C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                                    template (present)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EmergencyCallData_Ack_ActionResultList_Type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p_ActionResultList</w:t>
      </w:r>
      <w:proofErr w:type="spellEnd"/>
      <w:proofErr w:type="gramStart"/>
      <w:r w:rsidRPr="002C4220">
        <w:rPr>
          <w:rFonts w:ascii="Consolas" w:eastAsia="SimSun" w:hAnsi="Consolas" w:cs="Consolas"/>
          <w:sz w:val="16"/>
          <w:szCs w:val="16"/>
        </w:rPr>
        <w:t>) :</w:t>
      </w:r>
      <w:proofErr w:type="gramEnd"/>
      <w:r w:rsidRPr="002C4220">
        <w:rPr>
          <w:rFonts w:ascii="Consolas" w:eastAsia="SimSun" w:hAnsi="Consolas" w:cs="Consolas"/>
          <w:sz w:val="16"/>
          <w:szCs w:val="16"/>
        </w:rPr>
        <w:t>=</w:t>
      </w:r>
    </w:p>
    <w:p w14:paraId="0B7FFF90" w14:textId="77777777" w:rsidR="00094CD2" w:rsidRPr="002C4220" w:rsidRDefault="00094CD2" w:rsidP="00094C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</w:t>
      </w:r>
      <w:proofErr w:type="gramStart"/>
      <w:r w:rsidRPr="002C4220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2C4220">
        <w:rPr>
          <w:rFonts w:ascii="Consolas" w:eastAsia="SimSun" w:hAnsi="Consolas" w:cs="Consolas"/>
          <w:sz w:val="16"/>
          <w:szCs w:val="16"/>
        </w:rPr>
        <w:t>* @status    APPROVED (IMS) */</w:t>
      </w:r>
    </w:p>
    <w:p w14:paraId="487BE89D" w14:textId="77777777" w:rsidR="00094CD2" w:rsidRPr="002C4220" w:rsidRDefault="00094CD2" w:rsidP="00094C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</w:t>
      </w:r>
      <w:proofErr w:type="gramStart"/>
      <w:r w:rsidRPr="002C4220">
        <w:rPr>
          <w:rFonts w:ascii="Consolas" w:eastAsia="SimSun" w:hAnsi="Consolas" w:cs="Consolas"/>
          <w:sz w:val="16"/>
          <w:szCs w:val="16"/>
        </w:rPr>
        <w:t>received :</w:t>
      </w:r>
      <w:proofErr w:type="gramEnd"/>
      <w:r w:rsidRPr="002C422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p_AckRvd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>,</w:t>
      </w:r>
    </w:p>
    <w:p w14:paraId="5497BCCE" w14:textId="77777777" w:rsidR="00094CD2" w:rsidRPr="002C4220" w:rsidRDefault="00094CD2" w:rsidP="00094C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</w:t>
      </w:r>
      <w:proofErr w:type="gramStart"/>
      <w:r w:rsidRPr="002C4220">
        <w:rPr>
          <w:rFonts w:ascii="Consolas" w:eastAsia="SimSun" w:hAnsi="Consolas" w:cs="Consolas"/>
          <w:sz w:val="16"/>
          <w:szCs w:val="16"/>
        </w:rPr>
        <w:t>ref :</w:t>
      </w:r>
      <w:proofErr w:type="gramEnd"/>
      <w:r w:rsidRPr="002C422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p_Ref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>,</w:t>
      </w:r>
    </w:p>
    <w:p w14:paraId="5C3308A5" w14:textId="77777777" w:rsidR="00094CD2" w:rsidRPr="002C4220" w:rsidRDefault="00094CD2" w:rsidP="00094C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proofErr w:type="gramStart"/>
      <w:r w:rsidRPr="002C4220">
        <w:rPr>
          <w:rFonts w:ascii="Consolas" w:eastAsia="SimSun" w:hAnsi="Consolas" w:cs="Consolas"/>
          <w:sz w:val="16"/>
          <w:szCs w:val="16"/>
        </w:rPr>
        <w:t>attr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2C4220">
        <w:rPr>
          <w:rFonts w:ascii="Consolas" w:eastAsia="SimSun" w:hAnsi="Consolas" w:cs="Consolas"/>
          <w:sz w:val="16"/>
          <w:szCs w:val="16"/>
        </w:rPr>
        <w:t>= omit,</w:t>
      </w:r>
    </w:p>
    <w:p w14:paraId="2CDF8BAB" w14:textId="77777777" w:rsidR="00094CD2" w:rsidRPr="002C4220" w:rsidRDefault="00094CD2" w:rsidP="00094C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sequence_</w:t>
      </w:r>
      <w:proofErr w:type="gramStart"/>
      <w:r w:rsidRPr="002C4220">
        <w:rPr>
          <w:rFonts w:ascii="Consolas" w:eastAsia="SimSun" w:hAnsi="Consolas" w:cs="Consolas"/>
          <w:sz w:val="16"/>
          <w:szCs w:val="16"/>
        </w:rPr>
        <w:t>list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2C4220">
        <w:rPr>
          <w:rFonts w:ascii="Consolas" w:eastAsia="SimSun" w:hAnsi="Consolas" w:cs="Consolas"/>
          <w:sz w:val="16"/>
          <w:szCs w:val="16"/>
        </w:rPr>
        <w:t>= {</w:t>
      </w:r>
    </w:p>
    <w:p w14:paraId="16FDDDEA" w14:textId="77777777" w:rsidR="00094CD2" w:rsidRPr="002C4220" w:rsidRDefault="00094CD2" w:rsidP="00094C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  {</w:t>
      </w:r>
    </w:p>
    <w:p w14:paraId="243715BA" w14:textId="77777777" w:rsidR="00094CD2" w:rsidRPr="002C4220" w:rsidRDefault="00094CD2" w:rsidP="00094C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   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actionResult_</w:t>
      </w:r>
      <w:proofErr w:type="gramStart"/>
      <w:r w:rsidRPr="002C4220">
        <w:rPr>
          <w:rFonts w:ascii="Consolas" w:eastAsia="SimSun" w:hAnsi="Consolas" w:cs="Consolas"/>
          <w:sz w:val="16"/>
          <w:szCs w:val="16"/>
        </w:rPr>
        <w:t>list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2C4220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2C4220">
        <w:rPr>
          <w:rFonts w:ascii="Consolas" w:eastAsia="SimSun" w:hAnsi="Consolas" w:cs="Consolas"/>
          <w:sz w:val="16"/>
          <w:szCs w:val="16"/>
        </w:rPr>
        <w:t>p_ActionResultList</w:t>
      </w:r>
      <w:proofErr w:type="spellEnd"/>
      <w:r w:rsidRPr="002C4220">
        <w:rPr>
          <w:rFonts w:ascii="Consolas" w:eastAsia="SimSun" w:hAnsi="Consolas" w:cs="Consolas"/>
          <w:sz w:val="16"/>
          <w:szCs w:val="16"/>
        </w:rPr>
        <w:t>,</w:t>
      </w:r>
    </w:p>
    <w:p w14:paraId="7049517E" w14:textId="77777777" w:rsidR="00094CD2" w:rsidRPr="002C4220" w:rsidRDefault="00094CD2" w:rsidP="00094C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l-PL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    </w:t>
      </w:r>
      <w:r w:rsidRPr="00920F40">
        <w:rPr>
          <w:rFonts w:ascii="Consolas" w:eastAsia="SimSun" w:hAnsi="Consolas" w:cs="Consolas"/>
          <w:sz w:val="16"/>
          <w:szCs w:val="16"/>
          <w:highlight w:val="yellow"/>
          <w:lang w:val="pl-PL"/>
        </w:rPr>
        <w:t>elem_list := *</w:t>
      </w:r>
    </w:p>
    <w:p w14:paraId="47C82F35" w14:textId="77777777" w:rsidR="00094CD2" w:rsidRPr="002C4220" w:rsidRDefault="00094CD2" w:rsidP="00094C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  <w:lang w:val="pl-PL"/>
        </w:rPr>
        <w:t xml:space="preserve">      </w:t>
      </w:r>
      <w:r w:rsidRPr="002C4220">
        <w:rPr>
          <w:rFonts w:ascii="Consolas" w:eastAsia="SimSun" w:hAnsi="Consolas" w:cs="Consolas"/>
          <w:sz w:val="16"/>
          <w:szCs w:val="16"/>
        </w:rPr>
        <w:t>}</w:t>
      </w:r>
    </w:p>
    <w:p w14:paraId="65C7D566" w14:textId="77777777" w:rsidR="00094CD2" w:rsidRPr="002C4220" w:rsidRDefault="00094CD2" w:rsidP="00094C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3E529F65" w14:textId="77777777" w:rsidR="00094CD2" w:rsidRDefault="00094CD2" w:rsidP="00094CD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C4220">
        <w:rPr>
          <w:rFonts w:ascii="Consolas" w:eastAsia="SimSun" w:hAnsi="Consolas" w:cs="Consolas"/>
          <w:sz w:val="16"/>
          <w:szCs w:val="16"/>
        </w:rPr>
        <w:t xml:space="preserve">  };</w:t>
      </w:r>
    </w:p>
    <w:p w14:paraId="02B9AA68" w14:textId="77777777" w:rsidR="00094CD2" w:rsidRDefault="00094CD2" w:rsidP="00DA25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7CAFA8D" w14:textId="77777777" w:rsidR="00094CD2" w:rsidRPr="00C60DA1" w:rsidRDefault="00094CD2" w:rsidP="00DA25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0FAB17E" w14:textId="77777777" w:rsidR="00DA257E" w:rsidRPr="00ED23DA" w:rsidRDefault="00DA257E" w:rsidP="00C1261E"/>
    <w:p w14:paraId="1C77F715" w14:textId="77777777" w:rsidR="00C1261E" w:rsidRPr="00C1261E" w:rsidRDefault="00C1261E" w:rsidP="00C1261E">
      <w:pPr>
        <w:rPr>
          <w:lang w:val="en-US"/>
        </w:rPr>
      </w:pPr>
    </w:p>
    <w:p w14:paraId="414E9EF8" w14:textId="77777777" w:rsidR="007C028B" w:rsidRDefault="007C028B" w:rsidP="00DA257E">
      <w:pPr>
        <w:pStyle w:val="Heading1"/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20" w:name="_Toc77970672"/>
      <w:r>
        <w:rPr>
          <w:rFonts w:cs="Arial"/>
          <w:b/>
        </w:rPr>
        <w:t>Branches executed</w:t>
      </w:r>
      <w:bookmarkEnd w:id="20"/>
    </w:p>
    <w:p w14:paraId="00356EBB" w14:textId="3136DBC0" w:rsidR="007C028B" w:rsidRPr="007C028B" w:rsidRDefault="006E5F56" w:rsidP="007C028B">
      <w:r w:rsidRPr="006E5F56">
        <w:t>The test case was executed on EUTRA band 4</w:t>
      </w:r>
    </w:p>
    <w:p w14:paraId="1CE5BF39" w14:textId="77777777" w:rsidR="00247A0D" w:rsidRPr="00854C55" w:rsidRDefault="00247A0D" w:rsidP="00DA257E">
      <w:pPr>
        <w:pStyle w:val="Heading1"/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21" w:name="_Toc77970673"/>
      <w:r w:rsidRPr="00854C55">
        <w:rPr>
          <w:rFonts w:cs="Arial"/>
          <w:b/>
        </w:rPr>
        <w:lastRenderedPageBreak/>
        <w:t>Execution Log Files</w:t>
      </w:r>
      <w:bookmarkEnd w:id="14"/>
      <w:bookmarkEnd w:id="15"/>
      <w:bookmarkEnd w:id="16"/>
      <w:bookmarkEnd w:id="17"/>
      <w:bookmarkEnd w:id="21"/>
    </w:p>
    <w:p w14:paraId="34E5A588" w14:textId="77777777" w:rsidR="00247A0D" w:rsidRDefault="00247A0D" w:rsidP="00DA257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508181597"/>
      <w:bookmarkStart w:id="23" w:name="_Toc508198692"/>
      <w:bookmarkStart w:id="24" w:name="_Toc509224055"/>
      <w:bookmarkStart w:id="25" w:name="_Toc532983739"/>
      <w:bookmarkStart w:id="26" w:name="_Toc77970674"/>
      <w:r w:rsidRPr="00DB611E">
        <w:rPr>
          <w:rFonts w:cs="Arial"/>
          <w:b/>
        </w:rPr>
        <w:t xml:space="preserve">Qualcomm </w:t>
      </w:r>
      <w:bookmarkEnd w:id="22"/>
      <w:bookmarkEnd w:id="23"/>
      <w:bookmarkEnd w:id="24"/>
      <w:bookmarkEnd w:id="25"/>
      <w:bookmarkEnd w:id="26"/>
      <w:r w:rsidR="0048440C" w:rsidRPr="0048440C">
        <w:rPr>
          <w:rFonts w:cs="Arial"/>
          <w:b/>
        </w:rPr>
        <w:t>SA515M</w:t>
      </w:r>
    </w:p>
    <w:p w14:paraId="690C20A1" w14:textId="77777777" w:rsidR="00DE70E2" w:rsidRDefault="00DE70E2" w:rsidP="00DE70E2">
      <w:pPr>
        <w:rPr>
          <w:rFonts w:cs="Arial"/>
        </w:rPr>
      </w:pPr>
      <w:r>
        <w:rPr>
          <w:rFonts w:cs="Arial"/>
        </w:rPr>
        <w:t>The</w:t>
      </w:r>
      <w:r>
        <w:t xml:space="preserve"> </w:t>
      </w:r>
      <w:r>
        <w:rPr>
          <w:rFonts w:cs="Arial"/>
        </w:rPr>
        <w:t xml:space="preserve">Qualcomm </w:t>
      </w:r>
      <w:r w:rsidR="0048440C" w:rsidRPr="00A01F86">
        <w:rPr>
          <w:rFonts w:cs="Arial"/>
        </w:rPr>
        <w:t>SA515M</w:t>
      </w:r>
      <w:r>
        <w:rPr>
          <w:rFonts w:cs="Arial"/>
        </w:rPr>
        <w:t xml:space="preserve"> IMS UE passed this test case on</w:t>
      </w:r>
      <w:r>
        <w:t xml:space="preserve"> </w:t>
      </w:r>
      <w:r>
        <w:rPr>
          <w:rFonts w:cs="Arial"/>
        </w:rPr>
        <w:t>Keysight S8704A Protocol Conformance Toolset. The documentation below is enclosed as evidence of the successful test case run [1]:</w:t>
      </w:r>
    </w:p>
    <w:p w14:paraId="114CB29B" w14:textId="77777777" w:rsidR="00DE70E2" w:rsidRDefault="00DE70E2" w:rsidP="00DE70E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66CB049" w14:textId="77777777" w:rsidR="00DE70E2" w:rsidRDefault="00DE70E2" w:rsidP="003A0FE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740A4F">
        <w:rPr>
          <w:rFonts w:cs="Arial"/>
        </w:rPr>
        <w:t>21</w:t>
      </w:r>
      <w:r>
        <w:rPr>
          <w:rFonts w:cs="Arial"/>
        </w:rPr>
        <w:t>_</w:t>
      </w:r>
      <w:r w:rsidR="00B160DF">
        <w:rPr>
          <w:rFonts w:cs="Arial"/>
        </w:rPr>
        <w:t>6</w:t>
      </w:r>
      <w:r>
        <w:rPr>
          <w:rFonts w:cs="Arial"/>
        </w:rPr>
        <w:t>_LOG.html</w:t>
      </w:r>
    </w:p>
    <w:p w14:paraId="52B3C167" w14:textId="77777777" w:rsidR="00DE70E2" w:rsidRDefault="00DE70E2" w:rsidP="00DE70E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In the log file (in .html format) the complete test case execution can be seen. All TLI events are </w:t>
      </w:r>
      <w:proofErr w:type="gramStart"/>
      <w:r>
        <w:rPr>
          <w:rFonts w:cs="Arial"/>
        </w:rPr>
        <w:t>presented</w:t>
      </w:r>
      <w:proofErr w:type="gramEnd"/>
      <w:r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550F60F0" w14:textId="77777777" w:rsidR="00DE70E2" w:rsidRDefault="00DE70E2" w:rsidP="00DE70E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31C2727C" w14:textId="77777777" w:rsidR="00E40FCE" w:rsidRDefault="00DE70E2" w:rsidP="00B160DF">
      <w:pPr>
        <w:ind w:firstLine="284"/>
        <w:rPr>
          <w:rFonts w:cs="Arial"/>
        </w:rPr>
      </w:pPr>
      <w:r>
        <w:rPr>
          <w:rFonts w:cs="Arial"/>
        </w:rPr>
        <w:t>TC_</w:t>
      </w:r>
      <w:r w:rsidR="00284A11">
        <w:rPr>
          <w:rFonts w:cs="Arial"/>
        </w:rPr>
        <w:t>21</w:t>
      </w:r>
      <w:r>
        <w:rPr>
          <w:rFonts w:cs="Arial"/>
        </w:rPr>
        <w:t>_</w:t>
      </w:r>
      <w:r w:rsidR="00B160DF">
        <w:rPr>
          <w:rFonts w:cs="Arial"/>
        </w:rPr>
        <w:t>6</w:t>
      </w:r>
      <w:r>
        <w:rPr>
          <w:rFonts w:cs="Arial"/>
        </w:rPr>
        <w:t>_PIXIT.xml</w:t>
      </w:r>
      <w:bookmarkStart w:id="27" w:name="_Toc122434496"/>
      <w:bookmarkStart w:id="28" w:name="_Toc295288973"/>
      <w:bookmarkStart w:id="29" w:name="_Toc325725668"/>
      <w:bookmarkStart w:id="30" w:name="_Toc532983740"/>
    </w:p>
    <w:p w14:paraId="4A06ACD5" w14:textId="0411965F" w:rsidR="00247A0D" w:rsidRPr="008706A9" w:rsidRDefault="00247A0D" w:rsidP="00E40FCE">
      <w:pPr>
        <w:pStyle w:val="Heading1"/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8706A9">
        <w:rPr>
          <w:rFonts w:cs="Arial"/>
          <w:b/>
        </w:rPr>
        <w:t>References</w:t>
      </w:r>
      <w:bookmarkEnd w:id="27"/>
      <w:bookmarkEnd w:id="28"/>
      <w:bookmarkEnd w:id="29"/>
      <w:bookmarkEnd w:id="3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247A0D" w14:paraId="06AF9D76" w14:textId="77777777" w:rsidTr="00174FA0">
        <w:tc>
          <w:tcPr>
            <w:tcW w:w="709" w:type="dxa"/>
            <w:hideMark/>
          </w:tcPr>
          <w:p w14:paraId="7D213274" w14:textId="77777777" w:rsidR="00247A0D" w:rsidRPr="008706A9" w:rsidRDefault="00247A0D" w:rsidP="00174FA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8706A9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D998C7D" w14:textId="77777777" w:rsidR="00247A0D" w:rsidRDefault="008706A9" w:rsidP="00247A0D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8706A9">
              <w:rPr>
                <w:rFonts w:cs="Arial"/>
                <w:b/>
                <w:sz w:val="18"/>
              </w:rPr>
              <w:t>R5s</w:t>
            </w:r>
            <w:r w:rsidR="00BE7224">
              <w:rPr>
                <w:rFonts w:cs="Arial"/>
                <w:b/>
                <w:sz w:val="18"/>
              </w:rPr>
              <w:t>2</w:t>
            </w:r>
            <w:r w:rsidR="001A32FF">
              <w:rPr>
                <w:rFonts w:cs="Arial"/>
                <w:b/>
                <w:sz w:val="18"/>
              </w:rPr>
              <w:t>1</w:t>
            </w:r>
            <w:r w:rsidR="004E1C54">
              <w:rPr>
                <w:rFonts w:cs="Arial"/>
                <w:b/>
                <w:sz w:val="18"/>
              </w:rPr>
              <w:t>0854</w:t>
            </w:r>
            <w:r w:rsidR="00247A0D" w:rsidRPr="008706A9">
              <w:rPr>
                <w:rFonts w:cs="Arial"/>
                <w:b/>
                <w:sz w:val="18"/>
              </w:rPr>
              <w:t xml:space="preserve">: </w:t>
            </w:r>
            <w:r w:rsidR="004E1C54" w:rsidRPr="004E1C54">
              <w:rPr>
                <w:rFonts w:cs="Arial"/>
                <w:b/>
                <w:sz w:val="18"/>
              </w:rPr>
              <w:t xml:space="preserve">Supporting information for addition of </w:t>
            </w:r>
            <w:proofErr w:type="spellStart"/>
            <w:r w:rsidR="004E1C54" w:rsidRPr="004E1C54">
              <w:rPr>
                <w:rFonts w:cs="Arial"/>
                <w:b/>
                <w:sz w:val="18"/>
              </w:rPr>
              <w:t>eCall</w:t>
            </w:r>
            <w:proofErr w:type="spellEnd"/>
            <w:r w:rsidR="004E1C54" w:rsidRPr="004E1C54">
              <w:rPr>
                <w:rFonts w:cs="Arial"/>
                <w:b/>
                <w:sz w:val="18"/>
              </w:rPr>
              <w:t xml:space="preserve"> over IMS test case 21.6</w:t>
            </w:r>
            <w:r w:rsidR="00247A0D">
              <w:rPr>
                <w:rFonts w:cs="Arial"/>
                <w:b/>
                <w:sz w:val="18"/>
              </w:rPr>
              <w:br/>
            </w:r>
          </w:p>
        </w:tc>
      </w:tr>
    </w:tbl>
    <w:p w14:paraId="1A3869B2" w14:textId="77777777" w:rsidR="00247A0D" w:rsidRPr="00BD7BEA" w:rsidRDefault="00247A0D" w:rsidP="00247A0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06B652" w14:textId="77777777" w:rsidR="00FD4924" w:rsidRDefault="00FD4924">
      <w:r>
        <w:separator/>
      </w:r>
    </w:p>
  </w:endnote>
  <w:endnote w:type="continuationSeparator" w:id="0">
    <w:p w14:paraId="0C2CCE63" w14:textId="77777777" w:rsidR="00FD4924" w:rsidRDefault="00FD4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CE139" w14:textId="77777777" w:rsidR="00FD4924" w:rsidRDefault="00FD4924">
      <w:r>
        <w:separator/>
      </w:r>
    </w:p>
  </w:footnote>
  <w:footnote w:type="continuationSeparator" w:id="0">
    <w:p w14:paraId="541AA63E" w14:textId="77777777" w:rsidR="00FD4924" w:rsidRDefault="00FD4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F86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BD1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22B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45C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32AC"/>
    <w:rsid w:val="000513D5"/>
    <w:rsid w:val="00052B7E"/>
    <w:rsid w:val="00053283"/>
    <w:rsid w:val="0005385C"/>
    <w:rsid w:val="0005799C"/>
    <w:rsid w:val="00062C5F"/>
    <w:rsid w:val="0008170F"/>
    <w:rsid w:val="000870C6"/>
    <w:rsid w:val="00094CD2"/>
    <w:rsid w:val="000960A6"/>
    <w:rsid w:val="0009636A"/>
    <w:rsid w:val="000A4A75"/>
    <w:rsid w:val="000A6394"/>
    <w:rsid w:val="000B168B"/>
    <w:rsid w:val="000B3B85"/>
    <w:rsid w:val="000B5B5B"/>
    <w:rsid w:val="000B7FED"/>
    <w:rsid w:val="000C038A"/>
    <w:rsid w:val="000C5378"/>
    <w:rsid w:val="000C6598"/>
    <w:rsid w:val="000D189B"/>
    <w:rsid w:val="000D40E6"/>
    <w:rsid w:val="000E320B"/>
    <w:rsid w:val="00101917"/>
    <w:rsid w:val="001070A6"/>
    <w:rsid w:val="0011688C"/>
    <w:rsid w:val="00126787"/>
    <w:rsid w:val="001400B0"/>
    <w:rsid w:val="00145D43"/>
    <w:rsid w:val="001516B4"/>
    <w:rsid w:val="00155A28"/>
    <w:rsid w:val="00165F27"/>
    <w:rsid w:val="00166893"/>
    <w:rsid w:val="001676BC"/>
    <w:rsid w:val="001746B2"/>
    <w:rsid w:val="00174FA0"/>
    <w:rsid w:val="001909D2"/>
    <w:rsid w:val="00192C46"/>
    <w:rsid w:val="00194BA6"/>
    <w:rsid w:val="001A08B3"/>
    <w:rsid w:val="001A32FF"/>
    <w:rsid w:val="001A7B60"/>
    <w:rsid w:val="001B1EC2"/>
    <w:rsid w:val="001B52F0"/>
    <w:rsid w:val="001B7A65"/>
    <w:rsid w:val="001B7D43"/>
    <w:rsid w:val="001C1DBF"/>
    <w:rsid w:val="001C75E8"/>
    <w:rsid w:val="001D686C"/>
    <w:rsid w:val="001E41F3"/>
    <w:rsid w:val="001E5DA1"/>
    <w:rsid w:val="001F20C8"/>
    <w:rsid w:val="00200286"/>
    <w:rsid w:val="002017E2"/>
    <w:rsid w:val="0020278A"/>
    <w:rsid w:val="002067A7"/>
    <w:rsid w:val="00212B63"/>
    <w:rsid w:val="00212CF9"/>
    <w:rsid w:val="00212DC0"/>
    <w:rsid w:val="002130E5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4791"/>
    <w:rsid w:val="0028488B"/>
    <w:rsid w:val="00284A11"/>
    <w:rsid w:val="00284FEB"/>
    <w:rsid w:val="002860C4"/>
    <w:rsid w:val="0029035C"/>
    <w:rsid w:val="002906F4"/>
    <w:rsid w:val="002B5741"/>
    <w:rsid w:val="002B6EC7"/>
    <w:rsid w:val="002C4220"/>
    <w:rsid w:val="002C73AF"/>
    <w:rsid w:val="002D0FB6"/>
    <w:rsid w:val="002D2D9F"/>
    <w:rsid w:val="002D7C7D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5696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10371"/>
    <w:rsid w:val="0041715F"/>
    <w:rsid w:val="004242F1"/>
    <w:rsid w:val="004300FB"/>
    <w:rsid w:val="00443565"/>
    <w:rsid w:val="00447EFD"/>
    <w:rsid w:val="00450B75"/>
    <w:rsid w:val="00452AA6"/>
    <w:rsid w:val="0046273F"/>
    <w:rsid w:val="00465034"/>
    <w:rsid w:val="0046581F"/>
    <w:rsid w:val="004718F0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51E9"/>
    <w:rsid w:val="0054392E"/>
    <w:rsid w:val="00544544"/>
    <w:rsid w:val="00547111"/>
    <w:rsid w:val="00547A6B"/>
    <w:rsid w:val="00552AC7"/>
    <w:rsid w:val="005566F9"/>
    <w:rsid w:val="005568A9"/>
    <w:rsid w:val="00566E0B"/>
    <w:rsid w:val="00573E9D"/>
    <w:rsid w:val="00575A8F"/>
    <w:rsid w:val="00587D1B"/>
    <w:rsid w:val="00590337"/>
    <w:rsid w:val="00592D74"/>
    <w:rsid w:val="005932FA"/>
    <w:rsid w:val="0059681D"/>
    <w:rsid w:val="005A701D"/>
    <w:rsid w:val="005A7365"/>
    <w:rsid w:val="005B4AC9"/>
    <w:rsid w:val="005C2758"/>
    <w:rsid w:val="005C4681"/>
    <w:rsid w:val="005C54A7"/>
    <w:rsid w:val="005D20E4"/>
    <w:rsid w:val="005D66D8"/>
    <w:rsid w:val="005E2045"/>
    <w:rsid w:val="005E2A1B"/>
    <w:rsid w:val="005E2C44"/>
    <w:rsid w:val="005F4EBC"/>
    <w:rsid w:val="00604735"/>
    <w:rsid w:val="00607310"/>
    <w:rsid w:val="0060799D"/>
    <w:rsid w:val="00607EC7"/>
    <w:rsid w:val="00621188"/>
    <w:rsid w:val="0062210C"/>
    <w:rsid w:val="00624017"/>
    <w:rsid w:val="0062480B"/>
    <w:rsid w:val="00624DA5"/>
    <w:rsid w:val="006257ED"/>
    <w:rsid w:val="00634222"/>
    <w:rsid w:val="006558E7"/>
    <w:rsid w:val="006665FD"/>
    <w:rsid w:val="0067311F"/>
    <w:rsid w:val="00676CD0"/>
    <w:rsid w:val="00682659"/>
    <w:rsid w:val="00684C96"/>
    <w:rsid w:val="00690976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9CF"/>
    <w:rsid w:val="006F2AAB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27C9"/>
    <w:rsid w:val="0073327F"/>
    <w:rsid w:val="0073550D"/>
    <w:rsid w:val="00740A4F"/>
    <w:rsid w:val="00751E34"/>
    <w:rsid w:val="00752B56"/>
    <w:rsid w:val="00754FAD"/>
    <w:rsid w:val="00756DC7"/>
    <w:rsid w:val="00772CE7"/>
    <w:rsid w:val="007800EF"/>
    <w:rsid w:val="0078406D"/>
    <w:rsid w:val="00792342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3F0A"/>
    <w:rsid w:val="008040A8"/>
    <w:rsid w:val="00814E39"/>
    <w:rsid w:val="008161A2"/>
    <w:rsid w:val="008225DA"/>
    <w:rsid w:val="008279FA"/>
    <w:rsid w:val="00840ECC"/>
    <w:rsid w:val="0085238E"/>
    <w:rsid w:val="008626E7"/>
    <w:rsid w:val="00863A6B"/>
    <w:rsid w:val="00864035"/>
    <w:rsid w:val="008706A9"/>
    <w:rsid w:val="00870EE7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D0EEE"/>
    <w:rsid w:val="008D61D6"/>
    <w:rsid w:val="008E0124"/>
    <w:rsid w:val="008E33C7"/>
    <w:rsid w:val="008F686C"/>
    <w:rsid w:val="00902980"/>
    <w:rsid w:val="00907252"/>
    <w:rsid w:val="009131B6"/>
    <w:rsid w:val="009148DE"/>
    <w:rsid w:val="00920F40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2777"/>
    <w:rsid w:val="00967AAF"/>
    <w:rsid w:val="0097042C"/>
    <w:rsid w:val="00971EAA"/>
    <w:rsid w:val="00972D45"/>
    <w:rsid w:val="009777D9"/>
    <w:rsid w:val="00981B01"/>
    <w:rsid w:val="00983151"/>
    <w:rsid w:val="00987E51"/>
    <w:rsid w:val="00991B88"/>
    <w:rsid w:val="009933F9"/>
    <w:rsid w:val="00993D04"/>
    <w:rsid w:val="009A2B22"/>
    <w:rsid w:val="009A5753"/>
    <w:rsid w:val="009A579D"/>
    <w:rsid w:val="009A5CE1"/>
    <w:rsid w:val="009C1022"/>
    <w:rsid w:val="009C4967"/>
    <w:rsid w:val="009C751C"/>
    <w:rsid w:val="009D3022"/>
    <w:rsid w:val="009E020E"/>
    <w:rsid w:val="009E021B"/>
    <w:rsid w:val="009E3297"/>
    <w:rsid w:val="009F5DC0"/>
    <w:rsid w:val="009F734F"/>
    <w:rsid w:val="009F7B67"/>
    <w:rsid w:val="00A028A6"/>
    <w:rsid w:val="00A031C9"/>
    <w:rsid w:val="00A03EB9"/>
    <w:rsid w:val="00A0718C"/>
    <w:rsid w:val="00A10B7F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C5405"/>
    <w:rsid w:val="00AC5820"/>
    <w:rsid w:val="00AC5FF7"/>
    <w:rsid w:val="00AC7F1E"/>
    <w:rsid w:val="00AD1CD8"/>
    <w:rsid w:val="00AD693D"/>
    <w:rsid w:val="00AE12FB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35603"/>
    <w:rsid w:val="00B35C4A"/>
    <w:rsid w:val="00B35F20"/>
    <w:rsid w:val="00B427F5"/>
    <w:rsid w:val="00B43EE8"/>
    <w:rsid w:val="00B4563F"/>
    <w:rsid w:val="00B472F6"/>
    <w:rsid w:val="00B54073"/>
    <w:rsid w:val="00B6249E"/>
    <w:rsid w:val="00B670AE"/>
    <w:rsid w:val="00B67B97"/>
    <w:rsid w:val="00B70EA0"/>
    <w:rsid w:val="00B71FDE"/>
    <w:rsid w:val="00B74501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D15BD"/>
    <w:rsid w:val="00BD279D"/>
    <w:rsid w:val="00BD6BB8"/>
    <w:rsid w:val="00BE669F"/>
    <w:rsid w:val="00BE7224"/>
    <w:rsid w:val="00BF58B7"/>
    <w:rsid w:val="00C0300E"/>
    <w:rsid w:val="00C1080B"/>
    <w:rsid w:val="00C1261E"/>
    <w:rsid w:val="00C13FCD"/>
    <w:rsid w:val="00C15BC8"/>
    <w:rsid w:val="00C15EEA"/>
    <w:rsid w:val="00C23E4B"/>
    <w:rsid w:val="00C36B70"/>
    <w:rsid w:val="00C4795B"/>
    <w:rsid w:val="00C50369"/>
    <w:rsid w:val="00C60DA1"/>
    <w:rsid w:val="00C65505"/>
    <w:rsid w:val="00C66BA2"/>
    <w:rsid w:val="00C75365"/>
    <w:rsid w:val="00C75BF0"/>
    <w:rsid w:val="00C82106"/>
    <w:rsid w:val="00C86B80"/>
    <w:rsid w:val="00C928C2"/>
    <w:rsid w:val="00C95985"/>
    <w:rsid w:val="00CA09AC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20C44"/>
    <w:rsid w:val="00E241C0"/>
    <w:rsid w:val="00E34898"/>
    <w:rsid w:val="00E3495C"/>
    <w:rsid w:val="00E40FCE"/>
    <w:rsid w:val="00E55295"/>
    <w:rsid w:val="00E74065"/>
    <w:rsid w:val="00E75DB2"/>
    <w:rsid w:val="00E7772E"/>
    <w:rsid w:val="00E80173"/>
    <w:rsid w:val="00E80DB5"/>
    <w:rsid w:val="00E83D37"/>
    <w:rsid w:val="00E86ED7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7157E"/>
    <w:rsid w:val="00F750D5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tbucket.it.keysight.com/projects/NESPCT/repos/ttcn3_etsi/pull-requests/2173/diff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bitbucket.it.keysight.com/projects/NESPCT/repos/ttcn3_etsi/pull-requests/2173/dif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E81DD-ADFB-4FE7-9372-3AE7E958D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2525</Words>
  <Characters>14393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16885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2021-08-09T14:42:00Z</dcterms:created>
  <dcterms:modified xsi:type="dcterms:W3CDTF">2021-08-10T07:41:00Z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