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7715" w:rsidRDefault="00897715" w:rsidP="008977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R5s210815</w:t>
        </w:r>
      </w:fldSimple>
    </w:p>
    <w:p w:rsidR="00897715" w:rsidRDefault="00897715" w:rsidP="0089771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715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7715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7715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:rsidTr="00761781">
        <w:tc>
          <w:tcPr>
            <w:tcW w:w="142" w:type="dxa"/>
            <w:tcBorders>
              <w:left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97715" w:rsidRPr="00410371" w:rsidRDefault="00897715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:rsidR="00897715" w:rsidRDefault="00897715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7715" w:rsidRPr="00410371" w:rsidRDefault="00897715" w:rsidP="007617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0732</w:t>
              </w:r>
            </w:fldSimple>
          </w:p>
        </w:tc>
        <w:tc>
          <w:tcPr>
            <w:tcW w:w="709" w:type="dxa"/>
          </w:tcPr>
          <w:p w:rsidR="00897715" w:rsidRDefault="00897715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7715" w:rsidRPr="00410371" w:rsidRDefault="00897715" w:rsidP="007617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97715" w:rsidRDefault="00897715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7715" w:rsidRPr="00410371" w:rsidRDefault="00897715" w:rsidP="007617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897715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897715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7715" w:rsidRPr="00F25D98" w:rsidRDefault="00897715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7715" w:rsidTr="00761781">
        <w:tc>
          <w:tcPr>
            <w:tcW w:w="9641" w:type="dxa"/>
            <w:gridSpan w:val="9"/>
          </w:tcPr>
          <w:p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97715" w:rsidRDefault="00897715" w:rsidP="008977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715" w:rsidTr="00761781">
        <w:tc>
          <w:tcPr>
            <w:tcW w:w="2835" w:type="dxa"/>
          </w:tcPr>
          <w:p w:rsidR="00897715" w:rsidRDefault="00897715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97715" w:rsidRDefault="00897715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7715" w:rsidRDefault="00897715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7715" w:rsidRDefault="00897715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97715" w:rsidRDefault="00897715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7715" w:rsidRDefault="00897715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7715" w:rsidRDefault="00897715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7715" w:rsidRDefault="00897715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97715" w:rsidRDefault="00897715" w:rsidP="008977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715" w:rsidTr="00761781">
        <w:tc>
          <w:tcPr>
            <w:tcW w:w="9640" w:type="dxa"/>
            <w:gridSpan w:val="11"/>
          </w:tcPr>
          <w:p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7715" w:rsidRDefault="00897715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715" w:rsidRDefault="00897715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IMS Emergency call over EPS testcase 19.4.1</w:t>
              </w:r>
            </w:fldSimple>
          </w:p>
        </w:tc>
      </w:tr>
      <w:tr w:rsidR="00897715" w:rsidTr="00761781">
        <w:tc>
          <w:tcPr>
            <w:tcW w:w="1843" w:type="dxa"/>
            <w:tcBorders>
              <w:left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:rsidTr="00761781">
        <w:tc>
          <w:tcPr>
            <w:tcW w:w="1843" w:type="dxa"/>
            <w:tcBorders>
              <w:left w:val="single" w:sz="4" w:space="0" w:color="auto"/>
            </w:tcBorders>
          </w:tcPr>
          <w:p w:rsidR="00897715" w:rsidRDefault="00897715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7715" w:rsidRDefault="00897715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97715" w:rsidTr="00761781">
        <w:tc>
          <w:tcPr>
            <w:tcW w:w="1843" w:type="dxa"/>
            <w:tcBorders>
              <w:left w:val="single" w:sz="4" w:space="0" w:color="auto"/>
            </w:tcBorders>
          </w:tcPr>
          <w:p w:rsidR="00897715" w:rsidRDefault="00897715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7715" w:rsidRDefault="00897715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97715" w:rsidTr="00761781">
        <w:tc>
          <w:tcPr>
            <w:tcW w:w="1843" w:type="dxa"/>
            <w:tcBorders>
              <w:left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:rsidTr="00761781">
        <w:tc>
          <w:tcPr>
            <w:tcW w:w="1843" w:type="dxa"/>
            <w:tcBorders>
              <w:left w:val="single" w:sz="4" w:space="0" w:color="auto"/>
            </w:tcBorders>
          </w:tcPr>
          <w:p w:rsidR="00897715" w:rsidRDefault="00897715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7715" w:rsidRDefault="00897715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97715" w:rsidRDefault="00897715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7715" w:rsidRDefault="00897715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7715" w:rsidRDefault="00897715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2021-08-01</w:t>
              </w:r>
            </w:fldSimple>
          </w:p>
        </w:tc>
      </w:tr>
      <w:tr w:rsidR="00897715" w:rsidTr="00761781">
        <w:tc>
          <w:tcPr>
            <w:tcW w:w="1843" w:type="dxa"/>
            <w:tcBorders>
              <w:left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7715" w:rsidRDefault="00897715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7715" w:rsidRDefault="00897715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7715" w:rsidRDefault="00897715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7715" w:rsidRDefault="00897715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7715" w:rsidRDefault="00897715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97715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7715" w:rsidRDefault="00897715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97715" w:rsidRDefault="00897715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7715" w:rsidRPr="007C2097" w:rsidRDefault="00897715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7715" w:rsidTr="00761781">
        <w:tc>
          <w:tcPr>
            <w:tcW w:w="1843" w:type="dxa"/>
          </w:tcPr>
          <w:p w:rsidR="00897715" w:rsidRDefault="00897715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715" w:rsidRDefault="00897715" w:rsidP="008977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An alternative solution was implemented for </w:t>
            </w:r>
            <w:r w:rsidRPr="008D6B35">
              <w:rPr>
                <w:noProof/>
              </w:rPr>
              <w:t>R5s210422</w:t>
            </w:r>
            <w:r>
              <w:rPr>
                <w:noProof/>
              </w:rPr>
              <w:t xml:space="preserve"> to solve problems </w:t>
            </w:r>
            <w:r>
              <w:rPr>
                <w:noProof/>
                <w:lang w:val="en-US"/>
              </w:rPr>
              <w:t>for some Legacy test cases: 6.2.3.21-6.2.3.29 and 19.4.1.</w:t>
            </w:r>
          </w:p>
          <w:p w:rsidR="00897715" w:rsidRDefault="00897715" w:rsidP="00897715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897715" w:rsidRPr="0032541E" w:rsidRDefault="00897715" w:rsidP="008977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solution was implemented for most of them but not for 19.4.1. This will cause a runtime error for this testcase</w:t>
            </w:r>
          </w:p>
        </w:tc>
      </w:tr>
      <w:tr w:rsidR="00897715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715" w:rsidRDefault="00897715" w:rsidP="008977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715" w:rsidRDefault="00897715" w:rsidP="008977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715" w:rsidRPr="00300C5B" w:rsidRDefault="00897715" w:rsidP="008977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Applied same alternative solution proposed in </w:t>
            </w:r>
            <w:r w:rsidRPr="008D6B35">
              <w:rPr>
                <w:noProof/>
              </w:rPr>
              <w:t>R5s210422</w:t>
            </w:r>
            <w:r>
              <w:rPr>
                <w:noProof/>
              </w:rPr>
              <w:t>.</w:t>
            </w:r>
          </w:p>
        </w:tc>
      </w:tr>
      <w:tr w:rsidR="00897715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715" w:rsidRDefault="00897715" w:rsidP="008977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715" w:rsidRDefault="00897715" w:rsidP="008977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715" w:rsidRDefault="00897715" w:rsidP="00897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Runtime error may occur</w:t>
            </w:r>
            <w:r w:rsidRPr="006316B2">
              <w:rPr>
                <w:noProof/>
              </w:rPr>
              <w:t>.</w:t>
            </w:r>
          </w:p>
        </w:tc>
      </w:tr>
      <w:tr w:rsidR="00897715" w:rsidTr="00761781">
        <w:tc>
          <w:tcPr>
            <w:tcW w:w="2694" w:type="dxa"/>
            <w:gridSpan w:val="2"/>
          </w:tcPr>
          <w:p w:rsidR="00897715" w:rsidRDefault="00897715" w:rsidP="008977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7715" w:rsidRDefault="00897715" w:rsidP="008977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715" w:rsidRDefault="00897715" w:rsidP="00897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19.4.1</w:t>
            </w:r>
            <w:bookmarkStart w:id="1" w:name="_GoBack"/>
            <w:bookmarkEnd w:id="1"/>
          </w:p>
        </w:tc>
      </w:tr>
      <w:tr w:rsidR="00897715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715" w:rsidRDefault="00897715" w:rsidP="008977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715" w:rsidRDefault="00897715" w:rsidP="008977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97715" w:rsidRDefault="00897715" w:rsidP="008977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7715" w:rsidRDefault="00897715" w:rsidP="008977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715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7715" w:rsidRDefault="00897715" w:rsidP="008977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7715" w:rsidRDefault="00897715" w:rsidP="008977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715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715" w:rsidRDefault="00897715" w:rsidP="008977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7715" w:rsidRDefault="00897715" w:rsidP="00897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7715" w:rsidRDefault="00897715" w:rsidP="008977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715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715" w:rsidRDefault="00897715" w:rsidP="008977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7715" w:rsidRDefault="00897715" w:rsidP="00897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7715" w:rsidRDefault="00897715" w:rsidP="008977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715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715" w:rsidRDefault="00897715" w:rsidP="008977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715" w:rsidRDefault="00897715" w:rsidP="00897715">
            <w:pPr>
              <w:pStyle w:val="CRCoverPage"/>
              <w:spacing w:after="0"/>
              <w:rPr>
                <w:noProof/>
              </w:rPr>
            </w:pPr>
          </w:p>
        </w:tc>
      </w:tr>
      <w:tr w:rsidR="00897715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715" w:rsidRDefault="00897715" w:rsidP="00897715">
            <w:pPr>
              <w:pStyle w:val="CRCoverPage"/>
              <w:spacing w:after="0"/>
              <w:ind w:left="100"/>
              <w:rPr>
                <w:noProof/>
              </w:rPr>
            </w:pPr>
            <w:r w:rsidRPr="008D6B35">
              <w:rPr>
                <w:noProof/>
              </w:rPr>
              <w:t>R5s210422</w:t>
            </w:r>
          </w:p>
        </w:tc>
      </w:tr>
      <w:tr w:rsidR="00897715" w:rsidRPr="008863B9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715" w:rsidRPr="008863B9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97715" w:rsidRPr="008863B9" w:rsidRDefault="00897715" w:rsidP="008977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715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715" w:rsidRDefault="00897715" w:rsidP="008977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7870085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BA0D2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A0D27" w:rsidRPr="002264AF">
        <w:rPr>
          <w:rFonts w:ascii="Arial" w:hAnsi="Arial" w:cs="Arial"/>
          <w:iCs/>
        </w:rPr>
        <w:t>Table of Contents</w:t>
      </w:r>
      <w:r w:rsidR="00BA0D27">
        <w:tab/>
      </w:r>
      <w:r w:rsidR="00BA0D27">
        <w:fldChar w:fldCharType="begin"/>
      </w:r>
      <w:r w:rsidR="00BA0D27">
        <w:instrText xml:space="preserve"> PAGEREF _Toc78700850 \h </w:instrText>
      </w:r>
      <w:r w:rsidR="00BA0D27">
        <w:fldChar w:fldCharType="separate"/>
      </w:r>
      <w:r w:rsidR="00BA0D27">
        <w:t>2</w:t>
      </w:r>
      <w:r w:rsidR="00BA0D27">
        <w:fldChar w:fldCharType="end"/>
      </w:r>
    </w:p>
    <w:p w:rsidR="00BA0D27" w:rsidRDefault="00BA0D2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64AF">
        <w:rPr>
          <w:lang w:val="en-US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64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_Toc78700851 \h </w:instrText>
      </w:r>
      <w:r>
        <w:fldChar w:fldCharType="separate"/>
      </w:r>
      <w:r>
        <w:t>3</w:t>
      </w:r>
      <w:r>
        <w:fldChar w:fldCharType="end"/>
      </w:r>
    </w:p>
    <w:p w:rsidR="00BA0D27" w:rsidRDefault="00BA0D2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4AF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4AF">
        <w:rPr>
          <w:b/>
        </w:rPr>
        <w:t>Correction to function f_TC_19_4_1_EUTRA</w:t>
      </w:r>
      <w:r>
        <w:tab/>
      </w:r>
      <w:r>
        <w:fldChar w:fldCharType="begin"/>
      </w:r>
      <w:r>
        <w:instrText xml:space="preserve"> PAGEREF _Toc78700852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300C5B" w:rsidRDefault="00446488" w:rsidP="00BA0D2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noProof/>
          <w:lang w:val="en-US"/>
        </w:rPr>
      </w:pPr>
      <w:bookmarkStart w:id="3" w:name="_Toc122434488"/>
      <w:bookmarkStart w:id="4" w:name="_Toc295288959"/>
      <w:bookmarkStart w:id="5" w:name="_Toc78700851"/>
      <w:r w:rsidRPr="00854C55">
        <w:rPr>
          <w:b/>
        </w:rPr>
        <w:t>Corrections required</w:t>
      </w:r>
      <w:bookmarkEnd w:id="3"/>
      <w:bookmarkEnd w:id="4"/>
      <w:bookmarkEnd w:id="5"/>
    </w:p>
    <w:p w:rsidR="00674819" w:rsidRDefault="00674819" w:rsidP="0067481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78700852"/>
      <w:r w:rsidRPr="00C623F6">
        <w:rPr>
          <w:b/>
        </w:rPr>
        <w:t xml:space="preserve">Correction to function </w:t>
      </w:r>
      <w:r w:rsidR="001B2321" w:rsidRPr="001B2321">
        <w:rPr>
          <w:b/>
        </w:rPr>
        <w:t>f_TC_19_4_1_EUTRA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74819" w:rsidTr="00476061">
        <w:trPr>
          <w:trHeight w:val="447"/>
        </w:trPr>
        <w:tc>
          <w:tcPr>
            <w:tcW w:w="1985" w:type="dxa"/>
          </w:tcPr>
          <w:p w:rsidR="00674819" w:rsidRPr="00E751F5" w:rsidRDefault="00674819" w:rsidP="004760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674819" w:rsidRPr="00C623F6" w:rsidRDefault="001B2321" w:rsidP="00476061">
            <w:pPr>
              <w:pStyle w:val="CRCoverPage"/>
              <w:spacing w:after="0"/>
              <w:ind w:left="100"/>
              <w:rPr>
                <w:noProof/>
              </w:rPr>
            </w:pPr>
            <w:r w:rsidRPr="001B2321">
              <w:rPr>
                <w:noProof/>
              </w:rPr>
              <w:t>f_TC_19_4_1_EUTRA</w:t>
            </w:r>
          </w:p>
        </w:tc>
      </w:tr>
      <w:tr w:rsidR="00674819" w:rsidTr="00476061">
        <w:trPr>
          <w:trHeight w:val="452"/>
        </w:trPr>
        <w:tc>
          <w:tcPr>
            <w:tcW w:w="1985" w:type="dxa"/>
          </w:tcPr>
          <w:p w:rsidR="00674819" w:rsidRPr="00E751F5" w:rsidRDefault="00674819" w:rsidP="0047606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674819" w:rsidRPr="00674819" w:rsidRDefault="00674819" w:rsidP="00476061">
            <w:pPr>
              <w:pStyle w:val="CRCoverPage"/>
              <w:ind w:left="100"/>
              <w:rPr>
                <w:noProof/>
              </w:rPr>
            </w:pPr>
            <w:r>
              <w:rPr>
                <w:bCs/>
                <w:lang w:val="en-US"/>
              </w:rPr>
              <w:t xml:space="preserve">Alternative solution proposed with </w:t>
            </w:r>
            <w:r w:rsidRPr="008D6B35">
              <w:rPr>
                <w:noProof/>
              </w:rPr>
              <w:t>R5s210422</w:t>
            </w:r>
            <w:r>
              <w:rPr>
                <w:noProof/>
              </w:rPr>
              <w:t xml:space="preserve"> was not applied to this test case.</w:t>
            </w:r>
          </w:p>
        </w:tc>
      </w:tr>
      <w:tr w:rsidR="00674819" w:rsidTr="00476061">
        <w:tc>
          <w:tcPr>
            <w:tcW w:w="1985" w:type="dxa"/>
          </w:tcPr>
          <w:p w:rsidR="00674819" w:rsidRPr="00E751F5" w:rsidRDefault="00674819" w:rsidP="0047606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74819" w:rsidRPr="00300C5B" w:rsidRDefault="00674819" w:rsidP="0047606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Applied same alternative solution proposed in </w:t>
            </w:r>
            <w:r w:rsidRPr="008D6B35">
              <w:rPr>
                <w:noProof/>
              </w:rPr>
              <w:t>R5s210422</w:t>
            </w:r>
            <w:r>
              <w:rPr>
                <w:noProof/>
              </w:rPr>
              <w:t>.</w:t>
            </w:r>
          </w:p>
        </w:tc>
      </w:tr>
      <w:tr w:rsidR="00674819" w:rsidTr="00476061">
        <w:tc>
          <w:tcPr>
            <w:tcW w:w="1985" w:type="dxa"/>
          </w:tcPr>
          <w:p w:rsidR="00674819" w:rsidRPr="00E751F5" w:rsidRDefault="00674819" w:rsidP="0047606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74819" w:rsidRPr="00F0313E" w:rsidRDefault="00674819" w:rsidP="0047606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6D6262" w:rsidRPr="006D6262">
              <w:rPr>
                <w:rFonts w:ascii="Arial" w:hAnsi="Arial" w:cs="Arial"/>
                <w:noProof/>
              </w:rPr>
              <w:t>IMS_IRAT</w:t>
            </w:r>
            <w:r w:rsidR="006D6262">
              <w:rPr>
                <w:rFonts w:ascii="Arial" w:hAnsi="Arial" w:cs="Arial"/>
                <w:noProof/>
                <w:lang w:val="en-US"/>
              </w:rPr>
              <w:t>\19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6D6262" w:rsidRPr="006D6262">
              <w:rPr>
                <w:rFonts w:ascii="Arial" w:hAnsi="Arial" w:cs="Arial"/>
                <w:noProof/>
              </w:rPr>
              <w:t>IMS_IRAT_19_EUTRA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74819" w:rsidRPr="00E751F5" w:rsidTr="00476061">
        <w:tc>
          <w:tcPr>
            <w:tcW w:w="1985" w:type="dxa"/>
          </w:tcPr>
          <w:p w:rsidR="00674819" w:rsidRPr="00E751F5" w:rsidRDefault="00674819" w:rsidP="004760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74819" w:rsidRPr="00E751F5" w:rsidRDefault="00674819" w:rsidP="00476061">
            <w:pPr>
              <w:rPr>
                <w:rFonts w:ascii="Arial" w:hAnsi="Arial"/>
                <w:highlight w:val="cyan"/>
              </w:rPr>
            </w:pPr>
          </w:p>
        </w:tc>
      </w:tr>
    </w:tbl>
    <w:p w:rsidR="00674819" w:rsidRDefault="00674819" w:rsidP="00674819">
      <w:pPr>
        <w:rPr>
          <w:noProof/>
          <w:lang w:val="en-US"/>
        </w:rPr>
      </w:pPr>
    </w:p>
    <w:p w:rsidR="00674819" w:rsidRDefault="00674819" w:rsidP="00674819">
      <w:pPr>
        <w:rPr>
          <w:noProof/>
        </w:rPr>
      </w:pPr>
    </w:p>
    <w:p w:rsidR="00674819" w:rsidRDefault="00674819" w:rsidP="0067481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74819" w:rsidRPr="004031F3" w:rsidTr="00476061">
        <w:tc>
          <w:tcPr>
            <w:tcW w:w="9855" w:type="dxa"/>
          </w:tcPr>
          <w:p w:rsidR="00674819" w:rsidRDefault="00674819" w:rsidP="0047606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6D6262" w:rsidRPr="006D6262" w:rsidRDefault="006D6262" w:rsidP="006D6262">
            <w:pPr>
              <w:spacing w:after="0"/>
              <w:rPr>
                <w:rFonts w:ascii="Arial" w:hAnsi="Arial"/>
                <w:lang w:eastAsia="en-GB"/>
              </w:rPr>
            </w:pPr>
            <w:r w:rsidRPr="006D6262">
              <w:rPr>
                <w:rFonts w:ascii="Arial" w:hAnsi="Arial"/>
                <w:lang w:eastAsia="en-GB"/>
              </w:rPr>
              <w:t xml:space="preserve">    // Postamble</w:t>
            </w:r>
          </w:p>
          <w:p w:rsidR="006D6262" w:rsidRPr="006D6262" w:rsidRDefault="006D6262" w:rsidP="006D6262">
            <w:pPr>
              <w:spacing w:after="0"/>
              <w:rPr>
                <w:rFonts w:ascii="Arial" w:hAnsi="Arial"/>
                <w:lang w:eastAsia="en-GB"/>
              </w:rPr>
            </w:pPr>
            <w:r w:rsidRPr="006D626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f_EUTRA_RRC_ConnectionRelease</w:t>
            </w:r>
            <w:proofErr w:type="spellEnd"/>
            <w:r w:rsidRPr="006D6262">
              <w:rPr>
                <w:rFonts w:ascii="Arial" w:hAnsi="Arial"/>
                <w:lang w:eastAsia="en-GB"/>
              </w:rPr>
              <w:t>(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6D6262">
              <w:rPr>
                <w:rFonts w:ascii="Arial" w:hAnsi="Arial"/>
                <w:lang w:eastAsia="en-GB"/>
              </w:rPr>
              <w:t>);</w:t>
            </w:r>
          </w:p>
          <w:p w:rsidR="006D6262" w:rsidRPr="006D6262" w:rsidRDefault="006D6262" w:rsidP="006D6262">
            <w:pPr>
              <w:spacing w:after="0"/>
              <w:rPr>
                <w:rFonts w:ascii="Arial" w:hAnsi="Arial"/>
                <w:lang w:eastAsia="en-GB"/>
              </w:rPr>
            </w:pPr>
            <w:r w:rsidRPr="006D626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f_EUTRA_</w:t>
            </w:r>
            <w:proofErr w:type="gramStart"/>
            <w:r w:rsidRPr="006D6262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6D6262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6D6262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6D6262">
              <w:rPr>
                <w:rFonts w:ascii="Arial" w:hAnsi="Arial"/>
                <w:lang w:eastAsia="en-GB"/>
              </w:rPr>
              <w:t xml:space="preserve">, E1_IDLE, 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EPS_Only</w:t>
            </w:r>
            <w:proofErr w:type="spellEnd"/>
            <w:r w:rsidRPr="006D6262">
              <w:rPr>
                <w:rFonts w:ascii="Arial" w:hAnsi="Arial"/>
                <w:lang w:eastAsia="en-GB"/>
              </w:rPr>
              <w:t>); // @sic R5s141232 sic@</w:t>
            </w:r>
          </w:p>
          <w:p w:rsidR="00674819" w:rsidRPr="004031F3" w:rsidRDefault="00674819" w:rsidP="0047606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74819" w:rsidRPr="004031F3" w:rsidTr="00476061">
        <w:tc>
          <w:tcPr>
            <w:tcW w:w="9855" w:type="dxa"/>
          </w:tcPr>
          <w:p w:rsidR="00674819" w:rsidRPr="004031F3" w:rsidRDefault="00674819" w:rsidP="0047606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674819" w:rsidRPr="004031F3" w:rsidRDefault="00674819" w:rsidP="00674819">
      <w:pPr>
        <w:spacing w:after="0"/>
        <w:rPr>
          <w:rFonts w:ascii="Arial" w:hAnsi="Arial"/>
          <w:b/>
          <w:lang w:eastAsia="en-GB"/>
        </w:rPr>
      </w:pPr>
    </w:p>
    <w:p w:rsidR="00674819" w:rsidRPr="004031F3" w:rsidRDefault="00674819" w:rsidP="00674819">
      <w:pPr>
        <w:spacing w:after="0"/>
        <w:rPr>
          <w:rFonts w:ascii="Arial" w:hAnsi="Arial"/>
          <w:b/>
          <w:lang w:eastAsia="en-GB"/>
        </w:rPr>
      </w:pPr>
    </w:p>
    <w:p w:rsidR="00674819" w:rsidRPr="004031F3" w:rsidRDefault="00674819" w:rsidP="0067481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74819" w:rsidRPr="004031F3" w:rsidTr="00476061">
        <w:tc>
          <w:tcPr>
            <w:tcW w:w="9855" w:type="dxa"/>
          </w:tcPr>
          <w:p w:rsidR="00674819" w:rsidRDefault="00674819" w:rsidP="0047606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6D6262" w:rsidRPr="006D6262" w:rsidRDefault="006D6262" w:rsidP="006D6262">
            <w:pPr>
              <w:spacing w:after="0"/>
              <w:rPr>
                <w:rFonts w:ascii="Arial" w:hAnsi="Arial"/>
                <w:lang w:eastAsia="en-GB"/>
              </w:rPr>
            </w:pPr>
            <w:r w:rsidRPr="006D6262">
              <w:rPr>
                <w:rFonts w:ascii="Arial" w:hAnsi="Arial"/>
                <w:lang w:eastAsia="en-GB"/>
              </w:rPr>
              <w:t xml:space="preserve">    // Postamble</w:t>
            </w:r>
          </w:p>
          <w:p w:rsidR="006D6262" w:rsidRPr="006D6262" w:rsidRDefault="006D6262" w:rsidP="006D6262">
            <w:pPr>
              <w:spacing w:after="0"/>
              <w:rPr>
                <w:rFonts w:ascii="Arial" w:hAnsi="Arial"/>
                <w:lang w:eastAsia="en-GB"/>
              </w:rPr>
            </w:pPr>
            <w:r w:rsidRPr="006D626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f_EUTRA_RRC_ConnectionRelease</w:t>
            </w:r>
            <w:proofErr w:type="spellEnd"/>
            <w:r w:rsidRPr="006D6262">
              <w:rPr>
                <w:rFonts w:ascii="Arial" w:hAnsi="Arial"/>
                <w:lang w:eastAsia="en-GB"/>
              </w:rPr>
              <w:t>(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6D6262">
              <w:rPr>
                <w:rFonts w:ascii="Arial" w:hAnsi="Arial"/>
                <w:lang w:eastAsia="en-GB"/>
              </w:rPr>
              <w:t>);</w:t>
            </w:r>
          </w:p>
          <w:p w:rsidR="006D6262" w:rsidRPr="006D6262" w:rsidRDefault="006D6262" w:rsidP="006D6262">
            <w:pPr>
              <w:spacing w:after="0"/>
              <w:rPr>
                <w:rFonts w:ascii="Arial" w:hAnsi="Arial"/>
                <w:lang w:eastAsia="en-GB"/>
              </w:rPr>
            </w:pPr>
            <w:r w:rsidRPr="006D626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f_EUTRA_</w:t>
            </w:r>
            <w:proofErr w:type="gramStart"/>
            <w:r w:rsidRPr="006D6262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6D6262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6D6262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6D6262">
              <w:rPr>
                <w:rFonts w:ascii="Arial" w:hAnsi="Arial"/>
                <w:lang w:eastAsia="en-GB"/>
              </w:rPr>
              <w:t xml:space="preserve">, E1_IDLE, 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EPS_Only</w:t>
            </w:r>
            <w:proofErr w:type="spellEnd"/>
            <w:r w:rsidRPr="006D6262">
              <w:rPr>
                <w:rFonts w:ascii="Arial" w:hAnsi="Arial"/>
                <w:highlight w:val="yellow"/>
                <w:lang w:eastAsia="en-GB"/>
              </w:rPr>
              <w:t>, omit</w:t>
            </w:r>
            <w:r w:rsidRPr="006D6262">
              <w:rPr>
                <w:rFonts w:ascii="Arial" w:hAnsi="Arial"/>
                <w:lang w:eastAsia="en-GB"/>
              </w:rPr>
              <w:t>); // @sic R5s141232 sic@</w:t>
            </w:r>
          </w:p>
          <w:p w:rsidR="00674819" w:rsidRPr="004031F3" w:rsidRDefault="00674819" w:rsidP="0047606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674819" w:rsidRDefault="00674819" w:rsidP="00674819">
      <w:pPr>
        <w:rPr>
          <w:noProof/>
          <w:lang w:val="en-US"/>
        </w:rPr>
      </w:pPr>
    </w:p>
    <w:p w:rsidR="00674819" w:rsidRDefault="00674819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229" w:rsidRDefault="007E3229">
      <w:r>
        <w:separator/>
      </w:r>
    </w:p>
  </w:endnote>
  <w:endnote w:type="continuationSeparator" w:id="0">
    <w:p w:rsidR="007E3229" w:rsidRDefault="007E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229" w:rsidRDefault="007E3229">
      <w:r>
        <w:separator/>
      </w:r>
    </w:p>
  </w:footnote>
  <w:footnote w:type="continuationSeparator" w:id="0">
    <w:p w:rsidR="007E3229" w:rsidRDefault="007E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38AD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1EA3"/>
    <w:rsid w:val="000B7FED"/>
    <w:rsid w:val="000C038A"/>
    <w:rsid w:val="000C6598"/>
    <w:rsid w:val="000D34A7"/>
    <w:rsid w:val="000E40ED"/>
    <w:rsid w:val="001053EB"/>
    <w:rsid w:val="00106C43"/>
    <w:rsid w:val="001157FC"/>
    <w:rsid w:val="00143F82"/>
    <w:rsid w:val="00145D43"/>
    <w:rsid w:val="001539BB"/>
    <w:rsid w:val="00154DA1"/>
    <w:rsid w:val="00154EF6"/>
    <w:rsid w:val="00157804"/>
    <w:rsid w:val="00192C46"/>
    <w:rsid w:val="00195B9C"/>
    <w:rsid w:val="001A08B3"/>
    <w:rsid w:val="001A7B60"/>
    <w:rsid w:val="001B2321"/>
    <w:rsid w:val="001B52F0"/>
    <w:rsid w:val="001B7A65"/>
    <w:rsid w:val="001C4EB9"/>
    <w:rsid w:val="001D13E3"/>
    <w:rsid w:val="001E41F3"/>
    <w:rsid w:val="001E658B"/>
    <w:rsid w:val="00217D9A"/>
    <w:rsid w:val="00241722"/>
    <w:rsid w:val="0026004D"/>
    <w:rsid w:val="002640DD"/>
    <w:rsid w:val="00275D12"/>
    <w:rsid w:val="00276683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D06"/>
    <w:rsid w:val="005D4E20"/>
    <w:rsid w:val="005E2C44"/>
    <w:rsid w:val="00617D68"/>
    <w:rsid w:val="00617F63"/>
    <w:rsid w:val="00621188"/>
    <w:rsid w:val="006257ED"/>
    <w:rsid w:val="0063095D"/>
    <w:rsid w:val="00637FD7"/>
    <w:rsid w:val="00673933"/>
    <w:rsid w:val="00674819"/>
    <w:rsid w:val="00681541"/>
    <w:rsid w:val="00695808"/>
    <w:rsid w:val="006B46FB"/>
    <w:rsid w:val="006C53C4"/>
    <w:rsid w:val="006D6262"/>
    <w:rsid w:val="006E21FB"/>
    <w:rsid w:val="006E6703"/>
    <w:rsid w:val="0071206F"/>
    <w:rsid w:val="00721F7B"/>
    <w:rsid w:val="0072399B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E3229"/>
    <w:rsid w:val="007E37D6"/>
    <w:rsid w:val="007F7259"/>
    <w:rsid w:val="008040A8"/>
    <w:rsid w:val="00811A71"/>
    <w:rsid w:val="00825417"/>
    <w:rsid w:val="008279FA"/>
    <w:rsid w:val="008337EF"/>
    <w:rsid w:val="00834740"/>
    <w:rsid w:val="008406EB"/>
    <w:rsid w:val="00855B12"/>
    <w:rsid w:val="008626E7"/>
    <w:rsid w:val="008639B7"/>
    <w:rsid w:val="00870EE7"/>
    <w:rsid w:val="008863B9"/>
    <w:rsid w:val="00887E09"/>
    <w:rsid w:val="00897715"/>
    <w:rsid w:val="008A45A6"/>
    <w:rsid w:val="008C03D4"/>
    <w:rsid w:val="008D3D26"/>
    <w:rsid w:val="008D6B35"/>
    <w:rsid w:val="008F658C"/>
    <w:rsid w:val="008F686C"/>
    <w:rsid w:val="009143F8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B6CF8"/>
    <w:rsid w:val="00AB72B0"/>
    <w:rsid w:val="00AC5820"/>
    <w:rsid w:val="00AC77AD"/>
    <w:rsid w:val="00AD1CD8"/>
    <w:rsid w:val="00AE040A"/>
    <w:rsid w:val="00AF2172"/>
    <w:rsid w:val="00AF25E8"/>
    <w:rsid w:val="00B00E66"/>
    <w:rsid w:val="00B258BB"/>
    <w:rsid w:val="00B43DB1"/>
    <w:rsid w:val="00B67B97"/>
    <w:rsid w:val="00B75E77"/>
    <w:rsid w:val="00B955EF"/>
    <w:rsid w:val="00B966D4"/>
    <w:rsid w:val="00B968C8"/>
    <w:rsid w:val="00BA0D27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4EB6"/>
    <w:rsid w:val="00C259BF"/>
    <w:rsid w:val="00C452B3"/>
    <w:rsid w:val="00C51E37"/>
    <w:rsid w:val="00C623F6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D70AC"/>
    <w:rsid w:val="00DE26B2"/>
    <w:rsid w:val="00DE34CF"/>
    <w:rsid w:val="00DF3126"/>
    <w:rsid w:val="00DF7933"/>
    <w:rsid w:val="00E13F3D"/>
    <w:rsid w:val="00E14D7D"/>
    <w:rsid w:val="00E26639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05B03"/>
    <w:rsid w:val="00F10C23"/>
    <w:rsid w:val="00F124A3"/>
    <w:rsid w:val="00F2175E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DD0C7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8288F-5C6B-4EAB-A210-53EDC3C36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2021-08-01T08:02:00Z</dcterms:created>
  <dcterms:modified xsi:type="dcterms:W3CDTF">2021-08-10T11:12:00Z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