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46E2060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16415E">
        <w:fldChar w:fldCharType="begin"/>
      </w:r>
      <w:r w:rsidR="0016415E">
        <w:instrText xml:space="preserve"> DOCPROPERTY  Tdoc#  \* MERGEFORMAT </w:instrText>
      </w:r>
      <w:r w:rsidR="0016415E">
        <w:fldChar w:fldCharType="separate"/>
      </w:r>
      <w:r w:rsidR="0016415E">
        <w:rPr>
          <w:b/>
          <w:i/>
          <w:noProof/>
          <w:sz w:val="28"/>
        </w:rPr>
        <w:t>R5s210</w:t>
      </w:r>
      <w:r w:rsidR="0016415E">
        <w:rPr>
          <w:b/>
          <w:i/>
          <w:noProof/>
          <w:sz w:val="28"/>
        </w:rPr>
        <w:fldChar w:fldCharType="end"/>
      </w:r>
      <w:r w:rsidR="0016415E">
        <w:rPr>
          <w:b/>
          <w:i/>
          <w:noProof/>
          <w:sz w:val="28"/>
        </w:rPr>
        <w:t>812</w:t>
      </w:r>
    </w:p>
    <w:p w14:paraId="5D6FC58C" w14:textId="307A0302" w:rsidR="001A09A3" w:rsidRPr="00E5262B" w:rsidRDefault="00D667AD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D66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E4B63BE" w:rsidR="001E41F3" w:rsidRPr="00E5262B" w:rsidRDefault="007B40DD" w:rsidP="00547111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F46074">
              <w:rPr>
                <w:b/>
                <w:noProof/>
                <w:sz w:val="28"/>
              </w:rPr>
              <w:t>84</w:t>
            </w:r>
            <w:r w:rsidR="00A00D7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10B28D9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F46074">
              <w:rPr>
                <w:b/>
                <w:noProof/>
                <w:sz w:val="28"/>
              </w:rPr>
              <w:t>2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581B18B" w:rsidR="001E41F3" w:rsidRPr="00E5262B" w:rsidRDefault="00F46074" w:rsidP="007B40DD">
            <w:pPr>
              <w:pStyle w:val="CRCoverPage"/>
              <w:spacing w:after="0"/>
              <w:rPr>
                <w:noProof/>
              </w:rPr>
            </w:pPr>
            <w:r w:rsidRPr="00F46074">
              <w:t>NR5GC FR</w:t>
            </w:r>
            <w:proofErr w:type="gramStart"/>
            <w:r w:rsidRPr="00F46074">
              <w:t>1 :</w:t>
            </w:r>
            <w:proofErr w:type="gramEnd"/>
            <w:r w:rsidRPr="00F46074">
              <w:t xml:space="preserve"> Addition of NR5GC multilayer test case 11.4.</w:t>
            </w:r>
            <w:r w:rsidR="00A00D79">
              <w:t>9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1727FBD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F46074">
              <w:rPr>
                <w:noProof/>
              </w:rPr>
              <w:t>7</w:t>
            </w:r>
            <w:r w:rsidR="00FB2BB4">
              <w:rPr>
                <w:noProof/>
              </w:rPr>
              <w:t>-</w:t>
            </w:r>
            <w:r w:rsidR="00F46074">
              <w:rPr>
                <w:noProof/>
              </w:rPr>
              <w:t>30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C6DAD29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>NR5GC multilayer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EB7284">
              <w:rPr>
                <w:noProof/>
              </w:rPr>
              <w:t>11.4</w:t>
            </w:r>
            <w:r w:rsidR="00440B41">
              <w:rPr>
                <w:noProof/>
              </w:rPr>
              <w:t>.</w:t>
            </w:r>
            <w:r w:rsidR="00A00D79">
              <w:rPr>
                <w:noProof/>
              </w:rPr>
              <w:t>9</w:t>
            </w:r>
            <w:r w:rsidR="00EB7284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8AE9426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multilayer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EB7284">
              <w:rPr>
                <w:rFonts w:cs="Arial"/>
                <w:noProof/>
              </w:rPr>
              <w:t>11.4</w:t>
            </w:r>
            <w:r w:rsidR="00F71D49">
              <w:rPr>
                <w:rFonts w:cs="Arial"/>
                <w:noProof/>
              </w:rPr>
              <w:t>.</w:t>
            </w:r>
            <w:r w:rsidR="00A00D79">
              <w:rPr>
                <w:rFonts w:cs="Arial"/>
                <w:noProof/>
              </w:rPr>
              <w:t>9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A7F7352" w:rsidR="001E41F3" w:rsidRPr="00E5262B" w:rsidRDefault="00EB7284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</w:t>
            </w:r>
            <w:r w:rsidR="00584C3F">
              <w:rPr>
                <w:noProof/>
              </w:rPr>
              <w:t>.</w:t>
            </w:r>
            <w:r w:rsidR="00A00D79">
              <w:rPr>
                <w:noProof/>
              </w:rPr>
              <w:t>9</w:t>
            </w:r>
            <w:r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CDC9FCC" w:rsidR="001E41F3" w:rsidRPr="00E5262B" w:rsidRDefault="00973DF7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064E34D" w:rsidR="00973DF7" w:rsidRPr="00E5262B" w:rsidRDefault="00973DF7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D59CE23" w:rsidR="001E41F3" w:rsidRPr="00E5262B" w:rsidRDefault="00973D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38.523-1, 38.508-1</w:t>
            </w: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3717002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C351286" w14:textId="66AABCE2" w:rsidR="00B31A96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B31A96" w:rsidRPr="009F5E5B">
        <w:rPr>
          <w:rFonts w:cs="Arial"/>
          <w:iCs/>
        </w:rPr>
        <w:t>Table of Contents</w:t>
      </w:r>
      <w:r w:rsidR="00B31A96">
        <w:tab/>
      </w:r>
      <w:r w:rsidR="00B31A96">
        <w:fldChar w:fldCharType="begin"/>
      </w:r>
      <w:r w:rsidR="00B31A96">
        <w:instrText xml:space="preserve"> PAGEREF _Toc73717002 \h </w:instrText>
      </w:r>
      <w:r w:rsidR="00B31A96">
        <w:fldChar w:fldCharType="separate"/>
      </w:r>
      <w:r w:rsidR="00B31A96">
        <w:t>2</w:t>
      </w:r>
      <w:r w:rsidR="00B31A96">
        <w:fldChar w:fldCharType="end"/>
      </w:r>
    </w:p>
    <w:p w14:paraId="5B1464BC" w14:textId="435A065D" w:rsidR="00B31A96" w:rsidRDefault="00B31A9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5E5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5E5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_Toc73717003 \h </w:instrText>
      </w:r>
      <w:r>
        <w:fldChar w:fldCharType="separate"/>
      </w:r>
      <w:r>
        <w:t>3</w:t>
      </w:r>
      <w:r>
        <w:fldChar w:fldCharType="end"/>
      </w:r>
    </w:p>
    <w:p w14:paraId="38697A22" w14:textId="18B421C6" w:rsidR="00B31A96" w:rsidRDefault="00B31A9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F5E5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F5E5B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_Toc73717004 \h </w:instrText>
      </w:r>
      <w:r>
        <w:fldChar w:fldCharType="separate"/>
      </w:r>
      <w:r>
        <w:t>3</w:t>
      </w:r>
      <w:r>
        <w:fldChar w:fldCharType="end"/>
      </w:r>
    </w:p>
    <w:p w14:paraId="417F2B2A" w14:textId="3CD9F653" w:rsidR="00B31A96" w:rsidRDefault="00B31A9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5E5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5E5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_Toc73717005 \h </w:instrText>
      </w:r>
      <w:r>
        <w:fldChar w:fldCharType="separate"/>
      </w:r>
      <w:r>
        <w:t>3</w:t>
      </w:r>
      <w:r>
        <w:fldChar w:fldCharType="end"/>
      </w:r>
    </w:p>
    <w:p w14:paraId="46A7C8AB" w14:textId="4E92073E" w:rsidR="00B31A96" w:rsidRDefault="00B31A9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F5E5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F5E5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_Toc73717006 \h </w:instrText>
      </w:r>
      <w:r>
        <w:fldChar w:fldCharType="separate"/>
      </w:r>
      <w:r>
        <w:t>3</w:t>
      </w:r>
      <w:r>
        <w:fldChar w:fldCharType="end"/>
      </w:r>
    </w:p>
    <w:p w14:paraId="2DCA1CDE" w14:textId="18EF7870" w:rsidR="00B31A96" w:rsidRDefault="00B31A9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F5E5B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F5E5B">
        <w:rPr>
          <w:b/>
          <w:lang w:val="pt-BR"/>
        </w:rPr>
        <w:t xml:space="preserve">Change </w:t>
      </w:r>
      <w:r w:rsidRPr="009F5E5B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_Toc73717007 \h </w:instrText>
      </w:r>
      <w:r>
        <w:fldChar w:fldCharType="separate"/>
      </w:r>
      <w:r>
        <w:t>6</w:t>
      </w:r>
      <w:r>
        <w:fldChar w:fldCharType="end"/>
      </w:r>
    </w:p>
    <w:p w14:paraId="3DC234D5" w14:textId="753AFD5C" w:rsidR="00B31A96" w:rsidRDefault="00B31A9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5E5B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5E5B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_Toc73717008 \h </w:instrText>
      </w:r>
      <w:r>
        <w:fldChar w:fldCharType="separate"/>
      </w:r>
      <w:r>
        <w:t>9</w:t>
      </w:r>
      <w:r>
        <w:fldChar w:fldCharType="end"/>
      </w:r>
    </w:p>
    <w:p w14:paraId="5E71B475" w14:textId="12E17708" w:rsidR="00B31A96" w:rsidRDefault="00B31A9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5E5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5E5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_Toc73717009 \h </w:instrText>
      </w:r>
      <w:r>
        <w:fldChar w:fldCharType="separate"/>
      </w:r>
      <w:r>
        <w:t>9</w:t>
      </w:r>
      <w:r>
        <w:fldChar w:fldCharType="end"/>
      </w:r>
    </w:p>
    <w:p w14:paraId="4B24C79E" w14:textId="24292BF4" w:rsidR="00B31A96" w:rsidRDefault="00B31A9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F5E5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F5E5B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_Toc73717010 \h </w:instrText>
      </w:r>
      <w:r>
        <w:fldChar w:fldCharType="separate"/>
      </w:r>
      <w:r>
        <w:t>9</w:t>
      </w:r>
      <w:r>
        <w:fldChar w:fldCharType="end"/>
      </w:r>
    </w:p>
    <w:p w14:paraId="5D0ACD71" w14:textId="7F131B74" w:rsidR="00B31A96" w:rsidRDefault="00B31A9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5E5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5E5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_Toc73717011 \h </w:instrText>
      </w:r>
      <w:r>
        <w:fldChar w:fldCharType="separate"/>
      </w:r>
      <w:r>
        <w:t>9</w:t>
      </w:r>
      <w:r>
        <w:fldChar w:fldCharType="end"/>
      </w:r>
    </w:p>
    <w:p w14:paraId="2E4D4796" w14:textId="0278481D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3717003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13737D0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EB7284">
        <w:rPr>
          <w:rFonts w:cs="Arial"/>
        </w:rPr>
        <w:t>11.4.</w:t>
      </w:r>
      <w:r w:rsidR="00A00D79">
        <w:rPr>
          <w:rFonts w:cs="Arial"/>
        </w:rPr>
        <w:t>9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3717004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32E1AD0A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EB7284">
        <w:rPr>
          <w:rFonts w:cs="Arial"/>
          <w:lang w:eastAsia="ja-JP"/>
        </w:rPr>
        <w:t>11.4.</w:t>
      </w:r>
      <w:r w:rsidR="00A00D79">
        <w:rPr>
          <w:rFonts w:cs="Arial"/>
          <w:lang w:eastAsia="ja-JP"/>
        </w:rPr>
        <w:t>9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0339755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F46074">
        <w:rPr>
          <w:rFonts w:cs="Arial"/>
          <w:lang w:eastAsia="ja-JP"/>
        </w:rPr>
        <w:t>24</w:t>
      </w:r>
    </w:p>
    <w:p w14:paraId="58E7A1E0" w14:textId="3ED5F65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3C67C4F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bookmarkStart w:id="6" w:name="_Hlk70365374"/>
      <w:proofErr w:type="spellStart"/>
      <w:r w:rsidR="00880A70" w:rsidRPr="00880A70">
        <w:rPr>
          <w:rFonts w:cs="Arial"/>
          <w:bCs/>
          <w:lang w:eastAsia="ja-JP"/>
        </w:rPr>
        <w:t>HiSilicon</w:t>
      </w:r>
      <w:proofErr w:type="spellEnd"/>
      <w:r w:rsidR="00880A70" w:rsidRPr="00880A70">
        <w:rPr>
          <w:rFonts w:cs="Arial"/>
          <w:bCs/>
          <w:lang w:eastAsia="ja-JP"/>
        </w:rPr>
        <w:t xml:space="preserve"> Balong 5000</w:t>
      </w:r>
      <w:bookmarkEnd w:id="6"/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2CCB2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73717005"/>
      <w:r w:rsidRPr="00E5262B">
        <w:rPr>
          <w:b/>
        </w:rPr>
        <w:t>Corrections required</w:t>
      </w:r>
      <w:bookmarkEnd w:id="7"/>
      <w:bookmarkEnd w:id="8"/>
      <w:bookmarkEnd w:id="9"/>
    </w:p>
    <w:p w14:paraId="3EEAAEE8" w14:textId="77777777" w:rsidR="00973DF7" w:rsidRDefault="00973DF7" w:rsidP="00973DF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0685521"/>
      <w:r>
        <w:rPr>
          <w:b/>
          <w:lang w:val="pt-BR"/>
        </w:rPr>
        <w:t>Change 1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73DF7" w14:paraId="2BF7C7E9" w14:textId="77777777" w:rsidTr="00F4349B">
        <w:trPr>
          <w:trHeight w:val="447"/>
        </w:trPr>
        <w:tc>
          <w:tcPr>
            <w:tcW w:w="1985" w:type="dxa"/>
          </w:tcPr>
          <w:p w14:paraId="4C44C283" w14:textId="77777777" w:rsidR="00973DF7" w:rsidRDefault="00973DF7" w:rsidP="00F4349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4E6F954" w14:textId="77777777" w:rsidR="00973DF7" w:rsidRDefault="00973DF7" w:rsidP="00F4349B">
            <w:pPr>
              <w:spacing w:after="0"/>
            </w:pPr>
            <w:r w:rsidRPr="004833BF">
              <w:t>f_TC_11_4_9_NR5GC_IMS2</w:t>
            </w:r>
          </w:p>
        </w:tc>
      </w:tr>
      <w:tr w:rsidR="00973DF7" w14:paraId="1B0DAEB1" w14:textId="77777777" w:rsidTr="00F4349B">
        <w:trPr>
          <w:trHeight w:val="452"/>
        </w:trPr>
        <w:tc>
          <w:tcPr>
            <w:tcW w:w="1985" w:type="dxa"/>
          </w:tcPr>
          <w:p w14:paraId="5BBCF88E" w14:textId="77777777" w:rsidR="00973DF7" w:rsidRDefault="00973DF7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98414A" w14:textId="77777777" w:rsidR="00973DF7" w:rsidRDefault="00973DF7" w:rsidP="00F4349B">
            <w:pPr>
              <w:rPr>
                <w:rFonts w:ascii="Arial" w:hAnsi="Arial" w:cs="Arial"/>
              </w:rPr>
            </w:pPr>
            <w:r w:rsidRPr="006645D9">
              <w:rPr>
                <w:rFonts w:ascii="Arial" w:hAnsi="Arial" w:cs="Arial"/>
              </w:rPr>
              <w:t>For 11.4.9, IMS Emergency call establishment without IMS emergency registration shall be tested.</w:t>
            </w:r>
          </w:p>
        </w:tc>
      </w:tr>
      <w:tr w:rsidR="00973DF7" w14:paraId="0914CB7A" w14:textId="77777777" w:rsidTr="00F4349B">
        <w:tc>
          <w:tcPr>
            <w:tcW w:w="1985" w:type="dxa"/>
          </w:tcPr>
          <w:p w14:paraId="76F38B0C" w14:textId="77777777" w:rsidR="00973DF7" w:rsidRDefault="00973DF7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82A47E3" w14:textId="77777777" w:rsidR="00973DF7" w:rsidRDefault="00973DF7" w:rsidP="00F4349B">
            <w:pPr>
              <w:pStyle w:val="CRCoverPage"/>
              <w:spacing w:after="0"/>
              <w:rPr>
                <w:lang w:val="en-SG"/>
              </w:rPr>
            </w:pPr>
            <w:r w:rsidRPr="00973DF7">
              <w:rPr>
                <w:lang w:val="en-SG"/>
              </w:rPr>
              <w:t xml:space="preserve">Replace </w:t>
            </w:r>
            <w:proofErr w:type="spellStart"/>
            <w:r w:rsidRPr="00973DF7">
              <w:rPr>
                <w:lang w:val="en-SG"/>
              </w:rPr>
              <w:t>fl_IMS_EmergencyCallAndRelease</w:t>
            </w:r>
            <w:proofErr w:type="spellEnd"/>
            <w:r w:rsidRPr="00973DF7">
              <w:rPr>
                <w:lang w:val="en-SG"/>
              </w:rPr>
              <w:t xml:space="preserve"> with </w:t>
            </w:r>
            <w:proofErr w:type="spellStart"/>
            <w:r w:rsidRPr="00973DF7">
              <w:rPr>
                <w:lang w:val="en-SG"/>
              </w:rPr>
              <w:t>fl_IMS_EmergencyCallAndReleaseWithoutRegistration</w:t>
            </w:r>
            <w:proofErr w:type="spellEnd"/>
          </w:p>
        </w:tc>
      </w:tr>
      <w:tr w:rsidR="00973DF7" w14:paraId="2958C0A1" w14:textId="77777777" w:rsidTr="00F4349B">
        <w:tc>
          <w:tcPr>
            <w:tcW w:w="1985" w:type="dxa"/>
          </w:tcPr>
          <w:p w14:paraId="7DCEAC1B" w14:textId="77777777" w:rsidR="00973DF7" w:rsidRDefault="00973DF7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CAD8F20" w14:textId="77777777" w:rsidR="00973DF7" w:rsidRDefault="00973DF7" w:rsidP="00F4349B">
            <w:pPr>
              <w:spacing w:after="0"/>
              <w:rPr>
                <w:rFonts w:ascii="Arial" w:hAnsi="Arial" w:cs="Arial"/>
                <w:lang w:val="en-US"/>
              </w:rPr>
            </w:pPr>
            <w:r w:rsidRPr="004833BF">
              <w:rPr>
                <w:rFonts w:ascii="Arial" w:hAnsi="Arial" w:cs="Arial"/>
                <w:lang w:val="en-US"/>
              </w:rPr>
              <w:t>Emergency_NR5GC_IMS</w:t>
            </w:r>
          </w:p>
        </w:tc>
      </w:tr>
      <w:tr w:rsidR="00973DF7" w14:paraId="7028847F" w14:textId="77777777" w:rsidTr="00F4349B">
        <w:tc>
          <w:tcPr>
            <w:tcW w:w="1985" w:type="dxa"/>
          </w:tcPr>
          <w:p w14:paraId="4CE299A8" w14:textId="77777777" w:rsidR="00973DF7" w:rsidRDefault="00973DF7" w:rsidP="00F4349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C2DB293" w14:textId="77777777" w:rsidR="00973DF7" w:rsidRDefault="00973DF7" w:rsidP="00F4349B">
            <w:pPr>
              <w:rPr>
                <w:rFonts w:ascii="Arial" w:hAnsi="Arial"/>
                <w:highlight w:val="cyan"/>
              </w:rPr>
            </w:pPr>
          </w:p>
        </w:tc>
      </w:tr>
    </w:tbl>
    <w:p w14:paraId="5D6FE6D5" w14:textId="77777777" w:rsidR="00973DF7" w:rsidRDefault="00973DF7" w:rsidP="00973DF7">
      <w:pPr>
        <w:rPr>
          <w:lang w:val="en-US"/>
        </w:rPr>
      </w:pPr>
    </w:p>
    <w:p w14:paraId="28F76C65" w14:textId="77777777" w:rsidR="00973DF7" w:rsidRDefault="00973DF7" w:rsidP="00973DF7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73DF7" w14:paraId="06EBDC9E" w14:textId="77777777" w:rsidTr="00F4349B">
        <w:tc>
          <w:tcPr>
            <w:tcW w:w="9855" w:type="dxa"/>
          </w:tcPr>
          <w:p w14:paraId="37063190" w14:textId="77777777" w:rsidR="00973DF7" w:rsidRPr="004833BF" w:rsidRDefault="00973DF7" w:rsidP="00F4349B">
            <w:pPr>
              <w:rPr>
                <w:lang w:val="en-US"/>
              </w:rPr>
            </w:pPr>
            <w:r w:rsidRPr="004833BF">
              <w:rPr>
                <w:lang w:val="en-US"/>
              </w:rPr>
              <w:t>function f_TC_11_4_9_NR5GC_IMS2</w:t>
            </w:r>
            <w:proofErr w:type="gramStart"/>
            <w:r w:rsidRPr="004833BF">
              <w:rPr>
                <w:lang w:val="en-US"/>
              </w:rPr>
              <w:t>()runs</w:t>
            </w:r>
            <w:proofErr w:type="gramEnd"/>
            <w:r w:rsidRPr="004833BF">
              <w:rPr>
                <w:lang w:val="en-US"/>
              </w:rPr>
              <w:t xml:space="preserve"> on IMS_PTC</w:t>
            </w:r>
          </w:p>
          <w:p w14:paraId="03A8371C" w14:textId="77777777" w:rsidR="00973DF7" w:rsidRPr="004833BF" w:rsidRDefault="00973DF7" w:rsidP="00F4349B">
            <w:pPr>
              <w:rPr>
                <w:lang w:val="en-US"/>
              </w:rPr>
            </w:pPr>
            <w:r w:rsidRPr="004833BF">
              <w:rPr>
                <w:lang w:val="en-US"/>
              </w:rPr>
              <w:t xml:space="preserve">  </w:t>
            </w:r>
            <w:proofErr w:type="gramStart"/>
            <w:r w:rsidRPr="004833BF">
              <w:rPr>
                <w:lang w:val="en-US"/>
              </w:rPr>
              <w:t>{ /</w:t>
            </w:r>
            <w:proofErr w:type="gramEnd"/>
            <w:r w:rsidRPr="004833BF">
              <w:rPr>
                <w:lang w:val="en-US"/>
              </w:rPr>
              <w:t>/ Emergency PDU session</w:t>
            </w:r>
          </w:p>
          <w:p w14:paraId="6756DFD2" w14:textId="77777777" w:rsidR="00973DF7" w:rsidRPr="004833BF" w:rsidRDefault="00973DF7" w:rsidP="00F4349B">
            <w:pPr>
              <w:rPr>
                <w:lang w:val="en-US"/>
              </w:rPr>
            </w:pPr>
            <w:r w:rsidRPr="004833BF">
              <w:rPr>
                <w:lang w:val="en-US"/>
              </w:rPr>
              <w:t xml:space="preserve">    </w:t>
            </w:r>
            <w:proofErr w:type="spellStart"/>
            <w:r w:rsidRPr="004833BF">
              <w:rPr>
                <w:lang w:val="en-US"/>
              </w:rPr>
              <w:t>f_IMS_PTC_</w:t>
            </w:r>
            <w:proofErr w:type="gramStart"/>
            <w:r w:rsidRPr="004833BF">
              <w:rPr>
                <w:lang w:val="en-US"/>
              </w:rPr>
              <w:t>Init</w:t>
            </w:r>
            <w:proofErr w:type="spellEnd"/>
            <w:r w:rsidRPr="004833BF">
              <w:rPr>
                <w:lang w:val="en-US"/>
              </w:rPr>
              <w:t>(</w:t>
            </w:r>
            <w:proofErr w:type="gramEnd"/>
            <w:r w:rsidRPr="004833BF">
              <w:rPr>
                <w:lang w:val="en-US"/>
              </w:rPr>
              <w:t>PDN_2);</w:t>
            </w:r>
          </w:p>
          <w:p w14:paraId="0AD57367" w14:textId="77777777" w:rsidR="00973DF7" w:rsidRPr="004833BF" w:rsidRDefault="00973DF7" w:rsidP="00F4349B">
            <w:pPr>
              <w:rPr>
                <w:lang w:val="en-US"/>
              </w:rPr>
            </w:pPr>
            <w:r w:rsidRPr="004833BF">
              <w:rPr>
                <w:lang w:val="en-US"/>
              </w:rPr>
              <w:t xml:space="preserve">    </w:t>
            </w:r>
            <w:proofErr w:type="spellStart"/>
            <w:r w:rsidRPr="00973DF7">
              <w:rPr>
                <w:highlight w:val="yellow"/>
                <w:lang w:val="en-US"/>
              </w:rPr>
              <w:t>f_IMS_</w:t>
            </w:r>
            <w:proofErr w:type="gramStart"/>
            <w:r w:rsidRPr="00973DF7">
              <w:rPr>
                <w:highlight w:val="yellow"/>
                <w:lang w:val="en-US"/>
              </w:rPr>
              <w:t>EmergencyCallAndRelease</w:t>
            </w:r>
            <w:proofErr w:type="spellEnd"/>
            <w:r w:rsidRPr="004833BF">
              <w:rPr>
                <w:lang w:val="en-US"/>
              </w:rPr>
              <w:t>(</w:t>
            </w:r>
            <w:proofErr w:type="gramEnd"/>
            <w:r w:rsidRPr="004833BF">
              <w:rPr>
                <w:lang w:val="en-US"/>
              </w:rPr>
              <w:t>);</w:t>
            </w:r>
          </w:p>
          <w:p w14:paraId="39B8F06A" w14:textId="77777777" w:rsidR="00973DF7" w:rsidRDefault="00973DF7" w:rsidP="00F4349B">
            <w:pPr>
              <w:rPr>
                <w:lang w:val="en-US"/>
              </w:rPr>
            </w:pPr>
            <w:r w:rsidRPr="004833BF">
              <w:rPr>
                <w:lang w:val="en-US"/>
              </w:rPr>
              <w:t xml:space="preserve">  }</w:t>
            </w:r>
          </w:p>
        </w:tc>
      </w:tr>
    </w:tbl>
    <w:p w14:paraId="217B3F2A" w14:textId="77777777" w:rsidR="00973DF7" w:rsidRDefault="00973DF7" w:rsidP="00973DF7">
      <w:pPr>
        <w:rPr>
          <w:lang w:val="en-US"/>
        </w:rPr>
      </w:pPr>
    </w:p>
    <w:p w14:paraId="1032F6B7" w14:textId="77777777" w:rsidR="00973DF7" w:rsidRDefault="00973DF7" w:rsidP="00973DF7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73DF7" w14:paraId="4D91FEDA" w14:textId="77777777" w:rsidTr="00F4349B">
        <w:tc>
          <w:tcPr>
            <w:tcW w:w="9855" w:type="dxa"/>
          </w:tcPr>
          <w:p w14:paraId="0E2F96C3" w14:textId="77777777" w:rsidR="00973DF7" w:rsidRPr="004833BF" w:rsidRDefault="00973DF7" w:rsidP="00F4349B">
            <w:pPr>
              <w:rPr>
                <w:lang w:val="en-US"/>
              </w:rPr>
            </w:pPr>
            <w:r w:rsidRPr="004833BF">
              <w:rPr>
                <w:lang w:val="en-US"/>
              </w:rPr>
              <w:t xml:space="preserve">   function f_TC_11_4_9_NR5GC_IMS2</w:t>
            </w:r>
            <w:proofErr w:type="gramStart"/>
            <w:r w:rsidRPr="004833BF">
              <w:rPr>
                <w:lang w:val="en-US"/>
              </w:rPr>
              <w:t>()runs</w:t>
            </w:r>
            <w:proofErr w:type="gramEnd"/>
            <w:r w:rsidRPr="004833BF">
              <w:rPr>
                <w:lang w:val="en-US"/>
              </w:rPr>
              <w:t xml:space="preserve"> on IMS_PTC</w:t>
            </w:r>
          </w:p>
          <w:p w14:paraId="52B766DE" w14:textId="77777777" w:rsidR="00973DF7" w:rsidRPr="004833BF" w:rsidRDefault="00973DF7" w:rsidP="00F4349B">
            <w:pPr>
              <w:rPr>
                <w:lang w:val="en-US"/>
              </w:rPr>
            </w:pPr>
            <w:r w:rsidRPr="004833BF">
              <w:rPr>
                <w:lang w:val="en-US"/>
              </w:rPr>
              <w:t xml:space="preserve">  </w:t>
            </w:r>
            <w:proofErr w:type="gramStart"/>
            <w:r w:rsidRPr="004833BF">
              <w:rPr>
                <w:lang w:val="en-US"/>
              </w:rPr>
              <w:t>{ /</w:t>
            </w:r>
            <w:proofErr w:type="gramEnd"/>
            <w:r w:rsidRPr="004833BF">
              <w:rPr>
                <w:lang w:val="en-US"/>
              </w:rPr>
              <w:t>/ Emergency PDU session</w:t>
            </w:r>
          </w:p>
          <w:p w14:paraId="60F23D0C" w14:textId="77777777" w:rsidR="00973DF7" w:rsidRPr="004833BF" w:rsidRDefault="00973DF7" w:rsidP="00F4349B">
            <w:pPr>
              <w:rPr>
                <w:lang w:val="en-US"/>
              </w:rPr>
            </w:pPr>
            <w:r w:rsidRPr="004833BF">
              <w:rPr>
                <w:lang w:val="en-US"/>
              </w:rPr>
              <w:t xml:space="preserve">    </w:t>
            </w:r>
            <w:proofErr w:type="spellStart"/>
            <w:r w:rsidRPr="004833BF">
              <w:rPr>
                <w:lang w:val="en-US"/>
              </w:rPr>
              <w:t>f_IMS_PTC_</w:t>
            </w:r>
            <w:proofErr w:type="gramStart"/>
            <w:r w:rsidRPr="004833BF">
              <w:rPr>
                <w:lang w:val="en-US"/>
              </w:rPr>
              <w:t>Init</w:t>
            </w:r>
            <w:proofErr w:type="spellEnd"/>
            <w:r w:rsidRPr="004833BF">
              <w:rPr>
                <w:lang w:val="en-US"/>
              </w:rPr>
              <w:t>(</w:t>
            </w:r>
            <w:proofErr w:type="gramEnd"/>
            <w:r w:rsidRPr="004833BF">
              <w:rPr>
                <w:lang w:val="en-US"/>
              </w:rPr>
              <w:t>PDN_2);</w:t>
            </w:r>
          </w:p>
          <w:p w14:paraId="481CCC80" w14:textId="77777777" w:rsidR="00973DF7" w:rsidRDefault="00973DF7" w:rsidP="00F4349B">
            <w:pPr>
              <w:ind w:firstLine="195"/>
              <w:rPr>
                <w:lang w:val="en-US"/>
              </w:rPr>
            </w:pPr>
            <w:proofErr w:type="spellStart"/>
            <w:r w:rsidRPr="00973DF7">
              <w:rPr>
                <w:highlight w:val="yellow"/>
                <w:lang w:val="en-US"/>
              </w:rPr>
              <w:lastRenderedPageBreak/>
              <w:t>f_IMS_</w:t>
            </w:r>
            <w:proofErr w:type="gramStart"/>
            <w:r w:rsidRPr="00973DF7">
              <w:rPr>
                <w:highlight w:val="yellow"/>
                <w:lang w:val="en-US"/>
              </w:rPr>
              <w:t>EmergencyCallAndReleaseWithoutRegistration</w:t>
            </w:r>
            <w:proofErr w:type="spellEnd"/>
            <w:r w:rsidRPr="004833BF">
              <w:rPr>
                <w:lang w:val="en-US"/>
              </w:rPr>
              <w:t>(</w:t>
            </w:r>
            <w:proofErr w:type="gramEnd"/>
            <w:r w:rsidRPr="004833BF">
              <w:rPr>
                <w:lang w:val="en-US"/>
              </w:rPr>
              <w:t xml:space="preserve">); </w:t>
            </w:r>
          </w:p>
          <w:p w14:paraId="13DE2DDC" w14:textId="77777777" w:rsidR="00973DF7" w:rsidRDefault="00973DF7" w:rsidP="00F4349B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 w:rsidRPr="004833BF">
              <w:rPr>
                <w:lang w:val="en-US"/>
              </w:rPr>
              <w:t>}</w:t>
            </w:r>
          </w:p>
        </w:tc>
      </w:tr>
    </w:tbl>
    <w:p w14:paraId="73DF1FBC" w14:textId="77777777" w:rsidR="00973DF7" w:rsidRDefault="00973DF7" w:rsidP="00973DF7">
      <w:pPr>
        <w:rPr>
          <w:b/>
          <w:lang w:val="pt-BR"/>
        </w:rPr>
      </w:pPr>
      <w:bookmarkStart w:id="11" w:name="_Toc30685522"/>
    </w:p>
    <w:p w14:paraId="6179D2A9" w14:textId="6702DCD7" w:rsidR="00973DF7" w:rsidRDefault="00973DF7" w:rsidP="00973DF7">
      <w:pPr>
        <w:rPr>
          <w:b/>
          <w:lang w:val="pt-BR"/>
        </w:rPr>
      </w:pPr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73DF7" w14:paraId="513984DF" w14:textId="77777777" w:rsidTr="00F4349B">
        <w:trPr>
          <w:trHeight w:val="447"/>
        </w:trPr>
        <w:tc>
          <w:tcPr>
            <w:tcW w:w="1985" w:type="dxa"/>
          </w:tcPr>
          <w:p w14:paraId="19938E9D" w14:textId="77777777" w:rsidR="00973DF7" w:rsidRDefault="00973DF7" w:rsidP="00F4349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CD2E21E" w14:textId="77777777" w:rsidR="00973DF7" w:rsidRDefault="00973DF7" w:rsidP="00F4349B">
            <w:pPr>
              <w:spacing w:after="0"/>
            </w:pPr>
            <w:r w:rsidRPr="00A114CA">
              <w:t>f_TC_11_4_9_NR5GC</w:t>
            </w:r>
          </w:p>
        </w:tc>
      </w:tr>
      <w:tr w:rsidR="00973DF7" w14:paraId="59DAF25C" w14:textId="77777777" w:rsidTr="00F4349B">
        <w:trPr>
          <w:trHeight w:val="452"/>
        </w:trPr>
        <w:tc>
          <w:tcPr>
            <w:tcW w:w="1985" w:type="dxa"/>
          </w:tcPr>
          <w:p w14:paraId="26AB2F09" w14:textId="77777777" w:rsidR="00973DF7" w:rsidRDefault="00973DF7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03845D0" w14:textId="00CB7551" w:rsidR="00973DF7" w:rsidRPr="00973DF7" w:rsidRDefault="00973DF7" w:rsidP="00F4349B">
            <w:pPr>
              <w:rPr>
                <w:rFonts w:ascii="Arial" w:hAnsi="Arial" w:cs="Arial"/>
              </w:rPr>
            </w:pPr>
            <w:r w:rsidRPr="00973DF7">
              <w:rPr>
                <w:rFonts w:ascii="Arial" w:hAnsi="Arial" w:cs="Arial"/>
              </w:rPr>
              <w:t>After the emergency call is released, the exact behaviour of the UE is unspecified, as UE may or may not perform an implicit deregistration.</w:t>
            </w:r>
          </w:p>
        </w:tc>
      </w:tr>
      <w:tr w:rsidR="00973DF7" w14:paraId="59777214" w14:textId="77777777" w:rsidTr="00F4349B">
        <w:tc>
          <w:tcPr>
            <w:tcW w:w="1985" w:type="dxa"/>
          </w:tcPr>
          <w:p w14:paraId="3F909D4C" w14:textId="77777777" w:rsidR="00973DF7" w:rsidRDefault="00973DF7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BFC202" w14:textId="77777777" w:rsidR="00973DF7" w:rsidRPr="00973DF7" w:rsidRDefault="00973DF7" w:rsidP="00F4349B">
            <w:pPr>
              <w:pStyle w:val="CRCoverPage"/>
              <w:spacing w:after="0"/>
              <w:rPr>
                <w:rStyle w:val="HTMLCode"/>
                <w:rFonts w:ascii="Arial" w:hAnsi="Arial" w:cs="Arial"/>
              </w:rPr>
            </w:pPr>
            <w:r w:rsidRPr="00973DF7">
              <w:rPr>
                <w:rFonts w:cs="Arial"/>
                <w:lang w:val="en-SG"/>
              </w:rPr>
              <w:t xml:space="preserve">Use </w:t>
            </w:r>
            <w:proofErr w:type="spellStart"/>
            <w:r w:rsidRPr="00973DF7">
              <w:rPr>
                <w:rFonts w:cs="Arial"/>
                <w:lang w:val="en-SG"/>
              </w:rPr>
              <w:t>postamble</w:t>
            </w:r>
            <w:proofErr w:type="spellEnd"/>
            <w:r w:rsidRPr="00973DF7">
              <w:rPr>
                <w:rFonts w:cs="Arial"/>
                <w:lang w:val="en-SG"/>
              </w:rPr>
              <w:t xml:space="preserve"> state </w:t>
            </w:r>
            <w:r w:rsidRPr="00973DF7">
              <w:rPr>
                <w:rStyle w:val="HTMLCode"/>
                <w:rFonts w:ascii="Arial" w:hAnsi="Arial" w:cs="Arial"/>
              </w:rPr>
              <w:t>STATE_REGISTERED_DEREGISTERED_IDLE</w:t>
            </w:r>
          </w:p>
          <w:p w14:paraId="4485014C" w14:textId="77777777" w:rsidR="00973DF7" w:rsidRPr="00973DF7" w:rsidRDefault="00973DF7" w:rsidP="00F4349B">
            <w:pPr>
              <w:pStyle w:val="CRCoverPage"/>
              <w:spacing w:after="0"/>
              <w:rPr>
                <w:rStyle w:val="HTMLCode"/>
                <w:rFonts w:ascii="Arial" w:hAnsi="Arial" w:cs="Arial"/>
              </w:rPr>
            </w:pPr>
          </w:p>
          <w:p w14:paraId="29EF3956" w14:textId="6BF4E30F" w:rsidR="00973DF7" w:rsidRPr="00973DF7" w:rsidRDefault="00973DF7" w:rsidP="00F4349B">
            <w:pPr>
              <w:pStyle w:val="CRCoverPage"/>
              <w:spacing w:after="0"/>
              <w:rPr>
                <w:rFonts w:cs="Arial"/>
                <w:b/>
                <w:bCs/>
                <w:lang w:val="en-SG"/>
              </w:rPr>
            </w:pPr>
            <w:proofErr w:type="gramStart"/>
            <w:r w:rsidRPr="00973DF7">
              <w:rPr>
                <w:rStyle w:val="HTMLCode"/>
                <w:rFonts w:ascii="Arial" w:hAnsi="Arial" w:cs="Arial"/>
                <w:b/>
                <w:bCs/>
              </w:rPr>
              <w:t>Note :</w:t>
            </w:r>
            <w:proofErr w:type="gramEnd"/>
            <w:r w:rsidRPr="00973DF7">
              <w:rPr>
                <w:rStyle w:val="HTMLCode"/>
                <w:rFonts w:ascii="Arial" w:hAnsi="Arial" w:cs="Arial"/>
                <w:b/>
                <w:bCs/>
              </w:rPr>
              <w:t xml:space="preserve"> Associated prose CRs will be raised at RAN5#92</w:t>
            </w:r>
          </w:p>
        </w:tc>
      </w:tr>
      <w:tr w:rsidR="00973DF7" w14:paraId="69F1DE02" w14:textId="77777777" w:rsidTr="00F4349B">
        <w:tc>
          <w:tcPr>
            <w:tcW w:w="1985" w:type="dxa"/>
          </w:tcPr>
          <w:p w14:paraId="5660614D" w14:textId="77777777" w:rsidR="00973DF7" w:rsidRDefault="00973DF7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A81A05D" w14:textId="77777777" w:rsidR="00973DF7" w:rsidRDefault="00973DF7" w:rsidP="00F4349B">
            <w:pPr>
              <w:spacing w:after="0"/>
              <w:rPr>
                <w:rFonts w:ascii="Arial" w:hAnsi="Arial" w:cs="Arial"/>
              </w:rPr>
            </w:pPr>
            <w:r w:rsidRPr="00A114CA">
              <w:rPr>
                <w:rFonts w:ascii="Arial" w:hAnsi="Arial" w:cs="Arial"/>
              </w:rPr>
              <w:t>Emergency_NR5GC</w:t>
            </w:r>
          </w:p>
        </w:tc>
      </w:tr>
      <w:tr w:rsidR="00973DF7" w14:paraId="76173C71" w14:textId="77777777" w:rsidTr="00F4349B">
        <w:tc>
          <w:tcPr>
            <w:tcW w:w="1985" w:type="dxa"/>
          </w:tcPr>
          <w:p w14:paraId="7EDEE4D7" w14:textId="77777777" w:rsidR="00973DF7" w:rsidRDefault="00973DF7" w:rsidP="00F4349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7FDFE72" w14:textId="77777777" w:rsidR="00973DF7" w:rsidRDefault="00973DF7" w:rsidP="00F4349B">
            <w:pPr>
              <w:rPr>
                <w:rFonts w:ascii="Arial" w:hAnsi="Arial"/>
                <w:highlight w:val="cyan"/>
              </w:rPr>
            </w:pPr>
          </w:p>
        </w:tc>
      </w:tr>
    </w:tbl>
    <w:p w14:paraId="7476C3DE" w14:textId="77777777" w:rsidR="00973DF7" w:rsidRDefault="00973DF7" w:rsidP="00973DF7"/>
    <w:p w14:paraId="0B450F91" w14:textId="77777777" w:rsidR="00973DF7" w:rsidRDefault="00973DF7" w:rsidP="00973DF7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73DF7" w14:paraId="2AB0DD15" w14:textId="77777777" w:rsidTr="00F4349B">
        <w:tc>
          <w:tcPr>
            <w:tcW w:w="9855" w:type="dxa"/>
          </w:tcPr>
          <w:p w14:paraId="7372E126" w14:textId="77777777" w:rsidR="00973DF7" w:rsidRDefault="00973DF7" w:rsidP="00F4349B">
            <w:r>
              <w:t>function f_TC_11_4_9_NR5</w:t>
            </w:r>
            <w:proofErr w:type="gramStart"/>
            <w:r>
              <w:t>GC(</w:t>
            </w:r>
            <w:proofErr w:type="gramEnd"/>
            <w:r>
              <w:t>) runs on NR5GC_PTC</w:t>
            </w:r>
          </w:p>
          <w:p w14:paraId="193466D8" w14:textId="77777777" w:rsidR="00973DF7" w:rsidRDefault="00973DF7" w:rsidP="00F4349B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/5GMM-DEREGISTERED.LIMITED-SERVICE No suitable cells in tracking area / Emergency call establishment and release</w:t>
            </w:r>
          </w:p>
          <w:p w14:paraId="0A5A1FA6" w14:textId="77777777" w:rsidR="00973DF7" w:rsidRDefault="00973DF7" w:rsidP="00F4349B">
            <w:r>
              <w:t xml:space="preserve">    f_NR5GC_</w:t>
            </w:r>
            <w:proofErr w:type="gramStart"/>
            <w:r>
              <w:t>Init(</w:t>
            </w:r>
            <w:proofErr w:type="gramEnd"/>
            <w:r>
              <w:t>NR_1);</w:t>
            </w:r>
          </w:p>
          <w:p w14:paraId="3E7CD91B" w14:textId="77777777" w:rsidR="00973DF7" w:rsidRDefault="00973DF7" w:rsidP="00F4349B"/>
          <w:p w14:paraId="56A1A451" w14:textId="77777777" w:rsidR="00973DF7" w:rsidRDefault="00973DF7" w:rsidP="00F4349B">
            <w:r>
              <w:t xml:space="preserve">    //Create and configure cells</w:t>
            </w:r>
          </w:p>
          <w:p w14:paraId="1229AA85" w14:textId="77777777" w:rsidR="00973DF7" w:rsidRDefault="00973DF7" w:rsidP="00F4349B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637F63CA" w14:textId="77777777" w:rsidR="00973DF7" w:rsidRDefault="00973DF7" w:rsidP="00F4349B">
            <w:r>
              <w:t xml:space="preserve">    //The UE is in test state 1N-A as defined in TS 38.508-1 [4], subclause 4.4A.2 on NR Cell 1</w:t>
            </w:r>
          </w:p>
          <w:p w14:paraId="2924346B" w14:textId="77777777" w:rsidR="00973DF7" w:rsidRDefault="00973DF7" w:rsidP="00F4349B">
            <w:r>
              <w:t xml:space="preserve">    //In the list of tracking areas provided by the AMF (IE 'TAI list') contains only the TAI of NR Cell 1.</w:t>
            </w:r>
          </w:p>
          <w:p w14:paraId="6CFBC642" w14:textId="77777777" w:rsidR="00973DF7" w:rsidRDefault="00973DF7" w:rsidP="00F4349B">
            <w:r>
              <w:t xml:space="preserve">    f_NR5GC_Preamble (nr_Cell1, STATE_OFF_0B</w:t>
            </w:r>
            <w:proofErr w:type="gramStart"/>
            <w:r>
              <w:t>);</w:t>
            </w:r>
            <w:proofErr w:type="gramEnd"/>
          </w:p>
          <w:p w14:paraId="11F1C691" w14:textId="77777777" w:rsidR="00973DF7" w:rsidRDefault="00973DF7" w:rsidP="00F4349B"/>
          <w:p w14:paraId="035B746F" w14:textId="77777777" w:rsidR="00973DF7" w:rsidRDefault="00973DF7" w:rsidP="00F4349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</w:t>
            </w:r>
            <w:proofErr w:type="gramStart"/>
            <w:r>
              <w:t>);</w:t>
            </w:r>
            <w:proofErr w:type="gramEnd"/>
          </w:p>
          <w:p w14:paraId="668E6BF0" w14:textId="77777777" w:rsidR="00973DF7" w:rsidRDefault="00973DF7" w:rsidP="00F4349B"/>
          <w:p w14:paraId="00CFB713" w14:textId="77777777" w:rsidR="00973DF7" w:rsidRDefault="00973DF7" w:rsidP="00F4349B">
            <w:r>
              <w:t xml:space="preserve">    fl_TC_11_4_9_NR5GC_</w:t>
            </w:r>
            <w:proofErr w:type="gramStart"/>
            <w:r>
              <w:t>TestBody(</w:t>
            </w:r>
            <w:proofErr w:type="gramEnd"/>
            <w:r>
              <w:t>);</w:t>
            </w:r>
          </w:p>
          <w:p w14:paraId="3BAF020F" w14:textId="77777777" w:rsidR="00973DF7" w:rsidRDefault="00973DF7" w:rsidP="00F4349B"/>
          <w:p w14:paraId="43EECF18" w14:textId="77777777" w:rsidR="00973DF7" w:rsidRDefault="00973DF7" w:rsidP="00F4349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</w:t>
            </w:r>
            <w:proofErr w:type="gramStart"/>
            <w:r>
              <w:t>);</w:t>
            </w:r>
            <w:proofErr w:type="gramEnd"/>
          </w:p>
          <w:p w14:paraId="3B8BA243" w14:textId="77777777" w:rsidR="00973DF7" w:rsidRDefault="00973DF7" w:rsidP="00F4349B"/>
          <w:p w14:paraId="76DCB64F" w14:textId="77777777" w:rsidR="00973DF7" w:rsidRDefault="00973DF7" w:rsidP="00F4349B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Postamble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r w:rsidRPr="00973DF7">
              <w:rPr>
                <w:highlight w:val="yellow"/>
              </w:rPr>
              <w:t>STATE_IDLE_1A</w:t>
            </w:r>
            <w:r>
              <w:t>);</w:t>
            </w:r>
          </w:p>
          <w:p w14:paraId="0C4AE9F7" w14:textId="77777777" w:rsidR="00973DF7" w:rsidRDefault="00973DF7" w:rsidP="00F4349B"/>
          <w:p w14:paraId="30FE668C" w14:textId="77777777" w:rsidR="00973DF7" w:rsidRDefault="00973DF7" w:rsidP="00F4349B">
            <w:r>
              <w:t xml:space="preserve">  }</w:t>
            </w:r>
          </w:p>
        </w:tc>
      </w:tr>
    </w:tbl>
    <w:p w14:paraId="5E1E2866" w14:textId="77777777" w:rsidR="00973DF7" w:rsidRDefault="00973DF7" w:rsidP="00973DF7"/>
    <w:p w14:paraId="4600AC9E" w14:textId="77777777" w:rsidR="00973DF7" w:rsidRDefault="00973DF7" w:rsidP="00973DF7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73DF7" w14:paraId="5DFE2D7A" w14:textId="77777777" w:rsidTr="00F4349B">
        <w:tc>
          <w:tcPr>
            <w:tcW w:w="9855" w:type="dxa"/>
          </w:tcPr>
          <w:p w14:paraId="22EB01E4" w14:textId="77777777" w:rsidR="00973DF7" w:rsidRDefault="00973DF7" w:rsidP="00F4349B">
            <w:r>
              <w:lastRenderedPageBreak/>
              <w:t>function f_TC_11_4_9_NR5</w:t>
            </w:r>
            <w:proofErr w:type="gramStart"/>
            <w:r>
              <w:t>GC(</w:t>
            </w:r>
            <w:proofErr w:type="gramEnd"/>
            <w:r>
              <w:t>) runs on NR5GC_PTC</w:t>
            </w:r>
          </w:p>
          <w:p w14:paraId="2CB44F29" w14:textId="77777777" w:rsidR="00973DF7" w:rsidRDefault="00973DF7" w:rsidP="00F4349B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/5GMM-DEREGISTERED.LIMITED-SERVICE No suitable cells in tracking area / Emergency call establishment and release</w:t>
            </w:r>
          </w:p>
          <w:p w14:paraId="1C4DAEBD" w14:textId="77777777" w:rsidR="00973DF7" w:rsidRDefault="00973DF7" w:rsidP="00F4349B">
            <w:r>
              <w:t xml:space="preserve">    f_NR5GC_</w:t>
            </w:r>
            <w:proofErr w:type="gramStart"/>
            <w:r>
              <w:t>Init(</w:t>
            </w:r>
            <w:proofErr w:type="gramEnd"/>
            <w:r>
              <w:t>NR_1);</w:t>
            </w:r>
          </w:p>
          <w:p w14:paraId="6B355024" w14:textId="77777777" w:rsidR="00973DF7" w:rsidRDefault="00973DF7" w:rsidP="00F4349B"/>
          <w:p w14:paraId="775059DB" w14:textId="77777777" w:rsidR="00973DF7" w:rsidRDefault="00973DF7" w:rsidP="00F4349B">
            <w:r>
              <w:t xml:space="preserve">    //Create and configure cells</w:t>
            </w:r>
          </w:p>
          <w:p w14:paraId="60940C3C" w14:textId="77777777" w:rsidR="00973DF7" w:rsidRDefault="00973DF7" w:rsidP="00F4349B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2AA6465F" w14:textId="77777777" w:rsidR="00973DF7" w:rsidRDefault="00973DF7" w:rsidP="00F4349B">
            <w:r>
              <w:t xml:space="preserve">    //The UE is in test state 1N-A as defined in TS 38.508-1 [4], subclause 4.4A.2 on NR Cell 1</w:t>
            </w:r>
          </w:p>
          <w:p w14:paraId="47E6658E" w14:textId="77777777" w:rsidR="00973DF7" w:rsidRDefault="00973DF7" w:rsidP="00F4349B">
            <w:r>
              <w:t xml:space="preserve">    //In the list of tracking areas provided by the AMF (IE 'TAI list') contains only the TAI of NR Cell 1.</w:t>
            </w:r>
          </w:p>
          <w:p w14:paraId="6CD2D785" w14:textId="77777777" w:rsidR="00973DF7" w:rsidRDefault="00973DF7" w:rsidP="00F4349B">
            <w:r>
              <w:t xml:space="preserve">    f_NR5GC_Preamble (nr_Cell1, STATE_OFF_0B</w:t>
            </w:r>
            <w:proofErr w:type="gramStart"/>
            <w:r>
              <w:t>);</w:t>
            </w:r>
            <w:proofErr w:type="gramEnd"/>
          </w:p>
          <w:p w14:paraId="6FA2E879" w14:textId="77777777" w:rsidR="00973DF7" w:rsidRDefault="00973DF7" w:rsidP="00F4349B"/>
          <w:p w14:paraId="57BD5E2B" w14:textId="77777777" w:rsidR="00973DF7" w:rsidRDefault="00973DF7" w:rsidP="00F4349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</w:t>
            </w:r>
            <w:proofErr w:type="gramStart"/>
            <w:r>
              <w:t>);</w:t>
            </w:r>
            <w:proofErr w:type="gramEnd"/>
          </w:p>
          <w:p w14:paraId="16D28D56" w14:textId="77777777" w:rsidR="00973DF7" w:rsidRDefault="00973DF7" w:rsidP="00F4349B"/>
          <w:p w14:paraId="2684DD6F" w14:textId="77777777" w:rsidR="00973DF7" w:rsidRDefault="00973DF7" w:rsidP="00F4349B">
            <w:r>
              <w:t xml:space="preserve">    fl_TC_11_4_9_NR5GC_</w:t>
            </w:r>
            <w:proofErr w:type="gramStart"/>
            <w:r>
              <w:t>TestBody(</w:t>
            </w:r>
            <w:proofErr w:type="gramEnd"/>
            <w:r>
              <w:t>);</w:t>
            </w:r>
          </w:p>
          <w:p w14:paraId="522F9FD9" w14:textId="77777777" w:rsidR="00973DF7" w:rsidRDefault="00973DF7" w:rsidP="00F4349B"/>
          <w:p w14:paraId="08142E56" w14:textId="77777777" w:rsidR="00973DF7" w:rsidRDefault="00973DF7" w:rsidP="00F4349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</w:t>
            </w:r>
            <w:proofErr w:type="gramStart"/>
            <w:r>
              <w:t>);</w:t>
            </w:r>
            <w:proofErr w:type="gramEnd"/>
          </w:p>
          <w:p w14:paraId="09425F4E" w14:textId="77777777" w:rsidR="00973DF7" w:rsidRDefault="00973DF7" w:rsidP="00F4349B"/>
          <w:p w14:paraId="524EE071" w14:textId="77777777" w:rsidR="00973DF7" w:rsidRDefault="00973DF7" w:rsidP="00F4349B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Postamble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r w:rsidRPr="00973DF7">
              <w:rPr>
                <w:rStyle w:val="HTMLCode"/>
                <w:highlight w:val="yellow"/>
              </w:rPr>
              <w:t>STATE_REGISTERED_DEREGISTERED_IDLE</w:t>
            </w:r>
            <w:r>
              <w:t xml:space="preserve">); </w:t>
            </w:r>
          </w:p>
          <w:p w14:paraId="3705363A" w14:textId="77777777" w:rsidR="00973DF7" w:rsidRDefault="00973DF7" w:rsidP="00F4349B">
            <w:r>
              <w:t xml:space="preserve">  }</w:t>
            </w:r>
          </w:p>
        </w:tc>
      </w:tr>
    </w:tbl>
    <w:p w14:paraId="7B239C6D" w14:textId="77777777" w:rsidR="00973DF7" w:rsidRPr="00A114CA" w:rsidRDefault="00973DF7" w:rsidP="00973DF7">
      <w:pPr>
        <w:rPr>
          <w:lang w:val="en-US"/>
        </w:rPr>
      </w:pPr>
    </w:p>
    <w:p w14:paraId="2034EC26" w14:textId="77777777" w:rsidR="00973DF7" w:rsidRDefault="00973DF7" w:rsidP="00973DF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>
        <w:rPr>
          <w:b/>
          <w:lang w:val="en-US"/>
        </w:rPr>
        <w:t>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73DF7" w14:paraId="1BFBB5CA" w14:textId="77777777" w:rsidTr="00F4349B">
        <w:trPr>
          <w:trHeight w:val="447"/>
        </w:trPr>
        <w:tc>
          <w:tcPr>
            <w:tcW w:w="1985" w:type="dxa"/>
          </w:tcPr>
          <w:p w14:paraId="29542CAC" w14:textId="77777777" w:rsidR="00973DF7" w:rsidRDefault="00973DF7" w:rsidP="00F4349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D42852C" w14:textId="77777777" w:rsidR="00973DF7" w:rsidRDefault="00973DF7" w:rsidP="00F4349B">
            <w:pPr>
              <w:spacing w:after="0"/>
            </w:pPr>
            <w:r w:rsidRPr="00CC0611">
              <w:t>fl_TC_11_4_9_NR5GC_TestBody</w:t>
            </w:r>
          </w:p>
        </w:tc>
      </w:tr>
      <w:tr w:rsidR="00973DF7" w14:paraId="4C575E70" w14:textId="77777777" w:rsidTr="00F4349B">
        <w:trPr>
          <w:trHeight w:val="452"/>
        </w:trPr>
        <w:tc>
          <w:tcPr>
            <w:tcW w:w="1985" w:type="dxa"/>
          </w:tcPr>
          <w:p w14:paraId="2279C0D4" w14:textId="77777777" w:rsidR="00973DF7" w:rsidRDefault="00973DF7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3E75291" w14:textId="370E2AEE" w:rsidR="00973DF7" w:rsidRPr="00973DF7" w:rsidRDefault="00973DF7" w:rsidP="00F4349B">
            <w:pPr>
              <w:rPr>
                <w:rFonts w:ascii="Arial" w:hAnsi="Arial" w:cs="Arial"/>
              </w:rPr>
            </w:pPr>
            <w:r w:rsidRPr="00973DF7">
              <w:rPr>
                <w:rFonts w:ascii="Arial" w:hAnsi="Arial" w:cs="Arial"/>
              </w:rPr>
              <w:t>After the emergency call is released, the exact behaviour of the UE is unspecified, as UE may or may not perform an implicit deregistration.</w:t>
            </w:r>
          </w:p>
        </w:tc>
      </w:tr>
      <w:tr w:rsidR="00973DF7" w14:paraId="2938E3FA" w14:textId="77777777" w:rsidTr="00F4349B">
        <w:tc>
          <w:tcPr>
            <w:tcW w:w="1985" w:type="dxa"/>
          </w:tcPr>
          <w:p w14:paraId="4ECEDFC1" w14:textId="77777777" w:rsidR="00973DF7" w:rsidRDefault="00973DF7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16ACC9F" w14:textId="24BAEF2D" w:rsidR="00973DF7" w:rsidRPr="00973DF7" w:rsidRDefault="00973DF7" w:rsidP="00F4349B">
            <w:pPr>
              <w:pStyle w:val="CRCoverPage"/>
              <w:spacing w:after="0"/>
              <w:rPr>
                <w:lang w:val="en-SG"/>
              </w:rPr>
            </w:pPr>
            <w:r w:rsidRPr="00973DF7">
              <w:rPr>
                <w:lang w:val="en-SG"/>
              </w:rPr>
              <w:t xml:space="preserve">Remove the steps 12b2-12b3 as possible deregistration will be handled in the </w:t>
            </w:r>
            <w:proofErr w:type="spellStart"/>
            <w:r w:rsidRPr="00973DF7">
              <w:rPr>
                <w:lang w:val="en-SG"/>
              </w:rPr>
              <w:t>postamble</w:t>
            </w:r>
            <w:proofErr w:type="spellEnd"/>
            <w:r w:rsidRPr="00973DF7">
              <w:rPr>
                <w:lang w:val="en-SG"/>
              </w:rPr>
              <w:t xml:space="preserve"> sequence</w:t>
            </w:r>
          </w:p>
        </w:tc>
      </w:tr>
      <w:tr w:rsidR="00973DF7" w14:paraId="5AEC2CDF" w14:textId="77777777" w:rsidTr="00F4349B">
        <w:tc>
          <w:tcPr>
            <w:tcW w:w="1985" w:type="dxa"/>
          </w:tcPr>
          <w:p w14:paraId="068EBD2C" w14:textId="77777777" w:rsidR="00973DF7" w:rsidRDefault="00973DF7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CFC022C" w14:textId="77777777" w:rsidR="00973DF7" w:rsidRDefault="00973DF7" w:rsidP="00F4349B">
            <w:pPr>
              <w:spacing w:after="0"/>
              <w:rPr>
                <w:rFonts w:ascii="Arial" w:hAnsi="Arial" w:cs="Arial"/>
              </w:rPr>
            </w:pPr>
            <w:r w:rsidRPr="00CC0611">
              <w:rPr>
                <w:rFonts w:ascii="Arial" w:hAnsi="Arial" w:cs="Arial"/>
              </w:rPr>
              <w:t>Emergency_NR5GC</w:t>
            </w:r>
          </w:p>
        </w:tc>
      </w:tr>
      <w:tr w:rsidR="00973DF7" w14:paraId="501C518F" w14:textId="77777777" w:rsidTr="00F4349B">
        <w:tc>
          <w:tcPr>
            <w:tcW w:w="1985" w:type="dxa"/>
          </w:tcPr>
          <w:p w14:paraId="31824D84" w14:textId="77777777" w:rsidR="00973DF7" w:rsidRDefault="00973DF7" w:rsidP="00F4349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EE48702" w14:textId="77777777" w:rsidR="00973DF7" w:rsidRDefault="00973DF7" w:rsidP="00F4349B">
            <w:pPr>
              <w:rPr>
                <w:rFonts w:ascii="Arial" w:hAnsi="Arial"/>
                <w:highlight w:val="cyan"/>
              </w:rPr>
            </w:pPr>
          </w:p>
        </w:tc>
      </w:tr>
    </w:tbl>
    <w:p w14:paraId="6971C246" w14:textId="77777777" w:rsidR="00973DF7" w:rsidRDefault="00973DF7" w:rsidP="00973DF7"/>
    <w:p w14:paraId="4C36E3C7" w14:textId="77777777" w:rsidR="00973DF7" w:rsidRDefault="00973DF7" w:rsidP="00973DF7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73DF7" w14:paraId="3DDD2AA4" w14:textId="77777777" w:rsidTr="00F4349B">
        <w:tc>
          <w:tcPr>
            <w:tcW w:w="9855" w:type="dxa"/>
          </w:tcPr>
          <w:p w14:paraId="70CD15CB" w14:textId="77777777" w:rsidR="00973DF7" w:rsidRDefault="00973DF7" w:rsidP="00F4349B">
            <w:r>
              <w:t>function fl_TC_11_4_9_NR5GC_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06C9F80C" w14:textId="77777777" w:rsidR="00973DF7" w:rsidRDefault="00973DF7" w:rsidP="00F4349B">
            <w:r>
              <w:t xml:space="preserve">  {</w:t>
            </w:r>
          </w:p>
          <w:p w14:paraId="0D3D9C09" w14:textId="77777777" w:rsidR="00973DF7" w:rsidRDefault="00973DF7" w:rsidP="00F4349B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>;</w:t>
            </w:r>
            <w:proofErr w:type="gramEnd"/>
          </w:p>
          <w:p w14:paraId="0F97B72D" w14:textId="77777777" w:rsidR="00973DF7" w:rsidRDefault="00973DF7" w:rsidP="00F4349B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4A5AEBC6" w14:textId="77777777" w:rsidR="00973DF7" w:rsidRDefault="00973DF7" w:rsidP="00F4349B">
            <w:r>
              <w:t xml:space="preserve">    timer </w:t>
            </w:r>
            <w:proofErr w:type="spellStart"/>
            <w:r>
              <w:t>t_</w:t>
            </w:r>
            <w:proofErr w:type="gramStart"/>
            <w:r>
              <w:t>Detach</w:t>
            </w:r>
            <w:proofErr w:type="spellEnd"/>
            <w:r>
              <w:t>:=</w:t>
            </w:r>
            <w:proofErr w:type="gramEnd"/>
            <w:r>
              <w:t xml:space="preserve"> 10.0;</w:t>
            </w:r>
          </w:p>
          <w:p w14:paraId="1D13EE23" w14:textId="77777777" w:rsidR="00973DF7" w:rsidRDefault="00973DF7" w:rsidP="00F4349B">
            <w:r>
              <w:lastRenderedPageBreak/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0A37B13" w14:textId="77777777" w:rsidR="00973DF7" w:rsidRDefault="00973DF7" w:rsidP="00F4349B">
            <w:r>
              <w:t xml:space="preserve">    //Switch the UE on.</w:t>
            </w:r>
          </w:p>
          <w:p w14:paraId="3AB550E2" w14:textId="77777777" w:rsidR="00973DF7" w:rsidRDefault="00973DF7" w:rsidP="00F4349B">
            <w:r>
              <w:t xml:space="preserve">    </w:t>
            </w:r>
            <w:proofErr w:type="spellStart"/>
            <w:r>
              <w:t>f_UT_</w:t>
            </w:r>
            <w:proofErr w:type="gramStart"/>
            <w:r>
              <w:t>SwitchOnUE</w:t>
            </w:r>
            <w:proofErr w:type="spellEnd"/>
            <w:r>
              <w:t>(</w:t>
            </w:r>
            <w:proofErr w:type="gramEnd"/>
            <w:r>
              <w:t>UT);</w:t>
            </w:r>
          </w:p>
          <w:p w14:paraId="58ECC4CB" w14:textId="77777777" w:rsidR="00973DF7" w:rsidRDefault="00973DF7" w:rsidP="00F4349B">
            <w:r>
              <w:t xml:space="preserve">    //@siclog "Steps 2-4"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E467FA8" w14:textId="77777777" w:rsidR="00973DF7" w:rsidRDefault="00973DF7" w:rsidP="00F4349B">
            <w:r>
              <w:t xml:space="preserve">    //Steps 2-4 of Table 4.5.2.2-2 NR RRC_IDLE in TS38.508-1 [4] take place (the UE initiates an initial registration procedure).</w:t>
            </w:r>
          </w:p>
          <w:p w14:paraId="419C16B0" w14:textId="77777777" w:rsidR="00973DF7" w:rsidRDefault="00973DF7" w:rsidP="00F4349B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f_NR_RRC_ConnEst_DefWithNas</w:t>
            </w:r>
            <w:proofErr w:type="spellEnd"/>
            <w:r>
              <w:t xml:space="preserve"> (nr_Cell1, </w:t>
            </w:r>
            <w:proofErr w:type="spellStart"/>
            <w:r>
              <w:t>tsc_NR_RRC_TI_Def</w:t>
            </w:r>
            <w:proofErr w:type="spellEnd"/>
            <w:r>
              <w:t xml:space="preserve">, ?, </w:t>
            </w:r>
            <w:proofErr w:type="spellStart"/>
            <w:r>
              <w:t>tsc_SHT_IntegrityProtected</w:t>
            </w:r>
            <w:proofErr w:type="spellEnd"/>
            <w:r>
              <w:t>);</w:t>
            </w:r>
          </w:p>
          <w:p w14:paraId="1C1F42CB" w14:textId="77777777" w:rsidR="00973DF7" w:rsidRDefault="00973DF7" w:rsidP="00F4349B"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 xml:space="preserve">, </w:t>
            </w:r>
            <w:proofErr w:type="spellStart"/>
            <w:r>
              <w:t>Initial_Secure</w:t>
            </w:r>
            <w:proofErr w:type="spellEnd"/>
            <w:r>
              <w:t>)) {</w:t>
            </w:r>
          </w:p>
          <w:p w14:paraId="76522BF3" w14:textId="77777777" w:rsidR="00973DF7" w:rsidRDefault="00973DF7" w:rsidP="00F4349B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 xml:space="preserve">__FILE__, __LINE__, "Registration </w:t>
            </w:r>
            <w:proofErr w:type="spellStart"/>
            <w:r>
              <w:t>Req</w:t>
            </w:r>
            <w:proofErr w:type="spellEnd"/>
            <w:r>
              <w:t xml:space="preserve"> failed");</w:t>
            </w:r>
          </w:p>
          <w:p w14:paraId="496D110C" w14:textId="77777777" w:rsidR="00973DF7" w:rsidRDefault="00973DF7" w:rsidP="00F4349B">
            <w:r>
              <w:t xml:space="preserve">    }</w:t>
            </w:r>
          </w:p>
          <w:p w14:paraId="7833D84A" w14:textId="77777777" w:rsidR="00973DF7" w:rsidRDefault="00973DF7" w:rsidP="00F4349B">
            <w:r>
              <w:t xml:space="preserve">    //@siclog "Steps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7FD9467" w14:textId="77777777" w:rsidR="00973DF7" w:rsidRDefault="00973DF7" w:rsidP="00F4349B">
            <w:r>
              <w:t xml:space="preserve">    //SS sends a REGISTRATION REJECT message containing 5GMM cause value = #15 (No suitable cells in tracking area).</w:t>
            </w:r>
          </w:p>
          <w:p w14:paraId="563327A1" w14:textId="77777777" w:rsidR="00973DF7" w:rsidRDefault="00973DF7" w:rsidP="00F4349B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gramEnd"/>
            <w:r>
              <w:t>nr_Cell1,</w:t>
            </w:r>
          </w:p>
          <w:p w14:paraId="03844134" w14:textId="77777777" w:rsidR="00973DF7" w:rsidRDefault="00973DF7" w:rsidP="00F4349B">
            <w:r>
              <w:t xml:space="preserve">                                   tsc_NR_RbId_SRB1, // No SRB2 so must be on SRB1</w:t>
            </w:r>
          </w:p>
          <w:p w14:paraId="03C62915" w14:textId="77777777" w:rsidR="00973DF7" w:rsidRDefault="00973DF7" w:rsidP="00F4349B">
            <w:r>
              <w:t xml:space="preserve">                                   -,</w:t>
            </w:r>
          </w:p>
          <w:p w14:paraId="6422BF27" w14:textId="77777777" w:rsidR="00973DF7" w:rsidRDefault="00973DF7" w:rsidP="00F4349B">
            <w:r>
              <w:t xml:space="preserve">                                   </w:t>
            </w:r>
            <w:proofErr w:type="spellStart"/>
            <w:r>
              <w:t>cs_NG_NAS_</w:t>
            </w:r>
            <w:proofErr w:type="gramStart"/>
            <w:r>
              <w:t>Request</w:t>
            </w:r>
            <w:proofErr w:type="spellEnd"/>
            <w:r>
              <w:t>(</w:t>
            </w:r>
            <w:proofErr w:type="spellStart"/>
            <w:proofErr w:type="gramEnd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cs_NG_REGISTRATION_REJECT</w:t>
            </w:r>
            <w:proofErr w:type="spellEnd"/>
            <w:r>
              <w:t>(</w:t>
            </w:r>
            <w:proofErr w:type="spellStart"/>
            <w:r>
              <w:t>cs_GMM_GSM_Cause</w:t>
            </w:r>
            <w:proofErr w:type="spellEnd"/>
            <w:r>
              <w:t>(omit, tsc_NR5GCCause_NoSuitableCellsInTA)))));</w:t>
            </w:r>
          </w:p>
          <w:p w14:paraId="240C21AC" w14:textId="77777777" w:rsidR="00973DF7" w:rsidRDefault="00973DF7" w:rsidP="00F4349B">
            <w:r>
              <w:t xml:space="preserve">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074898C" w14:textId="77777777" w:rsidR="00973DF7" w:rsidRDefault="00973DF7" w:rsidP="00F4349B">
            <w:r>
              <w:t xml:space="preserve">    //The SS transmits an </w:t>
            </w:r>
            <w:proofErr w:type="spellStart"/>
            <w:r>
              <w:t>RRCConnectionRelease</w:t>
            </w:r>
            <w:proofErr w:type="spellEnd"/>
            <w:r>
              <w:t xml:space="preserve"> message.</w:t>
            </w:r>
          </w:p>
          <w:p w14:paraId="11CD6CF8" w14:textId="77777777" w:rsidR="00973DF7" w:rsidRDefault="00973DF7" w:rsidP="00F4349B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10DA26E9" w14:textId="77777777" w:rsidR="00973DF7" w:rsidRDefault="00973DF7" w:rsidP="00F4349B">
            <w:r>
              <w:t xml:space="preserve">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C137C32" w14:textId="77777777" w:rsidR="00973DF7" w:rsidRDefault="00973DF7" w:rsidP="00F4349B">
            <w:r>
              <w:t xml:space="preserve">    //Make the UE attempt an IMS emergency call dialling a number which is stored on the ME (</w:t>
            </w:r>
            <w:proofErr w:type="gramStart"/>
            <w:r>
              <w:t>e.g.</w:t>
            </w:r>
            <w:proofErr w:type="gramEnd"/>
            <w:r>
              <w:t xml:space="preserve"> 112 or 911). (NOTE 1)</w:t>
            </w:r>
          </w:p>
          <w:p w14:paraId="32904732" w14:textId="77777777" w:rsidR="00973DF7" w:rsidRDefault="00973DF7" w:rsidP="00F4349B">
            <w:r>
              <w:t xml:space="preserve">    </w:t>
            </w:r>
            <w:proofErr w:type="spellStart"/>
            <w:r>
              <w:t>f_UT_RequestIMSEmergencyCall</w:t>
            </w:r>
            <w:proofErr w:type="spellEnd"/>
            <w:r>
              <w:t xml:space="preserve"> (UT);//</w:t>
            </w:r>
            <w:proofErr w:type="spellStart"/>
            <w:r>
              <w:t>Defaut</w:t>
            </w:r>
            <w:proofErr w:type="spellEnd"/>
            <w:r>
              <w:t xml:space="preserve"> value is </w:t>
            </w:r>
            <w:proofErr w:type="spellStart"/>
            <w:r>
              <w:t>px_EmergencyCallNumber</w:t>
            </w:r>
            <w:proofErr w:type="spellEnd"/>
          </w:p>
          <w:p w14:paraId="64080DC2" w14:textId="77777777" w:rsidR="00973DF7" w:rsidRDefault="00973DF7" w:rsidP="00F4349B"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404C3B3" w14:textId="77777777" w:rsidR="00973DF7" w:rsidRDefault="00973DF7" w:rsidP="00F4349B">
            <w:r>
              <w:t xml:space="preserve">    //Check: Does the UE performs Generic Test Procedure for IMS Emergency call establishment without IMS emergency registration as specified in TS 38.508-1 [4], subclause 4.9.12?</w:t>
            </w:r>
          </w:p>
          <w:p w14:paraId="65D481B1" w14:textId="77777777" w:rsidR="00973DF7" w:rsidRDefault="00973DF7" w:rsidP="00F4349B">
            <w:r>
              <w:t xml:space="preserve">    f_NR5GC_EmergencyCallLimitedService(nr_Cell1</w:t>
            </w:r>
            <w:proofErr w:type="gramStart"/>
            <w:r>
              <w:t>);</w:t>
            </w:r>
            <w:proofErr w:type="gramEnd"/>
          </w:p>
          <w:p w14:paraId="24805113" w14:textId="77777777" w:rsidR="00973DF7" w:rsidRDefault="00973DF7" w:rsidP="00F4349B">
            <w:r>
              <w:t xml:space="preserve">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9B2FD59" w14:textId="77777777" w:rsidR="00973DF7" w:rsidRDefault="00973DF7" w:rsidP="00F4349B">
            <w:r>
              <w:t xml:space="preserve">    //Make the UE release the emergency call. (NOTE 1)</w:t>
            </w:r>
          </w:p>
          <w:p w14:paraId="12AE290F" w14:textId="77777777" w:rsidR="00973DF7" w:rsidRDefault="00973DF7" w:rsidP="00F4349B">
            <w:r>
              <w:t xml:space="preserve">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E69E33D" w14:textId="77777777" w:rsidR="00973DF7" w:rsidRDefault="00973DF7" w:rsidP="00F4349B">
            <w:r>
              <w:t xml:space="preserve">    //The Generic test procedure for IMS MO Emergency call release as specified in TS 38.508-1 [4], subclause 4.9.12A takes place.</w:t>
            </w:r>
          </w:p>
          <w:p w14:paraId="7F3F7D3D" w14:textId="77777777" w:rsidR="00973DF7" w:rsidRDefault="00973DF7" w:rsidP="00F4349B">
            <w:r>
              <w:t xml:space="preserve">    f_NR5GC_EmergencyCallRelease(nr_Cell1</w:t>
            </w:r>
            <w:proofErr w:type="gramStart"/>
            <w:r>
              <w:t>);</w:t>
            </w:r>
            <w:proofErr w:type="gramEnd"/>
          </w:p>
          <w:p w14:paraId="41B48472" w14:textId="77777777" w:rsidR="00973DF7" w:rsidRDefault="00973DF7" w:rsidP="00F4349B"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549E9D9" w14:textId="77777777" w:rsidR="00973DF7" w:rsidRDefault="00973DF7" w:rsidP="00F4349B">
            <w:r>
              <w:lastRenderedPageBreak/>
              <w:t xml:space="preserve">    //Start Timer=10 sec. NOTE: This is an arbitrary value to wait for UE initiated detach.</w:t>
            </w:r>
          </w:p>
          <w:p w14:paraId="3F9CFAE8" w14:textId="77777777" w:rsidR="00973DF7" w:rsidRDefault="00973DF7" w:rsidP="00F4349B">
            <w:r>
              <w:t xml:space="preserve">    </w:t>
            </w:r>
            <w:proofErr w:type="spellStart"/>
            <w:r>
              <w:t>t_Detach.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04525E4B" w14:textId="77777777" w:rsidR="00973DF7" w:rsidRDefault="00973DF7" w:rsidP="00F4349B">
            <w:r>
              <w:t xml:space="preserve">    //EXCEPTION: Steps 12a1-12b3 describes optional behaviour that depends on the UE implementation.</w:t>
            </w:r>
          </w:p>
          <w:p w14:paraId="66F805B6" w14:textId="77777777" w:rsidR="00973DF7" w:rsidRDefault="00973DF7" w:rsidP="00F4349B">
            <w:r>
              <w:t xml:space="preserve">    alt {</w:t>
            </w:r>
          </w:p>
          <w:p w14:paraId="5400063C" w14:textId="77777777" w:rsidR="00973DF7" w:rsidRDefault="00973DF7" w:rsidP="00F4349B">
            <w:r>
              <w:t xml:space="preserve">      //@siclog "Step 12a1"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FFC13F3" w14:textId="77777777" w:rsidR="00973DF7" w:rsidRDefault="00973DF7" w:rsidP="00F4349B">
            <w:r>
              <w:t xml:space="preserve">      //The UE transmits a DEREGISTRATION REQUEST message with De-registration type IE set to "Normal de-registration".</w:t>
            </w:r>
          </w:p>
          <w:p w14:paraId="24961730" w14:textId="77777777" w:rsidR="00973DF7" w:rsidRDefault="00973DF7" w:rsidP="00F4349B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>nr_Cell1,</w:t>
            </w:r>
          </w:p>
          <w:p w14:paraId="2D0451F9" w14:textId="77777777" w:rsidR="00973DF7" w:rsidRDefault="00973DF7" w:rsidP="00F4349B">
            <w:r>
              <w:t xml:space="preserve">                                             tsc_NR_RbId_SRB2,</w:t>
            </w:r>
          </w:p>
          <w:p w14:paraId="19C98684" w14:textId="77777777" w:rsidR="00973DF7" w:rsidRDefault="00973DF7" w:rsidP="00F4349B">
            <w:r>
              <w:t xml:space="preserve">                                             </w:t>
            </w:r>
            <w:proofErr w:type="spellStart"/>
            <w:r>
              <w:t>cr_NG_NAS_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tsc_SHT_IntegrityProtected_Ciphered</w:t>
            </w:r>
            <w:proofErr w:type="spellEnd"/>
            <w:r>
              <w:t>,</w:t>
            </w:r>
          </w:p>
          <w:p w14:paraId="633A2D40" w14:textId="77777777" w:rsidR="00973DF7" w:rsidRDefault="00973DF7" w:rsidP="00F4349B">
            <w:r>
              <w:t xml:space="preserve">                                                             </w:t>
            </w:r>
            <w:proofErr w:type="spellStart"/>
            <w:r>
              <w:t>cr_NG_DEREGISTRATION_REQUEST_</w:t>
            </w:r>
            <w:proofErr w:type="gramStart"/>
            <w:r>
              <w:t>MO</w:t>
            </w:r>
            <w:proofErr w:type="spellEnd"/>
            <w:r>
              <w:t>(</w:t>
            </w:r>
            <w:proofErr w:type="spellStart"/>
            <w:proofErr w:type="gramEnd"/>
            <w:r>
              <w:t>crs_DeregisterType</w:t>
            </w:r>
            <w:proofErr w:type="spellEnd"/>
            <w:r>
              <w:t>('0'B, '0'B,'01'B),?,?)))) {</w:t>
            </w:r>
          </w:p>
          <w:p w14:paraId="49E6CC09" w14:textId="77777777" w:rsidR="00973DF7" w:rsidRDefault="00973DF7" w:rsidP="00F4349B">
            <w:r>
              <w:t xml:space="preserve">         //@siclog "Step 12a2"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62E62AA" w14:textId="77777777" w:rsidR="00973DF7" w:rsidRDefault="00973DF7" w:rsidP="00F4349B">
            <w:r>
              <w:t xml:space="preserve">         //The SS transmits a DEREGISTRATION ACCEPT message.</w:t>
            </w:r>
          </w:p>
          <w:p w14:paraId="2C8BF517" w14:textId="77777777" w:rsidR="00973DF7" w:rsidRDefault="00973DF7" w:rsidP="00F4349B">
            <w:r>
              <w:t xml:space="preserve">     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gramEnd"/>
            <w:r>
              <w:t>nr_Cell1, tsc_NR_RbId_SRB2, -,</w:t>
            </w:r>
          </w:p>
          <w:p w14:paraId="10464B53" w14:textId="77777777" w:rsidR="00973DF7" w:rsidRDefault="00973DF7" w:rsidP="00F4349B">
            <w:r>
              <w:t xml:space="preserve">                                   </w:t>
            </w:r>
            <w:proofErr w:type="spellStart"/>
            <w:r>
              <w:t>cs_NG_NAS_</w:t>
            </w:r>
            <w:proofErr w:type="gramStart"/>
            <w:r>
              <w:t>Request</w:t>
            </w:r>
            <w:proofErr w:type="spellEnd"/>
            <w:r>
              <w:t>(</w:t>
            </w:r>
            <w:proofErr w:type="spellStart"/>
            <w:proofErr w:type="gramEnd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cs_NG_DEREGISTRATION_ACCEPT</w:t>
            </w:r>
            <w:proofErr w:type="spellEnd"/>
            <w:r>
              <w:t>)));</w:t>
            </w:r>
          </w:p>
          <w:p w14:paraId="73C46C11" w14:textId="77777777" w:rsidR="00973DF7" w:rsidRDefault="00973DF7" w:rsidP="00F4349B"/>
          <w:p w14:paraId="5172BBDD" w14:textId="77777777" w:rsidR="00973DF7" w:rsidRDefault="00973DF7" w:rsidP="00F4349B">
            <w:r>
              <w:t xml:space="preserve">         //@siclog "Step 12a3"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99DF882" w14:textId="77777777" w:rsidR="00973DF7" w:rsidRDefault="00973DF7" w:rsidP="00F4349B">
            <w:r>
              <w:t xml:space="preserve">         //Stop Timer.</w:t>
            </w:r>
          </w:p>
          <w:p w14:paraId="7C536A4A" w14:textId="77777777" w:rsidR="00973DF7" w:rsidRDefault="00973DF7" w:rsidP="00F4349B">
            <w:r>
              <w:t xml:space="preserve">         </w:t>
            </w:r>
            <w:proofErr w:type="spellStart"/>
            <w:r>
              <w:t>t_Detach.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27219BA2" w14:textId="77777777" w:rsidR="00973DF7" w:rsidRDefault="00973DF7" w:rsidP="00F4349B">
            <w:r>
              <w:t xml:space="preserve">           }</w:t>
            </w:r>
          </w:p>
          <w:p w14:paraId="4F5C6E57" w14:textId="77777777" w:rsidR="00973DF7" w:rsidRDefault="00973DF7" w:rsidP="00F4349B"/>
          <w:p w14:paraId="2801ED4D" w14:textId="77777777" w:rsidR="00973DF7" w:rsidRDefault="00973DF7" w:rsidP="00F4349B">
            <w:r>
              <w:t xml:space="preserve">      //@siclog "Step 12b1"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CF979D0" w14:textId="77777777" w:rsidR="00973DF7" w:rsidRDefault="00973DF7" w:rsidP="00F4349B">
            <w:r>
              <w:t xml:space="preserve">      //Timer expires.</w:t>
            </w:r>
          </w:p>
          <w:p w14:paraId="39C30E68" w14:textId="77777777" w:rsidR="00973DF7" w:rsidRDefault="00973DF7" w:rsidP="00F4349B">
            <w:r>
              <w:t xml:space="preserve">      [] </w:t>
            </w:r>
            <w:proofErr w:type="spellStart"/>
            <w:r>
              <w:t>t_Detach.timeout</w:t>
            </w:r>
            <w:proofErr w:type="spellEnd"/>
            <w:r>
              <w:t xml:space="preserve"> {</w:t>
            </w:r>
          </w:p>
          <w:p w14:paraId="0B0C90B7" w14:textId="77777777" w:rsidR="00973DF7" w:rsidRPr="00CC0611" w:rsidRDefault="00973DF7" w:rsidP="00F4349B">
            <w:pPr>
              <w:rPr>
                <w:highlight w:val="yellow"/>
              </w:rPr>
            </w:pPr>
            <w:r>
              <w:t xml:space="preserve">         </w:t>
            </w:r>
            <w:r w:rsidRPr="00CC0611">
              <w:rPr>
                <w:highlight w:val="yellow"/>
              </w:rPr>
              <w:t xml:space="preserve">//@siclog "Step 12b2" </w:t>
            </w:r>
            <w:proofErr w:type="spellStart"/>
            <w:r w:rsidRPr="00CC0611">
              <w:rPr>
                <w:highlight w:val="yellow"/>
              </w:rPr>
              <w:t>siclog</w:t>
            </w:r>
            <w:proofErr w:type="spellEnd"/>
            <w:r w:rsidRPr="00CC0611">
              <w:rPr>
                <w:highlight w:val="yellow"/>
              </w:rPr>
              <w:t>@</w:t>
            </w:r>
          </w:p>
          <w:p w14:paraId="7C18634A" w14:textId="77777777" w:rsidR="00973DF7" w:rsidRPr="00CC0611" w:rsidRDefault="00973DF7" w:rsidP="00F4349B">
            <w:pPr>
              <w:rPr>
                <w:highlight w:val="yellow"/>
              </w:rPr>
            </w:pPr>
            <w:r w:rsidRPr="00CC0611">
              <w:rPr>
                <w:highlight w:val="yellow"/>
              </w:rPr>
              <w:t xml:space="preserve">         //The SS transmits a DEREGISTRATION REQUEST message with Deregistration type IE set to "re-registration not required".</w:t>
            </w:r>
          </w:p>
          <w:p w14:paraId="4EA61188" w14:textId="77777777" w:rsidR="00973DF7" w:rsidRPr="00CC0611" w:rsidRDefault="00973DF7" w:rsidP="00F4349B">
            <w:pPr>
              <w:rPr>
                <w:highlight w:val="yellow"/>
              </w:rPr>
            </w:pPr>
            <w:r w:rsidRPr="00CC0611">
              <w:rPr>
                <w:highlight w:val="yellow"/>
              </w:rPr>
              <w:t xml:space="preserve">         </w:t>
            </w:r>
            <w:proofErr w:type="spellStart"/>
            <w:r w:rsidRPr="00CC0611">
              <w:rPr>
                <w:highlight w:val="yellow"/>
              </w:rPr>
              <w:t>SRB.send</w:t>
            </w:r>
            <w:proofErr w:type="spellEnd"/>
            <w:r w:rsidRPr="00CC0611">
              <w:rPr>
                <w:highlight w:val="yellow"/>
              </w:rPr>
              <w:t>(</w:t>
            </w:r>
            <w:proofErr w:type="spellStart"/>
            <w:r w:rsidRPr="00CC0611">
              <w:rPr>
                <w:highlight w:val="yellow"/>
              </w:rPr>
              <w:t>cas_NR_SRB_NasPdu_</w:t>
            </w:r>
            <w:proofErr w:type="gramStart"/>
            <w:r w:rsidRPr="00CC0611">
              <w:rPr>
                <w:highlight w:val="yellow"/>
              </w:rPr>
              <w:t>REQ</w:t>
            </w:r>
            <w:proofErr w:type="spellEnd"/>
            <w:r w:rsidRPr="00CC0611">
              <w:rPr>
                <w:highlight w:val="yellow"/>
              </w:rPr>
              <w:t>(</w:t>
            </w:r>
            <w:proofErr w:type="gramEnd"/>
            <w:r w:rsidRPr="00CC0611">
              <w:rPr>
                <w:highlight w:val="yellow"/>
              </w:rPr>
              <w:t xml:space="preserve">nr_Cell1, -, -, </w:t>
            </w:r>
            <w:proofErr w:type="spellStart"/>
            <w:r w:rsidRPr="00CC0611">
              <w:rPr>
                <w:highlight w:val="yellow"/>
              </w:rPr>
              <w:t>cs_NG_NAS_Request</w:t>
            </w:r>
            <w:proofErr w:type="spellEnd"/>
            <w:r w:rsidRPr="00CC0611">
              <w:rPr>
                <w:highlight w:val="yellow"/>
              </w:rPr>
              <w:t>(</w:t>
            </w:r>
            <w:proofErr w:type="spellStart"/>
            <w:r w:rsidRPr="00CC0611">
              <w:rPr>
                <w:highlight w:val="yellow"/>
              </w:rPr>
              <w:t>tsc_SHT_IntegrityProtected_Ciphered</w:t>
            </w:r>
            <w:proofErr w:type="spellEnd"/>
            <w:r w:rsidRPr="00CC0611">
              <w:rPr>
                <w:highlight w:val="yellow"/>
              </w:rPr>
              <w:t>,</w:t>
            </w:r>
          </w:p>
          <w:p w14:paraId="53FB6DCA" w14:textId="77777777" w:rsidR="00973DF7" w:rsidRPr="00CC0611" w:rsidRDefault="00973DF7" w:rsidP="00F4349B">
            <w:pPr>
              <w:rPr>
                <w:highlight w:val="yellow"/>
              </w:rPr>
            </w:pPr>
            <w:r w:rsidRPr="00CC0611">
              <w:rPr>
                <w:highlight w:val="yellow"/>
              </w:rPr>
              <w:t xml:space="preserve">                                                                         </w:t>
            </w:r>
            <w:proofErr w:type="spellStart"/>
            <w:r w:rsidRPr="00CC0611">
              <w:rPr>
                <w:highlight w:val="yellow"/>
              </w:rPr>
              <w:t>cs_NG_DEREGISTRATION_REQUEST_</w:t>
            </w:r>
            <w:proofErr w:type="gramStart"/>
            <w:r w:rsidRPr="00CC0611">
              <w:rPr>
                <w:highlight w:val="yellow"/>
              </w:rPr>
              <w:t>MT</w:t>
            </w:r>
            <w:proofErr w:type="spellEnd"/>
            <w:r w:rsidRPr="00CC0611">
              <w:rPr>
                <w:highlight w:val="yellow"/>
              </w:rPr>
              <w:t>(</w:t>
            </w:r>
            <w:proofErr w:type="spellStart"/>
            <w:proofErr w:type="gramEnd"/>
            <w:r w:rsidRPr="00CC0611">
              <w:rPr>
                <w:highlight w:val="yellow"/>
              </w:rPr>
              <w:t>crs_DeregisterType</w:t>
            </w:r>
            <w:proofErr w:type="spellEnd"/>
            <w:r w:rsidRPr="00CC0611">
              <w:rPr>
                <w:highlight w:val="yellow"/>
              </w:rPr>
              <w:t xml:space="preserve">('0'B, '0'B,'01'B), </w:t>
            </w:r>
            <w:proofErr w:type="spellStart"/>
            <w:r w:rsidRPr="00CC0611">
              <w:rPr>
                <w:highlight w:val="yellow"/>
              </w:rPr>
              <w:t>cs_GMM_GSM_Cause</w:t>
            </w:r>
            <w:proofErr w:type="spellEnd"/>
            <w:r w:rsidRPr="00CC0611">
              <w:rPr>
                <w:highlight w:val="yellow"/>
              </w:rPr>
              <w:t xml:space="preserve"> (omit, '00001011'B), -,-, -))));</w:t>
            </w:r>
          </w:p>
          <w:p w14:paraId="6FAFC0FC" w14:textId="77777777" w:rsidR="00973DF7" w:rsidRPr="00CC0611" w:rsidRDefault="00973DF7" w:rsidP="00F4349B">
            <w:pPr>
              <w:rPr>
                <w:highlight w:val="yellow"/>
              </w:rPr>
            </w:pPr>
            <w:r w:rsidRPr="00CC0611">
              <w:rPr>
                <w:highlight w:val="yellow"/>
              </w:rPr>
              <w:t xml:space="preserve">         //@siclog "Step 12b3" </w:t>
            </w:r>
            <w:proofErr w:type="spellStart"/>
            <w:r w:rsidRPr="00CC0611">
              <w:rPr>
                <w:highlight w:val="yellow"/>
              </w:rPr>
              <w:t>siclog</w:t>
            </w:r>
            <w:proofErr w:type="spellEnd"/>
            <w:r w:rsidRPr="00CC0611">
              <w:rPr>
                <w:highlight w:val="yellow"/>
              </w:rPr>
              <w:t>@</w:t>
            </w:r>
          </w:p>
          <w:p w14:paraId="448B853F" w14:textId="77777777" w:rsidR="00973DF7" w:rsidRPr="00CC0611" w:rsidRDefault="00973DF7" w:rsidP="00F4349B">
            <w:pPr>
              <w:rPr>
                <w:highlight w:val="yellow"/>
              </w:rPr>
            </w:pPr>
            <w:r w:rsidRPr="00CC0611">
              <w:rPr>
                <w:highlight w:val="yellow"/>
              </w:rPr>
              <w:t xml:space="preserve">         //The UE transmits a DEREGISTRATION ACCEPT message.</w:t>
            </w:r>
          </w:p>
          <w:p w14:paraId="3783ABE9" w14:textId="77777777" w:rsidR="00973DF7" w:rsidRPr="00CC0611" w:rsidRDefault="00973DF7" w:rsidP="00F4349B">
            <w:pPr>
              <w:rPr>
                <w:highlight w:val="yellow"/>
              </w:rPr>
            </w:pPr>
            <w:r w:rsidRPr="00CC0611">
              <w:rPr>
                <w:highlight w:val="yellow"/>
              </w:rPr>
              <w:t xml:space="preserve">         </w:t>
            </w:r>
            <w:proofErr w:type="spellStart"/>
            <w:r w:rsidRPr="00CC0611">
              <w:rPr>
                <w:highlight w:val="yellow"/>
              </w:rPr>
              <w:t>SRB.receive</w:t>
            </w:r>
            <w:proofErr w:type="spellEnd"/>
            <w:r w:rsidRPr="00CC0611">
              <w:rPr>
                <w:highlight w:val="yellow"/>
              </w:rPr>
              <w:t>(</w:t>
            </w:r>
            <w:proofErr w:type="spellStart"/>
            <w:r w:rsidRPr="00CC0611">
              <w:rPr>
                <w:highlight w:val="yellow"/>
              </w:rPr>
              <w:t>car_NR_SRB_NasPdu_</w:t>
            </w:r>
            <w:proofErr w:type="gramStart"/>
            <w:r w:rsidRPr="00CC0611">
              <w:rPr>
                <w:highlight w:val="yellow"/>
              </w:rPr>
              <w:t>IND</w:t>
            </w:r>
            <w:proofErr w:type="spellEnd"/>
            <w:r w:rsidRPr="00CC0611">
              <w:rPr>
                <w:highlight w:val="yellow"/>
              </w:rPr>
              <w:t>(</w:t>
            </w:r>
            <w:proofErr w:type="gramEnd"/>
            <w:r w:rsidRPr="00CC0611">
              <w:rPr>
                <w:highlight w:val="yellow"/>
              </w:rPr>
              <w:t>nr_Cell1,</w:t>
            </w:r>
          </w:p>
          <w:p w14:paraId="5166E44F" w14:textId="77777777" w:rsidR="00973DF7" w:rsidRPr="00CC0611" w:rsidRDefault="00973DF7" w:rsidP="00F4349B">
            <w:pPr>
              <w:rPr>
                <w:highlight w:val="yellow"/>
              </w:rPr>
            </w:pPr>
            <w:r w:rsidRPr="00CC0611">
              <w:rPr>
                <w:highlight w:val="yellow"/>
              </w:rPr>
              <w:lastRenderedPageBreak/>
              <w:t xml:space="preserve">                                        tsc_NR_RbId_SRB2,</w:t>
            </w:r>
          </w:p>
          <w:p w14:paraId="73517C4B" w14:textId="77777777" w:rsidR="00973DF7" w:rsidRPr="00CC0611" w:rsidRDefault="00973DF7" w:rsidP="00F4349B">
            <w:pPr>
              <w:rPr>
                <w:highlight w:val="yellow"/>
              </w:rPr>
            </w:pPr>
            <w:r w:rsidRPr="00CC0611">
              <w:rPr>
                <w:highlight w:val="yellow"/>
              </w:rPr>
              <w:t xml:space="preserve">                                        cr_NG_NAS_Ind((tsc_SHT_</w:t>
            </w:r>
            <w:proofErr w:type="gramStart"/>
            <w:r w:rsidRPr="00CC0611">
              <w:rPr>
                <w:highlight w:val="yellow"/>
              </w:rPr>
              <w:t>IntegrityProtected,tsc</w:t>
            </w:r>
            <w:proofErr w:type="gramEnd"/>
            <w:r w:rsidRPr="00CC0611">
              <w:rPr>
                <w:highlight w:val="yellow"/>
              </w:rPr>
              <w:t>_SHT_IntegrityProtected_Ciphered),</w:t>
            </w:r>
          </w:p>
          <w:p w14:paraId="181A4209" w14:textId="77777777" w:rsidR="00973DF7" w:rsidRDefault="00973DF7" w:rsidP="00F4349B">
            <w:r w:rsidRPr="00CC0611">
              <w:rPr>
                <w:highlight w:val="yellow"/>
              </w:rPr>
              <w:t xml:space="preserve">                                                        </w:t>
            </w:r>
            <w:proofErr w:type="spellStart"/>
            <w:r w:rsidRPr="00CC0611">
              <w:rPr>
                <w:highlight w:val="yellow"/>
              </w:rPr>
              <w:t>cr_NG_DEREGISTRATION_ACCEPT</w:t>
            </w:r>
            <w:proofErr w:type="spellEnd"/>
            <w:r w:rsidRPr="00CC0611">
              <w:rPr>
                <w:highlight w:val="yellow"/>
              </w:rPr>
              <w:t>))</w:t>
            </w:r>
            <w:proofErr w:type="gramStart"/>
            <w:r w:rsidRPr="00CC0611">
              <w:rPr>
                <w:highlight w:val="yellow"/>
              </w:rPr>
              <w:t>);</w:t>
            </w:r>
            <w:proofErr w:type="gramEnd"/>
          </w:p>
          <w:p w14:paraId="4263FF41" w14:textId="77777777" w:rsidR="00973DF7" w:rsidRDefault="00973DF7" w:rsidP="00F4349B">
            <w:r>
              <w:t xml:space="preserve">      }</w:t>
            </w:r>
          </w:p>
          <w:p w14:paraId="11442BFF" w14:textId="77777777" w:rsidR="00973DF7" w:rsidRDefault="00973DF7" w:rsidP="00F4349B">
            <w:r>
              <w:t xml:space="preserve">    }</w:t>
            </w:r>
          </w:p>
          <w:p w14:paraId="7F587EC5" w14:textId="77777777" w:rsidR="00973DF7" w:rsidRDefault="00973DF7" w:rsidP="00F4349B">
            <w:r>
              <w:t xml:space="preserve">    //@siclog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104410F" w14:textId="77777777" w:rsidR="00973DF7" w:rsidRDefault="00973DF7" w:rsidP="00F4349B">
            <w:r>
              <w:t xml:space="preserve">    //SS releases the RRC connection</w:t>
            </w:r>
          </w:p>
          <w:p w14:paraId="1B4088BC" w14:textId="77777777" w:rsidR="00973DF7" w:rsidRDefault="00973DF7" w:rsidP="00F4349B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15CA5530" w14:textId="77777777" w:rsidR="00973DF7" w:rsidRDefault="00973DF7" w:rsidP="00F4349B">
            <w:r>
              <w:t xml:space="preserve">    //@siclog "Step 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E32DCF5" w14:textId="77777777" w:rsidR="00973DF7" w:rsidRDefault="00973DF7" w:rsidP="00F4349B">
            <w:r>
              <w:t xml:space="preserve">    //Check: Does the UE transmit an </w:t>
            </w:r>
            <w:proofErr w:type="spellStart"/>
            <w:r>
              <w:t>RRCSetupRequest</w:t>
            </w:r>
            <w:proofErr w:type="spellEnd"/>
            <w:r>
              <w:t xml:space="preserve"> message in the next 30sec?</w:t>
            </w:r>
          </w:p>
          <w:p w14:paraId="50535BE9" w14:textId="77777777" w:rsidR="00973DF7" w:rsidRDefault="00973DF7" w:rsidP="00F4349B">
            <w:r>
              <w:t xml:space="preserve">    //NOTE: This is an arbitrary value to wait for catching not allowed UE behaviour.</w:t>
            </w:r>
          </w:p>
          <w:p w14:paraId="28F9E4FB" w14:textId="77777777" w:rsidR="00973DF7" w:rsidRDefault="00973DF7" w:rsidP="00F4349B">
            <w:r>
              <w:t xml:space="preserve">    </w:t>
            </w:r>
            <w:proofErr w:type="spellStart"/>
            <w:r>
              <w:t>f_NR_CheckNoRRCSetupReq</w:t>
            </w:r>
            <w:proofErr w:type="spellEnd"/>
            <w:r>
              <w:t xml:space="preserve"> (nr_Cell1, 30.0</w:t>
            </w:r>
            <w:proofErr w:type="gramStart"/>
            <w:r>
              <w:t>);</w:t>
            </w:r>
            <w:proofErr w:type="gramEnd"/>
          </w:p>
          <w:p w14:paraId="15D23F90" w14:textId="77777777" w:rsidR="00973DF7" w:rsidRDefault="00973DF7" w:rsidP="00F4349B">
            <w:r>
              <w:t xml:space="preserve">  }</w:t>
            </w:r>
          </w:p>
        </w:tc>
      </w:tr>
    </w:tbl>
    <w:p w14:paraId="68B99950" w14:textId="77777777" w:rsidR="00973DF7" w:rsidRDefault="00973DF7" w:rsidP="00973DF7"/>
    <w:p w14:paraId="333B73B2" w14:textId="77777777" w:rsidR="00973DF7" w:rsidRDefault="00973DF7" w:rsidP="00973DF7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73DF7" w14:paraId="64A77D79" w14:textId="77777777" w:rsidTr="00F4349B">
        <w:tc>
          <w:tcPr>
            <w:tcW w:w="9855" w:type="dxa"/>
          </w:tcPr>
          <w:p w14:paraId="0AD24125" w14:textId="77777777" w:rsidR="00973DF7" w:rsidRDefault="00973DF7" w:rsidP="00F4349B">
            <w:r>
              <w:t xml:space="preserve">  function fl_TC_11_4_9_NR5GC_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3F19D4E0" w14:textId="77777777" w:rsidR="00973DF7" w:rsidRDefault="00973DF7" w:rsidP="00F4349B">
            <w:r>
              <w:t xml:space="preserve">  {</w:t>
            </w:r>
          </w:p>
          <w:p w14:paraId="5D086433" w14:textId="77777777" w:rsidR="00973DF7" w:rsidRDefault="00973DF7" w:rsidP="00F4349B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>;</w:t>
            </w:r>
            <w:proofErr w:type="gramEnd"/>
          </w:p>
          <w:p w14:paraId="25F8D5AA" w14:textId="77777777" w:rsidR="00973DF7" w:rsidRDefault="00973DF7" w:rsidP="00F4349B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5629AC21" w14:textId="77777777" w:rsidR="00973DF7" w:rsidRDefault="00973DF7" w:rsidP="00F4349B"/>
          <w:p w14:paraId="17BD51DF" w14:textId="77777777" w:rsidR="00973DF7" w:rsidRDefault="00973DF7" w:rsidP="00F4349B">
            <w:r>
              <w:t xml:space="preserve">         //@siclog "Step 12a3"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4FA905B" w14:textId="77777777" w:rsidR="00973DF7" w:rsidRDefault="00973DF7" w:rsidP="00F4349B">
            <w:r>
              <w:t xml:space="preserve">         //Stop Timer.</w:t>
            </w:r>
          </w:p>
          <w:p w14:paraId="2B80E3AD" w14:textId="77777777" w:rsidR="00973DF7" w:rsidRDefault="00973DF7" w:rsidP="00F4349B">
            <w:r>
              <w:t xml:space="preserve">         </w:t>
            </w:r>
            <w:proofErr w:type="spellStart"/>
            <w:r>
              <w:t>t_Detach.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0AAB3DEA" w14:textId="77777777" w:rsidR="00973DF7" w:rsidRDefault="00973DF7" w:rsidP="00F4349B">
            <w:r>
              <w:t xml:space="preserve">           }</w:t>
            </w:r>
          </w:p>
          <w:p w14:paraId="6672FA38" w14:textId="77777777" w:rsidR="00973DF7" w:rsidRDefault="00973DF7" w:rsidP="00F4349B"/>
          <w:p w14:paraId="63F629BB" w14:textId="77777777" w:rsidR="00973DF7" w:rsidRDefault="00973DF7" w:rsidP="00F4349B">
            <w:r>
              <w:t xml:space="preserve">      //@siclog "Step 12b1"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5ABE0A5" w14:textId="77777777" w:rsidR="00973DF7" w:rsidRDefault="00973DF7" w:rsidP="00F4349B">
            <w:r>
              <w:t xml:space="preserve">      //Timer expires.</w:t>
            </w:r>
          </w:p>
          <w:p w14:paraId="5DD6017E" w14:textId="77777777" w:rsidR="00973DF7" w:rsidRDefault="00973DF7" w:rsidP="00F4349B">
            <w:r>
              <w:t xml:space="preserve">      [] </w:t>
            </w:r>
            <w:proofErr w:type="spellStart"/>
            <w:r>
              <w:t>t_Detach.timeout</w:t>
            </w:r>
            <w:proofErr w:type="spellEnd"/>
            <w:r>
              <w:t xml:space="preserve"> {</w:t>
            </w:r>
          </w:p>
          <w:p w14:paraId="760419CF" w14:textId="77777777" w:rsidR="00973DF7" w:rsidRPr="00CC0611" w:rsidRDefault="00973DF7" w:rsidP="00F4349B">
            <w:pPr>
              <w:rPr>
                <w:highlight w:val="yellow"/>
              </w:rPr>
            </w:pPr>
            <w:r>
              <w:t xml:space="preserve">         </w:t>
            </w:r>
            <w:r w:rsidRPr="00CC0611">
              <w:rPr>
                <w:highlight w:val="yellow"/>
              </w:rPr>
              <w:t xml:space="preserve">//@siclog "Step 12b2" </w:t>
            </w:r>
            <w:proofErr w:type="spellStart"/>
            <w:r w:rsidRPr="00CC0611">
              <w:rPr>
                <w:highlight w:val="yellow"/>
              </w:rPr>
              <w:t>siclog</w:t>
            </w:r>
            <w:proofErr w:type="spellEnd"/>
            <w:r w:rsidRPr="00CC0611">
              <w:rPr>
                <w:highlight w:val="yellow"/>
              </w:rPr>
              <w:t>@</w:t>
            </w:r>
          </w:p>
          <w:p w14:paraId="165F0EA4" w14:textId="77777777" w:rsidR="00973DF7" w:rsidRPr="00CC0611" w:rsidRDefault="00973DF7" w:rsidP="00F4349B">
            <w:pPr>
              <w:rPr>
                <w:highlight w:val="yellow"/>
              </w:rPr>
            </w:pPr>
            <w:r w:rsidRPr="00CC0611">
              <w:rPr>
                <w:highlight w:val="yellow"/>
              </w:rPr>
              <w:t xml:space="preserve">         //Void</w:t>
            </w:r>
          </w:p>
          <w:p w14:paraId="57C1678B" w14:textId="77777777" w:rsidR="00973DF7" w:rsidRPr="00CC0611" w:rsidRDefault="00973DF7" w:rsidP="00F4349B">
            <w:pPr>
              <w:rPr>
                <w:highlight w:val="yellow"/>
              </w:rPr>
            </w:pPr>
            <w:r w:rsidRPr="00CC0611">
              <w:rPr>
                <w:highlight w:val="yellow"/>
              </w:rPr>
              <w:t xml:space="preserve">         //@siclog "Step 12b3" </w:t>
            </w:r>
            <w:proofErr w:type="spellStart"/>
            <w:r w:rsidRPr="00CC0611">
              <w:rPr>
                <w:highlight w:val="yellow"/>
              </w:rPr>
              <w:t>siclog</w:t>
            </w:r>
            <w:proofErr w:type="spellEnd"/>
            <w:r w:rsidRPr="00CC0611">
              <w:rPr>
                <w:highlight w:val="yellow"/>
              </w:rPr>
              <w:t>@</w:t>
            </w:r>
          </w:p>
          <w:p w14:paraId="31AE21A7" w14:textId="77777777" w:rsidR="00973DF7" w:rsidRDefault="00973DF7" w:rsidP="00F4349B">
            <w:r w:rsidRPr="00CC0611">
              <w:rPr>
                <w:highlight w:val="yellow"/>
              </w:rPr>
              <w:t xml:space="preserve">         //Void</w:t>
            </w:r>
          </w:p>
          <w:p w14:paraId="004DDB90" w14:textId="77777777" w:rsidR="00973DF7" w:rsidRDefault="00973DF7" w:rsidP="00F4349B">
            <w:r>
              <w:t xml:space="preserve">      }</w:t>
            </w:r>
          </w:p>
          <w:p w14:paraId="45ECD943" w14:textId="77777777" w:rsidR="00973DF7" w:rsidRDefault="00973DF7" w:rsidP="00F4349B">
            <w:r>
              <w:t xml:space="preserve">    }</w:t>
            </w:r>
          </w:p>
          <w:p w14:paraId="2A57B0CA" w14:textId="77777777" w:rsidR="00973DF7" w:rsidRDefault="00973DF7" w:rsidP="00F4349B">
            <w:r>
              <w:lastRenderedPageBreak/>
              <w:t xml:space="preserve">    //@siclog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1260842" w14:textId="77777777" w:rsidR="00973DF7" w:rsidRDefault="00973DF7" w:rsidP="00F4349B">
            <w:r>
              <w:t xml:space="preserve">    //SS releases the RRC connection</w:t>
            </w:r>
          </w:p>
          <w:p w14:paraId="2B177B68" w14:textId="77777777" w:rsidR="00973DF7" w:rsidRDefault="00973DF7" w:rsidP="00F4349B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3EE61DCC" w14:textId="77777777" w:rsidR="00973DF7" w:rsidRDefault="00973DF7" w:rsidP="00F4349B">
            <w:r>
              <w:t xml:space="preserve">    //@siclog "Step 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D11F85C" w14:textId="77777777" w:rsidR="00973DF7" w:rsidRDefault="00973DF7" w:rsidP="00F4349B">
            <w:r>
              <w:t xml:space="preserve">    //Check: Does the UE transmit an </w:t>
            </w:r>
            <w:proofErr w:type="spellStart"/>
            <w:r>
              <w:t>RRCSetupRequest</w:t>
            </w:r>
            <w:proofErr w:type="spellEnd"/>
            <w:r>
              <w:t xml:space="preserve"> message in the next 30sec?</w:t>
            </w:r>
          </w:p>
          <w:p w14:paraId="5571AA1A" w14:textId="77777777" w:rsidR="00973DF7" w:rsidRDefault="00973DF7" w:rsidP="00F4349B">
            <w:r>
              <w:t xml:space="preserve">    //NOTE: This is an arbitrary value to wait for catching not allowed UE behaviour.</w:t>
            </w:r>
          </w:p>
          <w:p w14:paraId="049788A2" w14:textId="77777777" w:rsidR="00973DF7" w:rsidRDefault="00973DF7" w:rsidP="00F4349B">
            <w:r>
              <w:t xml:space="preserve">    </w:t>
            </w:r>
            <w:proofErr w:type="spellStart"/>
            <w:r>
              <w:t>f_NR_CheckNoRRCSetupReq</w:t>
            </w:r>
            <w:proofErr w:type="spellEnd"/>
            <w:r>
              <w:t xml:space="preserve"> (nr_Cell1, 30.0</w:t>
            </w:r>
            <w:proofErr w:type="gramStart"/>
            <w:r>
              <w:t>);</w:t>
            </w:r>
            <w:proofErr w:type="gramEnd"/>
          </w:p>
          <w:p w14:paraId="44615284" w14:textId="77777777" w:rsidR="00973DF7" w:rsidRDefault="00973DF7" w:rsidP="00F4349B">
            <w:r>
              <w:t xml:space="preserve">  }</w:t>
            </w:r>
          </w:p>
        </w:tc>
      </w:tr>
      <w:bookmarkEnd w:id="11"/>
    </w:tbl>
    <w:p w14:paraId="74C33FDE" w14:textId="7BDBA7CB" w:rsidR="00A246F9" w:rsidRPr="00880A70" w:rsidRDefault="00A246F9" w:rsidP="00880A70"/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5476EE58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2" w:name="_Toc122434493"/>
      <w:bookmarkStart w:id="13" w:name="_Toc295288970"/>
      <w:bookmarkStart w:id="14" w:name="_Toc325725665"/>
      <w:bookmarkStart w:id="15" w:name="_Toc73717008"/>
      <w:r w:rsidRPr="00E5262B">
        <w:rPr>
          <w:b/>
          <w:bCs/>
        </w:rPr>
        <w:t xml:space="preserve">Branches </w:t>
      </w:r>
      <w:bookmarkEnd w:id="12"/>
      <w:bookmarkEnd w:id="13"/>
      <w:bookmarkEnd w:id="14"/>
      <w:r w:rsidRPr="00E5262B">
        <w:rPr>
          <w:b/>
          <w:bCs/>
        </w:rPr>
        <w:t>executed</w:t>
      </w:r>
      <w:bookmarkEnd w:id="15"/>
    </w:p>
    <w:p w14:paraId="77EF4639" w14:textId="5AAE4C65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6" w:name="_Toc122434494"/>
      <w:bookmarkStart w:id="17" w:name="_Toc295288971"/>
      <w:bookmarkStart w:id="18" w:name="_Toc325725666"/>
      <w:r w:rsidR="00410243" w:rsidRPr="00E5262B">
        <w:rPr>
          <w:rFonts w:cs="Arial"/>
        </w:rPr>
        <w:t>NR band n</w:t>
      </w:r>
      <w:r w:rsidR="006D5493">
        <w:rPr>
          <w:rFonts w:cs="Arial"/>
        </w:rPr>
        <w:t>41</w:t>
      </w:r>
      <w:r w:rsidR="00197836">
        <w:rPr>
          <w:rFonts w:cs="Arial"/>
        </w:rPr>
        <w:t xml:space="preserve"> </w:t>
      </w:r>
      <w:proofErr w:type="spellStart"/>
      <w:r w:rsidR="00197836">
        <w:rPr>
          <w:rFonts w:cs="Arial"/>
        </w:rPr>
        <w:t>uing</w:t>
      </w:r>
      <w:proofErr w:type="spellEnd"/>
      <w:r w:rsidR="00197836">
        <w:rPr>
          <w:rFonts w:cs="Arial"/>
        </w:rPr>
        <w:t xml:space="preserve"> NR ciphering nea2 and integrity algorithm nia2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73717009"/>
      <w:r w:rsidRPr="00E5262B">
        <w:rPr>
          <w:rFonts w:cs="Arial"/>
          <w:b/>
        </w:rPr>
        <w:t>Execution Log Files</w:t>
      </w:r>
      <w:bookmarkEnd w:id="16"/>
      <w:bookmarkEnd w:id="17"/>
      <w:bookmarkEnd w:id="18"/>
      <w:bookmarkEnd w:id="19"/>
    </w:p>
    <w:p w14:paraId="70223940" w14:textId="094C346B" w:rsidR="003A22C0" w:rsidRPr="00E5262B" w:rsidRDefault="006D5493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73717010"/>
      <w:bookmarkStart w:id="21" w:name="_Hlk70693363"/>
      <w:proofErr w:type="spellStart"/>
      <w:r w:rsidRPr="006D5493">
        <w:rPr>
          <w:rFonts w:cs="Arial"/>
          <w:b/>
        </w:rPr>
        <w:t>HiSilicon</w:t>
      </w:r>
      <w:proofErr w:type="spellEnd"/>
      <w:r w:rsidRPr="006D5493">
        <w:rPr>
          <w:rFonts w:cs="Arial"/>
          <w:b/>
        </w:rPr>
        <w:t xml:space="preserve"> Balong 5000</w:t>
      </w:r>
      <w:bookmarkEnd w:id="20"/>
    </w:p>
    <w:bookmarkEnd w:id="21"/>
    <w:p w14:paraId="6BFB4688" w14:textId="43FB1239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EB7284" w:rsidRPr="00EB7284">
        <w:rPr>
          <w:rFonts w:cs="Arial"/>
        </w:rPr>
        <w:t>HiSilicon</w:t>
      </w:r>
      <w:proofErr w:type="spellEnd"/>
      <w:r w:rsidR="00EB7284" w:rsidRPr="00EB7284">
        <w:rPr>
          <w:rFonts w:cs="Arial"/>
        </w:rPr>
        <w:t xml:space="preserve"> Balong 5000</w:t>
      </w:r>
      <w:r w:rsidR="00EB7284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349D304F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11_4_</w:t>
      </w:r>
      <w:r w:rsidR="00A00D79">
        <w:rPr>
          <w:rFonts w:cs="Arial"/>
        </w:rPr>
        <w:t>9</w:t>
      </w:r>
      <w:r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48A404D9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</w:t>
      </w:r>
      <w:r w:rsidR="00197836">
        <w:rPr>
          <w:rFonts w:cs="Arial"/>
        </w:rPr>
        <w:t>_</w:t>
      </w:r>
      <w:r w:rsidR="00A00D79">
        <w:rPr>
          <w:rFonts w:cs="Arial"/>
        </w:rPr>
        <w:t>9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6C668AA9" w14:textId="62917F72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73717011"/>
      <w:r w:rsidRPr="00E5262B">
        <w:rPr>
          <w:rFonts w:cs="Arial"/>
          <w:b/>
        </w:rPr>
        <w:t>References</w:t>
      </w:r>
      <w:bookmarkEnd w:id="22"/>
      <w:bookmarkEnd w:id="23"/>
      <w:bookmarkEnd w:id="24"/>
      <w:bookmarkEnd w:id="25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086916BB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</w:t>
            </w:r>
            <w:proofErr w:type="gramStart"/>
            <w:r w:rsidRPr="00E5262B">
              <w:rPr>
                <w:rFonts w:cs="Arial"/>
                <w:b/>
                <w:sz w:val="18"/>
              </w:rPr>
              <w:t>210</w:t>
            </w:r>
            <w:r w:rsidR="00197836">
              <w:rPr>
                <w:rFonts w:cs="Arial"/>
                <w:b/>
                <w:sz w:val="18"/>
              </w:rPr>
              <w:t>8</w:t>
            </w:r>
            <w:r w:rsidR="00A00D79">
              <w:rPr>
                <w:rFonts w:cs="Arial"/>
                <w:b/>
                <w:sz w:val="18"/>
              </w:rPr>
              <w:t>13</w:t>
            </w:r>
            <w:r w:rsidRPr="00E5262B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E5262B">
              <w:rPr>
                <w:rFonts w:cs="Arial"/>
                <w:bCs/>
                <w:sz w:val="18"/>
              </w:rPr>
              <w:t xml:space="preserve"> </w:t>
            </w:r>
            <w:r w:rsidR="00410243" w:rsidRPr="00E5262B">
              <w:rPr>
                <w:rFonts w:cs="Arial"/>
                <w:bCs/>
                <w:sz w:val="18"/>
              </w:rPr>
              <w:t>NR5GC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EB7284">
              <w:rPr>
                <w:rFonts w:cs="Arial"/>
                <w:bCs/>
                <w:sz w:val="18"/>
              </w:rPr>
              <w:t xml:space="preserve">NR5GC multilayer </w:t>
            </w:r>
            <w:r w:rsidR="006D5493">
              <w:rPr>
                <w:rFonts w:cs="Arial"/>
                <w:bCs/>
                <w:sz w:val="18"/>
              </w:rPr>
              <w:t xml:space="preserve">test case </w:t>
            </w:r>
            <w:r w:rsidR="00EB7284">
              <w:rPr>
                <w:rFonts w:cs="Arial"/>
                <w:bCs/>
                <w:sz w:val="18"/>
              </w:rPr>
              <w:t>11.4.</w:t>
            </w:r>
            <w:r w:rsidR="00A00D79">
              <w:rPr>
                <w:rFonts w:cs="Arial"/>
                <w:bCs/>
                <w:sz w:val="18"/>
              </w:rPr>
              <w:t>9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1AA008" w14:textId="77777777" w:rsidR="00D667AD" w:rsidRDefault="00D667AD">
      <w:r>
        <w:separator/>
      </w:r>
    </w:p>
  </w:endnote>
  <w:endnote w:type="continuationSeparator" w:id="0">
    <w:p w14:paraId="3E7A65E0" w14:textId="77777777" w:rsidR="00D667AD" w:rsidRDefault="00D66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A79FA8" w14:textId="77777777" w:rsidR="00D667AD" w:rsidRDefault="00D667AD">
      <w:r>
        <w:separator/>
      </w:r>
    </w:p>
  </w:footnote>
  <w:footnote w:type="continuationSeparator" w:id="0">
    <w:p w14:paraId="09F30371" w14:textId="77777777" w:rsidR="00D667AD" w:rsidRDefault="00D667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3"/>
  </w:num>
  <w:num w:numId="4">
    <w:abstractNumId w:val="3"/>
  </w:num>
  <w:num w:numId="5">
    <w:abstractNumId w:val="8"/>
  </w:num>
  <w:num w:numId="6">
    <w:abstractNumId w:val="18"/>
  </w:num>
  <w:num w:numId="7">
    <w:abstractNumId w:val="25"/>
  </w:num>
  <w:num w:numId="8">
    <w:abstractNumId w:val="4"/>
  </w:num>
  <w:num w:numId="9">
    <w:abstractNumId w:val="13"/>
  </w:num>
  <w:num w:numId="10">
    <w:abstractNumId w:val="17"/>
  </w:num>
  <w:num w:numId="11">
    <w:abstractNumId w:val="6"/>
  </w:num>
  <w:num w:numId="12">
    <w:abstractNumId w:val="24"/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</w:num>
  <w:num w:numId="17">
    <w:abstractNumId w:val="16"/>
  </w:num>
  <w:num w:numId="18">
    <w:abstractNumId w:val="22"/>
  </w:num>
  <w:num w:numId="19">
    <w:abstractNumId w:val="7"/>
  </w:num>
  <w:num w:numId="20">
    <w:abstractNumId w:val="21"/>
  </w:num>
  <w:num w:numId="21">
    <w:abstractNumId w:val="20"/>
  </w:num>
  <w:num w:numId="22">
    <w:abstractNumId w:val="14"/>
  </w:num>
  <w:num w:numId="23">
    <w:abstractNumId w:val="0"/>
  </w:num>
  <w:num w:numId="24">
    <w:abstractNumId w:val="19"/>
  </w:num>
  <w:num w:numId="25">
    <w:abstractNumId w:val="2"/>
  </w:num>
  <w:num w:numId="26">
    <w:abstractNumId w:val="10"/>
  </w:num>
  <w:num w:numId="27">
    <w:abstractNumId w:val="15"/>
  </w:num>
  <w:num w:numId="28">
    <w:abstractNumId w:val="23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A6394"/>
    <w:rsid w:val="000B7FED"/>
    <w:rsid w:val="000C038A"/>
    <w:rsid w:val="000C6598"/>
    <w:rsid w:val="000D44B3"/>
    <w:rsid w:val="000D5761"/>
    <w:rsid w:val="000E19F3"/>
    <w:rsid w:val="0011784F"/>
    <w:rsid w:val="00134C93"/>
    <w:rsid w:val="00145D43"/>
    <w:rsid w:val="0016415E"/>
    <w:rsid w:val="00164E77"/>
    <w:rsid w:val="001802CC"/>
    <w:rsid w:val="00192C46"/>
    <w:rsid w:val="00197836"/>
    <w:rsid w:val="001A08B3"/>
    <w:rsid w:val="001A09A3"/>
    <w:rsid w:val="001A433F"/>
    <w:rsid w:val="001A7B60"/>
    <w:rsid w:val="001B52F0"/>
    <w:rsid w:val="001B7A65"/>
    <w:rsid w:val="001E41F3"/>
    <w:rsid w:val="001E623D"/>
    <w:rsid w:val="002118AB"/>
    <w:rsid w:val="002160BA"/>
    <w:rsid w:val="00221CC9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8336E"/>
    <w:rsid w:val="00397B87"/>
    <w:rsid w:val="003A22C0"/>
    <w:rsid w:val="003A3CA7"/>
    <w:rsid w:val="003C366D"/>
    <w:rsid w:val="003E1A36"/>
    <w:rsid w:val="00407755"/>
    <w:rsid w:val="00410243"/>
    <w:rsid w:val="00410371"/>
    <w:rsid w:val="004242F1"/>
    <w:rsid w:val="00440B41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580D"/>
    <w:rsid w:val="00547111"/>
    <w:rsid w:val="0058002B"/>
    <w:rsid w:val="00584C3F"/>
    <w:rsid w:val="00587E49"/>
    <w:rsid w:val="00592D74"/>
    <w:rsid w:val="005B7025"/>
    <w:rsid w:val="005C1392"/>
    <w:rsid w:val="005D1D23"/>
    <w:rsid w:val="005E2C44"/>
    <w:rsid w:val="005F5C18"/>
    <w:rsid w:val="00621188"/>
    <w:rsid w:val="006257ED"/>
    <w:rsid w:val="0065087A"/>
    <w:rsid w:val="00665C47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4594D"/>
    <w:rsid w:val="00764917"/>
    <w:rsid w:val="00792342"/>
    <w:rsid w:val="007977A8"/>
    <w:rsid w:val="007B40DD"/>
    <w:rsid w:val="007B512A"/>
    <w:rsid w:val="007C2097"/>
    <w:rsid w:val="007D3BB0"/>
    <w:rsid w:val="007D6A07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0A70"/>
    <w:rsid w:val="008863B9"/>
    <w:rsid w:val="008A45A6"/>
    <w:rsid w:val="008D0181"/>
    <w:rsid w:val="008F3789"/>
    <w:rsid w:val="008F686C"/>
    <w:rsid w:val="009148DE"/>
    <w:rsid w:val="009158F1"/>
    <w:rsid w:val="00937A5E"/>
    <w:rsid w:val="00941E30"/>
    <w:rsid w:val="00973DF7"/>
    <w:rsid w:val="009777D9"/>
    <w:rsid w:val="00983B17"/>
    <w:rsid w:val="00991B88"/>
    <w:rsid w:val="009A5753"/>
    <w:rsid w:val="009A579D"/>
    <w:rsid w:val="009A7DA8"/>
    <w:rsid w:val="009B0C3B"/>
    <w:rsid w:val="009C3ADF"/>
    <w:rsid w:val="009C6699"/>
    <w:rsid w:val="009E3297"/>
    <w:rsid w:val="009E3609"/>
    <w:rsid w:val="009F734F"/>
    <w:rsid w:val="00A00D79"/>
    <w:rsid w:val="00A1055C"/>
    <w:rsid w:val="00A246B6"/>
    <w:rsid w:val="00A246F9"/>
    <w:rsid w:val="00A2484A"/>
    <w:rsid w:val="00A32967"/>
    <w:rsid w:val="00A42A90"/>
    <w:rsid w:val="00A47E70"/>
    <w:rsid w:val="00A50CF0"/>
    <w:rsid w:val="00A7671C"/>
    <w:rsid w:val="00AA2CBC"/>
    <w:rsid w:val="00AC5820"/>
    <w:rsid w:val="00AD1CD8"/>
    <w:rsid w:val="00AE20F6"/>
    <w:rsid w:val="00B215AA"/>
    <w:rsid w:val="00B258BB"/>
    <w:rsid w:val="00B31A96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F0B71"/>
    <w:rsid w:val="00C14E45"/>
    <w:rsid w:val="00C161C2"/>
    <w:rsid w:val="00C462F9"/>
    <w:rsid w:val="00C66BA2"/>
    <w:rsid w:val="00C95985"/>
    <w:rsid w:val="00CA5466"/>
    <w:rsid w:val="00CA5C3D"/>
    <w:rsid w:val="00CC5026"/>
    <w:rsid w:val="00CC68D0"/>
    <w:rsid w:val="00D03794"/>
    <w:rsid w:val="00D03F9A"/>
    <w:rsid w:val="00D06D51"/>
    <w:rsid w:val="00D24991"/>
    <w:rsid w:val="00D370A7"/>
    <w:rsid w:val="00D50255"/>
    <w:rsid w:val="00D55207"/>
    <w:rsid w:val="00D66520"/>
    <w:rsid w:val="00D667AD"/>
    <w:rsid w:val="00D93FE3"/>
    <w:rsid w:val="00DE34CF"/>
    <w:rsid w:val="00DE7626"/>
    <w:rsid w:val="00E13F3D"/>
    <w:rsid w:val="00E16199"/>
    <w:rsid w:val="00E259B2"/>
    <w:rsid w:val="00E34898"/>
    <w:rsid w:val="00E5262B"/>
    <w:rsid w:val="00E53A3C"/>
    <w:rsid w:val="00E621E8"/>
    <w:rsid w:val="00E97E50"/>
    <w:rsid w:val="00E97E58"/>
    <w:rsid w:val="00EB09B7"/>
    <w:rsid w:val="00EB25F5"/>
    <w:rsid w:val="00EB708F"/>
    <w:rsid w:val="00EB7284"/>
    <w:rsid w:val="00EE167D"/>
    <w:rsid w:val="00EE7D7C"/>
    <w:rsid w:val="00F25D98"/>
    <w:rsid w:val="00F300FB"/>
    <w:rsid w:val="00F43211"/>
    <w:rsid w:val="00F46074"/>
    <w:rsid w:val="00F71D49"/>
    <w:rsid w:val="00F7349C"/>
    <w:rsid w:val="00FB2BB4"/>
    <w:rsid w:val="00FB6386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620</TotalTime>
  <Pages>9</Pages>
  <Words>1807</Words>
  <Characters>10302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12085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54</cp:revision>
  <cp:lastPrinted>1900-01-01T00:00:00Z</cp:lastPrinted>
  <dcterms:created xsi:type="dcterms:W3CDTF">2020-12-08T10:56:00Z</dcterms:created>
  <dcterms:modified xsi:type="dcterms:W3CDTF">2021-08-02T15:52:00Z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