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B9F" w:rsidRDefault="00996B9F" w:rsidP="00996B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R5s210795</w:t>
      </w:r>
      <w:r>
        <w:rPr>
          <w:b/>
          <w:i/>
          <w:noProof/>
          <w:sz w:val="28"/>
        </w:rPr>
        <w:fldChar w:fldCharType="end"/>
      </w:r>
    </w:p>
    <w:p w:rsidR="00996B9F" w:rsidRDefault="00996B9F" w:rsidP="00996B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B9F" w:rsidTr="00500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6B9F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B9F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142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6B9F" w:rsidRPr="00410371" w:rsidRDefault="00996B9F" w:rsidP="00500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B9F" w:rsidRDefault="00996B9F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6B9F" w:rsidRPr="00410371" w:rsidRDefault="00996B9F" w:rsidP="00500D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B9F" w:rsidRDefault="00996B9F" w:rsidP="00500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6B9F" w:rsidRPr="00410371" w:rsidRDefault="00996B9F" w:rsidP="00500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6B9F" w:rsidRDefault="00996B9F" w:rsidP="00500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6B9F" w:rsidRPr="00410371" w:rsidRDefault="00996B9F" w:rsidP="00500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996B9F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996B9F" w:rsidTr="00500D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6B9F" w:rsidRPr="00F25D98" w:rsidRDefault="00996B9F" w:rsidP="00500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6B9F" w:rsidTr="00500DD9">
        <w:tc>
          <w:tcPr>
            <w:tcW w:w="9641" w:type="dxa"/>
            <w:gridSpan w:val="9"/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6B9F" w:rsidRDefault="00996B9F" w:rsidP="00996B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B9F" w:rsidTr="00500DD9">
        <w:tc>
          <w:tcPr>
            <w:tcW w:w="2835" w:type="dxa"/>
          </w:tcPr>
          <w:p w:rsidR="00996B9F" w:rsidRDefault="00996B9F" w:rsidP="00500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6B9F" w:rsidRDefault="00996B9F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B9F" w:rsidRDefault="00996B9F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6B9F" w:rsidRDefault="00996B9F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B9F" w:rsidRDefault="00996B9F" w:rsidP="00500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6B9F" w:rsidRDefault="00996B9F" w:rsidP="00996B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6B9F" w:rsidTr="00500DD9">
        <w:tc>
          <w:tcPr>
            <w:tcW w:w="9640" w:type="dxa"/>
            <w:gridSpan w:val="11"/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8.1.1.2a (TDD mode)</w:t>
            </w:r>
            <w:r>
              <w:fldChar w:fldCharType="end"/>
            </w: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LTE_extDRX-UEConTest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6B9F" w:rsidRDefault="00996B9F" w:rsidP="00500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2021-07-23</w:t>
            </w:r>
            <w:r>
              <w:rPr>
                <w:noProof/>
              </w:rPr>
              <w:fldChar w:fldCharType="end"/>
            </w: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6B9F" w:rsidRDefault="00996B9F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6B9F" w:rsidRDefault="00996B9F" w:rsidP="00500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B9F" w:rsidRDefault="00996B9F" w:rsidP="00500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96B9F" w:rsidTr="00500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6B9F" w:rsidRDefault="00996B9F" w:rsidP="00500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6B9F" w:rsidRDefault="00996B9F" w:rsidP="00500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6B9F" w:rsidRPr="007C2097" w:rsidRDefault="00996B9F" w:rsidP="00500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6B9F" w:rsidTr="00500DD9">
        <w:tc>
          <w:tcPr>
            <w:tcW w:w="1843" w:type="dxa"/>
          </w:tcPr>
          <w:p w:rsidR="00996B9F" w:rsidRDefault="00996B9F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6B9F" w:rsidRDefault="00996B9F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>
              <w:t>In step 15, TDD</w:t>
            </w:r>
            <w:r w:rsidRPr="00B94084">
              <w:t xml:space="preserve"> subframe numbers </w:t>
            </w:r>
            <w:r>
              <w:t xml:space="preserve">should be 1 </w:t>
            </w:r>
            <w:r w:rsidRPr="00B94084">
              <w:t xml:space="preserve">associated with PRACH Config Index </w:t>
            </w:r>
            <w:r>
              <w:t>51</w:t>
            </w:r>
            <w:r w:rsidRPr="00B94084">
              <w:t xml:space="preserve"> according to TS 36.211 table 5.7.1-2</w:t>
            </w:r>
            <w:r>
              <w:t>. But current TDD</w:t>
            </w:r>
            <w:r w:rsidRPr="00B94084">
              <w:t xml:space="preserve"> subframe numbers </w:t>
            </w:r>
            <w:r>
              <w:t xml:space="preserve">is 7 </w:t>
            </w:r>
            <w:r w:rsidRPr="00B94084">
              <w:t>associated with</w:t>
            </w:r>
            <w:r>
              <w:t xml:space="preserve"> </w:t>
            </w:r>
            <w:r w:rsidRPr="00B94084">
              <w:t>PRACH Config Index</w:t>
            </w:r>
            <w:r>
              <w:t xml:space="preserve"> 51 </w:t>
            </w:r>
            <w:r w:rsidRPr="00C005FF">
              <w:rPr>
                <w:rFonts w:hint="eastAsia"/>
                <w:lang w:eastAsia="zh-CN"/>
              </w:rPr>
              <w:t>r</w:t>
            </w:r>
            <w:r w:rsidRPr="00C005FF">
              <w:t xml:space="preserve">andom access </w:t>
            </w:r>
            <w:r w:rsidRPr="00C005FF">
              <w:rPr>
                <w:rFonts w:hint="eastAsia"/>
                <w:lang w:eastAsia="zh-CN"/>
              </w:rPr>
              <w:t xml:space="preserve">configurations </w:t>
            </w:r>
            <w:r w:rsidRPr="00C005FF">
              <w:t>for preamble</w:t>
            </w:r>
            <w:r>
              <w:t>.</w:t>
            </w: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</w:pPr>
            <w:r>
              <w:t>Change TDD</w:t>
            </w:r>
            <w:r w:rsidRPr="00B94084">
              <w:t xml:space="preserve"> subframe numbers</w:t>
            </w:r>
            <w:r w:rsidRPr="006D22C0">
              <w:t xml:space="preserve"> </w:t>
            </w:r>
            <w:r>
              <w:t xml:space="preserve">in </w:t>
            </w:r>
            <w:r w:rsidRPr="00C005FF">
              <w:rPr>
                <w:rFonts w:hint="eastAsia"/>
                <w:lang w:eastAsia="zh-CN"/>
              </w:rPr>
              <w:t>r</w:t>
            </w:r>
            <w:r w:rsidRPr="00C005FF">
              <w:t xml:space="preserve">andom access </w:t>
            </w:r>
            <w:r w:rsidRPr="00C005FF">
              <w:rPr>
                <w:rFonts w:hint="eastAsia"/>
                <w:lang w:eastAsia="zh-CN"/>
              </w:rPr>
              <w:t xml:space="preserve">configurations </w:t>
            </w:r>
            <w:r w:rsidRPr="00C005FF">
              <w:t xml:space="preserve">for preamble </w:t>
            </w:r>
            <w:r>
              <w:rPr>
                <w:color w:val="000000"/>
              </w:rPr>
              <w:t>in step 15</w:t>
            </w:r>
            <w:r>
              <w:t>.</w:t>
            </w: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 w:rsidRPr="0075790F">
              <w:rPr>
                <w:noProof/>
              </w:rPr>
              <w:t>A conformant UE will fail the test case</w:t>
            </w:r>
            <w:r>
              <w:rPr>
                <w:noProof/>
              </w:rPr>
              <w:t>.</w:t>
            </w:r>
          </w:p>
        </w:tc>
      </w:tr>
      <w:tr w:rsidR="00996B9F" w:rsidTr="00500DD9">
        <w:tc>
          <w:tcPr>
            <w:tcW w:w="2694" w:type="dxa"/>
            <w:gridSpan w:val="2"/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8.1.1.2a</w:t>
            </w: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6B9F" w:rsidRDefault="00996B9F" w:rsidP="0099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6B9F" w:rsidRDefault="00996B9F" w:rsidP="0099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6B9F" w:rsidRDefault="00996B9F" w:rsidP="0099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B9F" w:rsidRDefault="00996B9F" w:rsidP="00996B9F">
            <w:pPr>
              <w:pStyle w:val="CRCoverPage"/>
              <w:spacing w:after="0"/>
              <w:rPr>
                <w:noProof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6B9F" w:rsidRPr="008863B9" w:rsidTr="00500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6B9F" w:rsidRPr="008863B9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6B9F" w:rsidRPr="008863B9" w:rsidRDefault="00996B9F" w:rsidP="0099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6B9F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B9F" w:rsidRDefault="00996B9F" w:rsidP="0099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B9F" w:rsidRDefault="00996B9F" w:rsidP="0099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F05D6" w:rsidRDefault="005F05D6" w:rsidP="005F05D6">
      <w:bookmarkStart w:id="0" w:name="_GoBack"/>
      <w:bookmarkEnd w:id="0"/>
    </w:p>
    <w:p w:rsidR="005F05D6" w:rsidRDefault="005F05D6" w:rsidP="005F05D6"/>
    <w:p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31029174"/>
      <w:r w:rsidRPr="00854C55">
        <w:rPr>
          <w:b/>
        </w:rPr>
        <w:t>Corrections required</w:t>
      </w:r>
      <w:bookmarkEnd w:id="1"/>
      <w:bookmarkEnd w:id="2"/>
      <w:bookmarkEnd w:id="3"/>
    </w:p>
    <w:p w:rsidR="005F05D6" w:rsidRDefault="005F05D6" w:rsidP="005F05D6"/>
    <w:p w:rsidR="005F05D6" w:rsidRDefault="00A9432A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</w:t>
      </w:r>
      <w:r w:rsidR="005F05D6">
        <w:rPr>
          <w:rFonts w:ascii="Arial" w:hAnsi="Arial" w:cs="Arial"/>
          <w:sz w:val="28"/>
          <w:szCs w:val="28"/>
        </w:rPr>
        <w:t>.1 Change 1</w:t>
      </w:r>
    </w:p>
    <w:p w:rsidR="005F05D6" w:rsidRPr="00E751F5" w:rsidRDefault="005F05D6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:rsidTr="006167D0">
        <w:trPr>
          <w:trHeight w:val="447"/>
        </w:trPr>
        <w:tc>
          <w:tcPr>
            <w:tcW w:w="1985" w:type="dxa"/>
          </w:tcPr>
          <w:p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F05D6" w:rsidRPr="00A9432A" w:rsidRDefault="00F53201" w:rsidP="006167D0">
            <w:pPr>
              <w:spacing w:after="0"/>
              <w:rPr>
                <w:rFonts w:ascii="Arial" w:hAnsi="Arial" w:cs="Arial"/>
                <w:noProof/>
              </w:rPr>
            </w:pPr>
            <w:r w:rsidRPr="00A9432A">
              <w:rPr>
                <w:rFonts w:ascii="Arial" w:hAnsi="Arial" w:cs="Arial"/>
                <w:noProof/>
              </w:rPr>
              <w:t>testca</w:t>
            </w:r>
            <w:r w:rsidR="00E02FF4" w:rsidRPr="00A9432A">
              <w:rPr>
                <w:rFonts w:ascii="Arial" w:hAnsi="Arial" w:cs="Arial"/>
                <w:noProof/>
              </w:rPr>
              <w:t>se</w:t>
            </w:r>
            <w:r w:rsidRPr="00A9432A">
              <w:rPr>
                <w:rFonts w:ascii="Arial" w:hAnsi="Arial" w:cs="Arial"/>
                <w:noProof/>
              </w:rPr>
              <w:t xml:space="preserve"> </w:t>
            </w:r>
            <w:r w:rsidR="00E02FF4" w:rsidRPr="00A9432A">
              <w:rPr>
                <w:rFonts w:ascii="Arial" w:hAnsi="Arial" w:cs="Arial"/>
                <w:noProof/>
              </w:rPr>
              <w:t xml:space="preserve">f_TC_8_1_1_2a_EUTRA () </w:t>
            </w:r>
          </w:p>
        </w:tc>
      </w:tr>
      <w:tr w:rsidR="005F05D6" w:rsidRPr="00E751F5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A9432A" w:rsidRDefault="00A9432A" w:rsidP="009246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A9432A">
              <w:rPr>
                <w:rFonts w:ascii="Arial" w:hAnsi="Arial" w:cs="Arial"/>
              </w:rPr>
              <w:t xml:space="preserve">In step 15, TDD subframe numbers should be 1 associated with PRACH Config Index 51 according to TS 36.211 table 5.7.1-2. But current TDD subframe numbers is 7 associated with PRACH Config Index 51 </w:t>
            </w:r>
            <w:r w:rsidRPr="00A9432A">
              <w:rPr>
                <w:rFonts w:ascii="Arial" w:hAnsi="Arial" w:cs="Arial"/>
                <w:lang w:eastAsia="zh-CN"/>
              </w:rPr>
              <w:t>r</w:t>
            </w:r>
            <w:r w:rsidRPr="00A9432A">
              <w:rPr>
                <w:rFonts w:ascii="Arial" w:hAnsi="Arial" w:cs="Arial"/>
              </w:rPr>
              <w:t xml:space="preserve">andom access </w:t>
            </w:r>
            <w:r w:rsidRPr="00A9432A">
              <w:rPr>
                <w:rFonts w:ascii="Arial" w:hAnsi="Arial" w:cs="Arial"/>
                <w:lang w:eastAsia="zh-CN"/>
              </w:rPr>
              <w:t xml:space="preserve">configurations </w:t>
            </w:r>
            <w:r w:rsidRPr="00A9432A">
              <w:rPr>
                <w:rFonts w:ascii="Arial" w:hAnsi="Arial" w:cs="Arial"/>
              </w:rPr>
              <w:t>for preamble.</w:t>
            </w:r>
          </w:p>
        </w:tc>
      </w:tr>
      <w:tr w:rsidR="005F05D6" w:rsidRPr="00E751F5" w:rsidTr="006167D0">
        <w:tc>
          <w:tcPr>
            <w:tcW w:w="1985" w:type="dxa"/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F05D6" w:rsidRPr="00A9432A" w:rsidRDefault="00A9432A" w:rsidP="002F034E">
            <w:pPr>
              <w:pStyle w:val="CRCoverPage"/>
              <w:spacing w:after="0"/>
              <w:rPr>
                <w:rFonts w:cs="Arial"/>
                <w:noProof/>
              </w:rPr>
            </w:pPr>
            <w:r w:rsidRPr="00A9432A">
              <w:rPr>
                <w:rFonts w:cs="Arial"/>
              </w:rPr>
              <w:t xml:space="preserve">Change TDD subframe numbers in </w:t>
            </w:r>
            <w:r w:rsidRPr="00A9432A">
              <w:rPr>
                <w:rFonts w:cs="Arial"/>
                <w:lang w:eastAsia="zh-CN"/>
              </w:rPr>
              <w:t>r</w:t>
            </w:r>
            <w:r w:rsidRPr="00A9432A">
              <w:rPr>
                <w:rFonts w:cs="Arial"/>
              </w:rPr>
              <w:t xml:space="preserve">andom access </w:t>
            </w:r>
            <w:r w:rsidRPr="00A9432A">
              <w:rPr>
                <w:rFonts w:cs="Arial"/>
                <w:lang w:eastAsia="zh-CN"/>
              </w:rPr>
              <w:t xml:space="preserve">configurations </w:t>
            </w:r>
            <w:r w:rsidRPr="00A9432A">
              <w:rPr>
                <w:rFonts w:cs="Arial"/>
              </w:rPr>
              <w:t xml:space="preserve">for preamble </w:t>
            </w:r>
            <w:r w:rsidRPr="00A9432A">
              <w:rPr>
                <w:rFonts w:cs="Arial"/>
                <w:color w:val="000000"/>
              </w:rPr>
              <w:t>in step 15</w:t>
            </w:r>
            <w:r w:rsidRPr="00A9432A">
              <w:rPr>
                <w:rFonts w:cs="Arial"/>
              </w:rPr>
              <w:t>.</w:t>
            </w:r>
          </w:p>
        </w:tc>
      </w:tr>
      <w:tr w:rsidR="005F05D6" w:rsidRPr="00E751F5" w:rsidTr="006167D0">
        <w:tc>
          <w:tcPr>
            <w:tcW w:w="1985" w:type="dxa"/>
            <w:tcBorders>
              <w:bottom w:val="single" w:sz="4" w:space="0" w:color="auto"/>
            </w:tcBorders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A9432A" w:rsidRDefault="00E02FF4" w:rsidP="002F034E">
            <w:pPr>
              <w:spacing w:after="0"/>
              <w:rPr>
                <w:rFonts w:ascii="Arial" w:hAnsi="Arial" w:cs="Arial"/>
              </w:rPr>
            </w:pPr>
            <w:r w:rsidRPr="00A9432A">
              <w:rPr>
                <w:rFonts w:ascii="Arial" w:hAnsi="Arial" w:cs="Arial"/>
                <w:noProof/>
              </w:rPr>
              <w:t>ATS_LTE_A_PRO\8_1\RRC_Paging_eDRX.ttcn</w:t>
            </w:r>
          </w:p>
        </w:tc>
      </w:tr>
      <w:tr w:rsidR="005F05D6" w:rsidRPr="00E751F5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D3C1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B92CD9" w:rsidRDefault="005F05D6" w:rsidP="006167D0">
            <w:pPr>
              <w:rPr>
                <w:rFonts w:ascii="Arial" w:hAnsi="Arial"/>
                <w:highlight w:val="red"/>
              </w:rPr>
            </w:pPr>
          </w:p>
        </w:tc>
      </w:tr>
    </w:tbl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:rsidR="00E02FF4" w:rsidRDefault="00E02FF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function f_TC_8_1_1_2a_EUTRA 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( )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 xml:space="preserve"> runs on EUTRA_PTC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{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:rsid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//@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"Step 15"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@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//The SS sets eDRX-Allowed-r13 IE to true in SystemInformationBlockType1 and changes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changes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prach-ConfigIndex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in SystemInformationBlockType2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SS to enable report of PRACH preamble reception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f_EUTRA_SS_ConfigRachPreambleIndMode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tsc_L1Mac_IndicationMode_Enable);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//Change the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config index in system information.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FDD) {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3, true); /* @sic R5s170923 ch.6 sic@ */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v_SubFrameNum_FDD_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 :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= 1; // FDD subframe number associated with PRACH Config Index 3 according to TS 36.211 table 5.7.1-2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else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TDD) {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51, true); /* @sic R5s170923 ch.6 sic@ */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highlight w:val="green"/>
          <w:lang w:eastAsia="en-GB"/>
        </w:rPr>
        <w:t>v_SubFrameNum_</w:t>
      </w:r>
      <w:proofErr w:type="gramStart"/>
      <w:r w:rsidRPr="00E02FF4">
        <w:rPr>
          <w:rFonts w:ascii="Arial" w:hAnsi="Arial"/>
          <w:sz w:val="18"/>
          <w:szCs w:val="18"/>
          <w:highlight w:val="green"/>
          <w:lang w:eastAsia="en-GB"/>
        </w:rPr>
        <w:t>TDD</w:t>
      </w:r>
      <w:proofErr w:type="spellEnd"/>
      <w:r w:rsidRPr="00E02FF4">
        <w:rPr>
          <w:rFonts w:ascii="Arial" w:hAnsi="Arial"/>
          <w:sz w:val="18"/>
          <w:szCs w:val="18"/>
          <w:highlight w:val="green"/>
          <w:lang w:eastAsia="en-GB"/>
        </w:rPr>
        <w:t xml:space="preserve"> :</w:t>
      </w:r>
      <w:proofErr w:type="gramEnd"/>
      <w:r w:rsidRPr="00E02FF4">
        <w:rPr>
          <w:rFonts w:ascii="Arial" w:hAnsi="Arial"/>
          <w:sz w:val="18"/>
          <w:szCs w:val="18"/>
          <w:highlight w:val="green"/>
          <w:lang w:eastAsia="en-GB"/>
        </w:rPr>
        <w:t>= 7</w:t>
      </w:r>
      <w:r w:rsidRPr="00E02FF4">
        <w:rPr>
          <w:rFonts w:ascii="Arial" w:hAnsi="Arial"/>
          <w:sz w:val="18"/>
          <w:szCs w:val="18"/>
          <w:lang w:eastAsia="en-GB"/>
        </w:rPr>
        <w:t>; // in @sic R5s110197 sic@ indicated as associated with default PRACH Config Index 51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f_Set_SIB1_eDRXAllowed(eutra_Cell1); //SIB1 set to include eDRX-Allowed-r13 IE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PRACH at SS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f_EUTRA_SS_CommonCellConfig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1,  /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* @sic R5s170923 ch.5 sic@ */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cas_CellConfig_UpdatePRACH_Info_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REQ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eutra_Cell1,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cs_TimingInfo_Now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,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f_EUTRA_CellInfo_GetPrach_Config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(eutra_Cell1),</w:t>
      </w:r>
    </w:p>
    <w:p w:rsidR="00F842D4" w:rsidRPr="00F842D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f_EUTRA_SS_InitialisePRACH_Config_v1310(eutra_Cell1)));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:rsid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p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:rsidR="006D599B" w:rsidRDefault="006D599B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:rsidR="005F05D6" w:rsidRPr="00B83723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:rsid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function f_TC_8_1_1_2a_EUTRA 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( )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 xml:space="preserve"> runs on EUTRA_PTC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{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//@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"Step 15"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@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//The SS sets eDRX-Allowed-r13 IE to true in SystemInformationBlockType1 and changes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changes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prach-ConfigIndex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in SystemInformationBlockType2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SS to enable report of PRACH preamble reception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f_EUTRA_SS_ConfigRachPreambleIndMode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tsc_L1Mac_IndicationMode_Enable);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//Change the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prach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config index in system information.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FDD) {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3, true); /* @sic R5s170923 ch.6 sic@ */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v_SubFrameNum_FDD_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 :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= 1; // FDD subframe number associated with PRACH Config Index 3 according to TS 36.211 table 5.7.1-2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lastRenderedPageBreak/>
        <w:t xml:space="preserve">    else if (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v_EUTRA_FDD_TDD_Mode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== TDD) {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f_EUTRA_CellInfo_SetPRACH_ConfigurationIndex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(eutra_Cell1, 51, true); /* @sic R5s170923 ch.6 sic@ */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</w:t>
      </w:r>
      <w:proofErr w:type="spellStart"/>
      <w:r w:rsidRPr="00E02FF4">
        <w:rPr>
          <w:rFonts w:ascii="Arial" w:hAnsi="Arial"/>
          <w:sz w:val="18"/>
          <w:szCs w:val="18"/>
          <w:highlight w:val="yellow"/>
          <w:lang w:eastAsia="en-GB"/>
        </w:rPr>
        <w:t>v_SubFrameNum_</w:t>
      </w:r>
      <w:proofErr w:type="gramStart"/>
      <w:r w:rsidRPr="00E02FF4">
        <w:rPr>
          <w:rFonts w:ascii="Arial" w:hAnsi="Arial"/>
          <w:sz w:val="18"/>
          <w:szCs w:val="18"/>
          <w:highlight w:val="yellow"/>
          <w:lang w:eastAsia="en-GB"/>
        </w:rPr>
        <w:t>TDD</w:t>
      </w:r>
      <w:proofErr w:type="spellEnd"/>
      <w:r w:rsidRPr="00E02FF4">
        <w:rPr>
          <w:rFonts w:ascii="Arial" w:hAnsi="Arial"/>
          <w:sz w:val="18"/>
          <w:szCs w:val="18"/>
          <w:highlight w:val="yellow"/>
          <w:lang w:eastAsia="en-GB"/>
        </w:rPr>
        <w:t xml:space="preserve"> :</w:t>
      </w:r>
      <w:proofErr w:type="gramEnd"/>
      <w:r w:rsidRPr="00E02FF4">
        <w:rPr>
          <w:rFonts w:ascii="Arial" w:hAnsi="Arial"/>
          <w:sz w:val="18"/>
          <w:szCs w:val="18"/>
          <w:highlight w:val="yellow"/>
          <w:lang w:eastAsia="en-GB"/>
        </w:rPr>
        <w:t>= 1;</w:t>
      </w:r>
      <w:r w:rsidRPr="00E02FF4">
        <w:rPr>
          <w:rFonts w:ascii="Arial" w:hAnsi="Arial"/>
          <w:sz w:val="18"/>
          <w:szCs w:val="18"/>
          <w:lang w:eastAsia="en-GB"/>
        </w:rPr>
        <w:t xml:space="preserve"> // in @sic R5s110197 sic@ indicated as associated with default PRACH Config Index 51 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}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f_Set_SIB1_eDRXAllowed(eutra_Cell1); //SIB1 set to include eDRX-Allowed-r13 IE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//Configure PRACH at SS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f_EUTRA_SS_CommonCellConfig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 xml:space="preserve"> (eutra_Cell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1,  /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* @sic R5s170923 ch.5 sic@ */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cas_CellConfig_UpdatePRACH_Info_</w:t>
      </w:r>
      <w:proofErr w:type="gramStart"/>
      <w:r w:rsidRPr="00E02FF4">
        <w:rPr>
          <w:rFonts w:ascii="Arial" w:hAnsi="Arial"/>
          <w:sz w:val="18"/>
          <w:szCs w:val="18"/>
          <w:lang w:eastAsia="en-GB"/>
        </w:rPr>
        <w:t>REQ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</w:t>
      </w:r>
      <w:proofErr w:type="gramEnd"/>
      <w:r w:rsidRPr="00E02FF4">
        <w:rPr>
          <w:rFonts w:ascii="Arial" w:hAnsi="Arial"/>
          <w:sz w:val="18"/>
          <w:szCs w:val="18"/>
          <w:lang w:eastAsia="en-GB"/>
        </w:rPr>
        <w:t>eutra_Cell1,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cs_TimingInfo_Now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,</w:t>
      </w:r>
    </w:p>
    <w:p w:rsidR="00E02FF4" w:rsidRPr="00E02FF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</w:t>
      </w:r>
      <w:proofErr w:type="spellStart"/>
      <w:r w:rsidRPr="00E02FF4">
        <w:rPr>
          <w:rFonts w:ascii="Arial" w:hAnsi="Arial"/>
          <w:sz w:val="18"/>
          <w:szCs w:val="18"/>
          <w:lang w:eastAsia="en-GB"/>
        </w:rPr>
        <w:t>f_EUTRA_CellInfo_GetPrach_Config</w:t>
      </w:r>
      <w:proofErr w:type="spellEnd"/>
      <w:r w:rsidRPr="00E02FF4">
        <w:rPr>
          <w:rFonts w:ascii="Arial" w:hAnsi="Arial"/>
          <w:sz w:val="18"/>
          <w:szCs w:val="18"/>
          <w:lang w:eastAsia="en-GB"/>
        </w:rPr>
        <w:t>(eutra_Cell1),</w:t>
      </w:r>
    </w:p>
    <w:p w:rsidR="00F842D4" w:rsidRPr="00F842D4" w:rsidRDefault="00E02FF4" w:rsidP="00E02F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E02FF4">
        <w:rPr>
          <w:rFonts w:ascii="Arial" w:hAnsi="Arial"/>
          <w:sz w:val="18"/>
          <w:szCs w:val="18"/>
          <w:lang w:eastAsia="en-GB"/>
        </w:rPr>
        <w:t xml:space="preserve">                                                                     f_EUTRA_SS_InitialisePRACH_Config_v1310(eutra_Cell1)));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…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137A2C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sectPr w:rsidR="00137A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3FE" w:rsidRDefault="001E73FE">
      <w:r>
        <w:separator/>
      </w:r>
    </w:p>
  </w:endnote>
  <w:endnote w:type="continuationSeparator" w:id="0">
    <w:p w:rsidR="001E73FE" w:rsidRDefault="001E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3FE" w:rsidRDefault="001E73FE">
      <w:r>
        <w:separator/>
      </w:r>
    </w:p>
  </w:footnote>
  <w:footnote w:type="continuationSeparator" w:id="0">
    <w:p w:rsidR="001E73FE" w:rsidRDefault="001E7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9FC"/>
    <w:rsid w:val="00065160"/>
    <w:rsid w:val="000656BD"/>
    <w:rsid w:val="000A1A3F"/>
    <w:rsid w:val="000A6394"/>
    <w:rsid w:val="000B7FED"/>
    <w:rsid w:val="000C038A"/>
    <w:rsid w:val="000C6598"/>
    <w:rsid w:val="000D1C14"/>
    <w:rsid w:val="000D3018"/>
    <w:rsid w:val="0012351E"/>
    <w:rsid w:val="00137A2C"/>
    <w:rsid w:val="00145D43"/>
    <w:rsid w:val="00166960"/>
    <w:rsid w:val="0017465F"/>
    <w:rsid w:val="0019106A"/>
    <w:rsid w:val="00192C46"/>
    <w:rsid w:val="001A08B3"/>
    <w:rsid w:val="001A7B60"/>
    <w:rsid w:val="001B52F0"/>
    <w:rsid w:val="001B7A65"/>
    <w:rsid w:val="001C00AA"/>
    <w:rsid w:val="001E41F3"/>
    <w:rsid w:val="001E63F4"/>
    <w:rsid w:val="001E73FE"/>
    <w:rsid w:val="001F094E"/>
    <w:rsid w:val="002015A5"/>
    <w:rsid w:val="0021497D"/>
    <w:rsid w:val="002164A1"/>
    <w:rsid w:val="002203FB"/>
    <w:rsid w:val="0023215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2C5F92"/>
    <w:rsid w:val="002D2B52"/>
    <w:rsid w:val="002E72CB"/>
    <w:rsid w:val="002F034E"/>
    <w:rsid w:val="003001A2"/>
    <w:rsid w:val="00305409"/>
    <w:rsid w:val="00314D6B"/>
    <w:rsid w:val="00357C43"/>
    <w:rsid w:val="003609EF"/>
    <w:rsid w:val="0036231A"/>
    <w:rsid w:val="00372169"/>
    <w:rsid w:val="00374DD4"/>
    <w:rsid w:val="00393252"/>
    <w:rsid w:val="003A6FD5"/>
    <w:rsid w:val="003C21FA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630C1"/>
    <w:rsid w:val="00473311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3DE9"/>
    <w:rsid w:val="00535A22"/>
    <w:rsid w:val="00535C97"/>
    <w:rsid w:val="0054498E"/>
    <w:rsid w:val="005470AF"/>
    <w:rsid w:val="00547111"/>
    <w:rsid w:val="0056558E"/>
    <w:rsid w:val="00571DDD"/>
    <w:rsid w:val="00581545"/>
    <w:rsid w:val="00592D74"/>
    <w:rsid w:val="005B22C5"/>
    <w:rsid w:val="005B72A5"/>
    <w:rsid w:val="005D4163"/>
    <w:rsid w:val="005E2C44"/>
    <w:rsid w:val="005F05D6"/>
    <w:rsid w:val="0060549D"/>
    <w:rsid w:val="006167D0"/>
    <w:rsid w:val="00621188"/>
    <w:rsid w:val="006257ED"/>
    <w:rsid w:val="0062591F"/>
    <w:rsid w:val="00695808"/>
    <w:rsid w:val="006B46FB"/>
    <w:rsid w:val="006C7D96"/>
    <w:rsid w:val="006D5534"/>
    <w:rsid w:val="006D599B"/>
    <w:rsid w:val="006E21FB"/>
    <w:rsid w:val="00740489"/>
    <w:rsid w:val="00743111"/>
    <w:rsid w:val="0078479D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7F79A8"/>
    <w:rsid w:val="008040A8"/>
    <w:rsid w:val="008064F6"/>
    <w:rsid w:val="0081776D"/>
    <w:rsid w:val="008279FA"/>
    <w:rsid w:val="00827D6A"/>
    <w:rsid w:val="00833E12"/>
    <w:rsid w:val="008519AA"/>
    <w:rsid w:val="00852249"/>
    <w:rsid w:val="00856DBC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E665F"/>
    <w:rsid w:val="008F686C"/>
    <w:rsid w:val="009148DE"/>
    <w:rsid w:val="00924673"/>
    <w:rsid w:val="009413E7"/>
    <w:rsid w:val="009777D9"/>
    <w:rsid w:val="00990E00"/>
    <w:rsid w:val="00991B88"/>
    <w:rsid w:val="00996B9F"/>
    <w:rsid w:val="009A5753"/>
    <w:rsid w:val="009A579D"/>
    <w:rsid w:val="009B5088"/>
    <w:rsid w:val="009B5A00"/>
    <w:rsid w:val="009B5DEF"/>
    <w:rsid w:val="009E3297"/>
    <w:rsid w:val="009E5DEC"/>
    <w:rsid w:val="009F734F"/>
    <w:rsid w:val="00A013BC"/>
    <w:rsid w:val="00A01E73"/>
    <w:rsid w:val="00A047B9"/>
    <w:rsid w:val="00A06560"/>
    <w:rsid w:val="00A23588"/>
    <w:rsid w:val="00A246B6"/>
    <w:rsid w:val="00A47E70"/>
    <w:rsid w:val="00A50CF0"/>
    <w:rsid w:val="00A7671C"/>
    <w:rsid w:val="00A821A7"/>
    <w:rsid w:val="00A87C5B"/>
    <w:rsid w:val="00A9432A"/>
    <w:rsid w:val="00AA2CBC"/>
    <w:rsid w:val="00AC5820"/>
    <w:rsid w:val="00AD1CD8"/>
    <w:rsid w:val="00AE0DA9"/>
    <w:rsid w:val="00AE3D2A"/>
    <w:rsid w:val="00AF044B"/>
    <w:rsid w:val="00AF175E"/>
    <w:rsid w:val="00B0745F"/>
    <w:rsid w:val="00B20400"/>
    <w:rsid w:val="00B251A1"/>
    <w:rsid w:val="00B258BB"/>
    <w:rsid w:val="00B423A6"/>
    <w:rsid w:val="00B46FEA"/>
    <w:rsid w:val="00B53718"/>
    <w:rsid w:val="00B67B97"/>
    <w:rsid w:val="00B8342F"/>
    <w:rsid w:val="00B94084"/>
    <w:rsid w:val="00B968C8"/>
    <w:rsid w:val="00BA07F4"/>
    <w:rsid w:val="00BA3356"/>
    <w:rsid w:val="00BA3EC5"/>
    <w:rsid w:val="00BA51D9"/>
    <w:rsid w:val="00BB1E51"/>
    <w:rsid w:val="00BB5DFC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459C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F05E5"/>
    <w:rsid w:val="00DF4DBF"/>
    <w:rsid w:val="00E013C0"/>
    <w:rsid w:val="00E02FF4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949A6"/>
    <w:rsid w:val="00EA5403"/>
    <w:rsid w:val="00EB09B7"/>
    <w:rsid w:val="00EB4225"/>
    <w:rsid w:val="00ED49F6"/>
    <w:rsid w:val="00EE7D7C"/>
    <w:rsid w:val="00EF6229"/>
    <w:rsid w:val="00F15BC8"/>
    <w:rsid w:val="00F25D98"/>
    <w:rsid w:val="00F300FB"/>
    <w:rsid w:val="00F53201"/>
    <w:rsid w:val="00F55FE0"/>
    <w:rsid w:val="00F778CD"/>
    <w:rsid w:val="00F842D4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7908"/>
  <w15:docId w15:val="{1EFEF7B3-1998-42B9-9B19-C0639E47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2F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link w:val="Heading1"/>
    <w:rsid w:val="005F05D6"/>
    <w:rPr>
      <w:rFonts w:ascii="Arial" w:hAnsi="Arial"/>
      <w:sz w:val="36"/>
      <w:lang w:val="en-GB"/>
    </w:rPr>
  </w:style>
  <w:style w:type="character" w:styleId="Strong">
    <w:name w:val="Strong"/>
    <w:uiPriority w:val="22"/>
    <w:qFormat/>
    <w:rsid w:val="007F79A8"/>
    <w:rPr>
      <w:b/>
      <w:bCs/>
    </w:rPr>
  </w:style>
  <w:style w:type="paragraph" w:styleId="NormalWeb">
    <w:name w:val="Normal (Web)"/>
    <w:basedOn w:val="Normal"/>
    <w:uiPriority w:val="99"/>
    <w:unhideWhenUsed/>
    <w:rsid w:val="00E949A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E949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8FD2-554D-463B-978B-F195D5E5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964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6453</CharactersWithSpaces>
  <SharedDoc>false</SharedDoc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2021-07-23T11:57:00Z</dcterms:created>
  <dcterms:modified xsi:type="dcterms:W3CDTF">2021-07-23T11:57:00Z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