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319480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E43581">
        <w:rPr>
          <w:b/>
          <w:i/>
          <w:noProof/>
          <w:sz w:val="28"/>
        </w:rPr>
        <w:t>7</w:t>
      </w:r>
      <w:r w:rsidR="00D35826">
        <w:rPr>
          <w:b/>
          <w:i/>
          <w:noProof/>
          <w:sz w:val="28"/>
        </w:rPr>
        <w:t>86</w:t>
      </w:r>
    </w:p>
    <w:p w14:paraId="5D6FC58C" w14:textId="307A0302" w:rsidR="001A09A3" w:rsidRDefault="0010107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9825E3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D35826">
              <w:rPr>
                <w:b/>
                <w:noProof/>
                <w:sz w:val="28"/>
              </w:rPr>
              <w:t>3</w:t>
            </w:r>
            <w:r w:rsidR="00261B8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9C82E11" w:rsidR="001E41F3" w:rsidRDefault="00D35826" w:rsidP="00715499">
            <w:pPr>
              <w:pStyle w:val="CRCoverPage"/>
              <w:spacing w:after="0"/>
            </w:pPr>
            <w:r w:rsidRPr="00D35826">
              <w:t>Correction to NG NAS template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D135D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61B80">
              <w:rPr>
                <w:noProof/>
              </w:rPr>
              <w:t>1</w:t>
            </w:r>
            <w:r w:rsidR="00D35826">
              <w:rPr>
                <w:noProof/>
              </w:rPr>
              <w:t>5</w:t>
            </w:r>
            <w:r w:rsidR="00CE24B2">
              <w:rPr>
                <w:noProof/>
              </w:rPr>
              <w:t>-07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9C982" w14:textId="77777777" w:rsidR="00F75085" w:rsidRDefault="00F75085" w:rsidP="00F7508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R16 baseline moving, an R16 UE can send the GMM capability with a length of up to 3 octets, but the template cr_NG_GMM_CapAny currently madates that the IE length field should be “1” only.</w:t>
            </w:r>
          </w:p>
          <w:p w14:paraId="5CC9551D" w14:textId="62303734" w:rsidR="00484797" w:rsidRDefault="00484797" w:rsidP="00F75085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EC2AFC3" w:rsidR="00004EF1" w:rsidRPr="00004EF1" w:rsidRDefault="00F75085" w:rsidP="00415E33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Allow any value in IE length field, to accomoate Rel-16 and later UEs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72D6D8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</w:t>
            </w:r>
            <w:r w:rsidR="00D35826">
              <w:rPr>
                <w:noProof/>
              </w:rPr>
              <w:t xml:space="preserve">Rel16 </w:t>
            </w:r>
            <w:r>
              <w:rPr>
                <w:noProof/>
              </w:rPr>
              <w:t xml:space="preserve">UE can fail </w:t>
            </w:r>
            <w:r w:rsidR="00F75085">
              <w:rPr>
                <w:noProof/>
              </w:rPr>
              <w:t xml:space="preserve">IRAT </w:t>
            </w:r>
            <w:r>
              <w:rPr>
                <w:noProof/>
              </w:rPr>
              <w:t>test case</w:t>
            </w:r>
            <w:r w:rsidR="00D35826">
              <w:rPr>
                <w:noProof/>
              </w:rPr>
              <w:t>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1064652" w:rsidR="00D44D27" w:rsidRDefault="00261B80" w:rsidP="000E001A">
            <w:pPr>
              <w:pStyle w:val="CRCoverPage"/>
              <w:spacing w:after="0"/>
              <w:rPr>
                <w:noProof/>
              </w:rPr>
            </w:pPr>
            <w:r>
              <w:t>NR5GC</w:t>
            </w:r>
            <w:r w:rsidR="00D35826">
              <w:t xml:space="preserve"> IRAT test cases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BDF3386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8C4AAF5" w:rsidR="00D44D27" w:rsidRDefault="00D35826" w:rsidP="00AF6C4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0CCE6C7" w:rsidR="00D44D27" w:rsidRDefault="00D44D27" w:rsidP="000E001A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963324"/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48676798" w:rsidR="00261B80" w:rsidRDefault="00F75085" w:rsidP="00517160">
            <w:pPr>
              <w:spacing w:after="0"/>
            </w:pPr>
            <w:r>
              <w:t xml:space="preserve">Template </w:t>
            </w:r>
            <w:proofErr w:type="spellStart"/>
            <w:r w:rsidRPr="00D35826">
              <w:rPr>
                <w:rFonts w:ascii="Courier New" w:hAnsi="Courier New" w:cs="Courier New"/>
              </w:rPr>
              <w:t>cr_NG_GMM_CapAny</w:t>
            </w:r>
            <w:proofErr w:type="spellEnd"/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54D3769B" w:rsidR="00261B80" w:rsidRDefault="00F75085" w:rsidP="005171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Following R16 baseline moving, an R16 UE can send the GMM capability with a length of up to 3 octets, but the template </w:t>
            </w:r>
            <w:proofErr w:type="spellStart"/>
            <w:r w:rsidRPr="00F75085">
              <w:rPr>
                <w:rFonts w:ascii="Arial" w:hAnsi="Arial" w:cs="Arial"/>
              </w:rPr>
              <w:t>cr_NG_GMM_CapAny</w:t>
            </w:r>
            <w:proofErr w:type="spellEnd"/>
            <w:r>
              <w:rPr>
                <w:rFonts w:ascii="Arial" w:hAnsi="Arial" w:cs="Arial"/>
              </w:rPr>
              <w:t xml:space="preserve"> currently </w:t>
            </w:r>
            <w:proofErr w:type="spellStart"/>
            <w:r>
              <w:rPr>
                <w:rFonts w:ascii="Arial" w:hAnsi="Arial" w:cs="Arial"/>
              </w:rPr>
              <w:t>madates</w:t>
            </w:r>
            <w:proofErr w:type="spellEnd"/>
            <w:r>
              <w:rPr>
                <w:rFonts w:ascii="Arial" w:hAnsi="Arial" w:cs="Arial"/>
              </w:rPr>
              <w:t xml:space="preserve"> that the IE length field should be “1” only.</w:t>
            </w:r>
          </w:p>
        </w:tc>
      </w:tr>
      <w:tr w:rsidR="00261B80" w14:paraId="7249666C" w14:textId="77777777" w:rsidTr="00517160">
        <w:tc>
          <w:tcPr>
            <w:tcW w:w="1985" w:type="dxa"/>
          </w:tcPr>
          <w:p w14:paraId="1C7E340C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15FAF08A" w:rsidR="00415E33" w:rsidRDefault="00F75085" w:rsidP="0051716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Allow any value in IE length field, to </w:t>
            </w:r>
            <w:proofErr w:type="spellStart"/>
            <w:r>
              <w:rPr>
                <w:lang w:val="en-SG"/>
              </w:rPr>
              <w:t>accomoate</w:t>
            </w:r>
            <w:proofErr w:type="spellEnd"/>
            <w:r>
              <w:rPr>
                <w:lang w:val="en-SG"/>
              </w:rPr>
              <w:t xml:space="preserve"> Rel-16 and later UEs</w:t>
            </w:r>
          </w:p>
        </w:tc>
      </w:tr>
      <w:tr w:rsidR="00261B80" w14:paraId="51F4FC9D" w14:textId="77777777" w:rsidTr="00517160">
        <w:tc>
          <w:tcPr>
            <w:tcW w:w="1985" w:type="dxa"/>
          </w:tcPr>
          <w:p w14:paraId="04EB35F3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2F3AD679" w:rsidR="00261B80" w:rsidRDefault="00F75085" w:rsidP="00517160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NG_NAS_Templates.ttcn</w:t>
            </w:r>
            <w:proofErr w:type="spellEnd"/>
          </w:p>
        </w:tc>
      </w:tr>
      <w:tr w:rsidR="00261B80" w14:paraId="1D10CA6B" w14:textId="77777777" w:rsidTr="00517160">
        <w:tc>
          <w:tcPr>
            <w:tcW w:w="1985" w:type="dxa"/>
          </w:tcPr>
          <w:p w14:paraId="3E8C0467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261B80" w:rsidRDefault="00261B80" w:rsidP="00517160">
            <w:pPr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08D87736" w14:textId="48425715" w:rsidR="00261B80" w:rsidRDefault="00D35826" w:rsidP="00517160">
            <w:pPr>
              <w:ind w:firstLine="195"/>
              <w:rPr>
                <w:lang w:val="en-US"/>
              </w:rPr>
            </w:pPr>
            <w:r w:rsidRPr="00D35826">
              <w:rPr>
                <w:rFonts w:ascii="Courier New" w:hAnsi="Courier New" w:cs="Courier New"/>
              </w:rPr>
              <w:t xml:space="preserve">template (present) </w:t>
            </w:r>
            <w:proofErr w:type="spellStart"/>
            <w:r w:rsidRPr="00D35826">
              <w:rPr>
                <w:rFonts w:ascii="Courier New" w:hAnsi="Courier New" w:cs="Courier New"/>
              </w:rPr>
              <w:t>NG_GMM_Cap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35826">
              <w:rPr>
                <w:rFonts w:ascii="Courier New" w:hAnsi="Courier New" w:cs="Courier New"/>
              </w:rPr>
              <w:t>cr_NG_GMM_CapAny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</w:t>
            </w:r>
            <w:r w:rsidRPr="00D35826">
              <w:rPr>
                <w:rFonts w:ascii="Courier New" w:hAnsi="Courier New" w:cs="Courier New"/>
              </w:rPr>
              <w:br/>
              <w:t>{ /* @status APPROVED (NR5GC_IRAT) */</w:t>
            </w:r>
            <w:r w:rsidRPr="00D35826">
              <w:rPr>
                <w:rFonts w:ascii="Courier New" w:hAnsi="Courier New" w:cs="Courier New"/>
              </w:rPr>
              <w:br/>
              <w:t>/* 24.501 cl. 9.11.3.1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iei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'10'O, /* present in case of TLV; omit in case of LV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iel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</w:t>
            </w:r>
            <w:r w:rsidRPr="00D35826">
              <w:rPr>
                <w:rFonts w:ascii="Courier New" w:hAnsi="Courier New" w:cs="Courier New"/>
                <w:highlight w:val="yellow"/>
              </w:rPr>
              <w:t>'01'O</w:t>
            </w:r>
            <w:r w:rsidRPr="00D35826">
              <w:rPr>
                <w:rFonts w:ascii="Courier New" w:hAnsi="Courier New" w:cs="Courier New"/>
              </w:rPr>
              <w:t>, /* present in case of LV or TLV; omit in case of V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sgc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ngIPHC_CP_CIoT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  <w:t>n3Data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ng_CP_CIoT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restrictEC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lpp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Dec18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hoAttach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</w:t>
            </w:r>
            <w:r w:rsidRPr="00D35826">
              <w:rPr>
                <w:rFonts w:ascii="Courier New" w:hAnsi="Courier New" w:cs="Courier New"/>
              </w:rPr>
              <w:br/>
              <w:t>s1Cap := ?,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racs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nssaa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ngLCS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v2xNPC5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v2xEPC5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v2x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ng_UP_CIoT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ngSRVCC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spareBits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@sic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ngEHC_CP_CIoT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multipleUP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wusa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cag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spare := omit</w:t>
            </w:r>
            <w:r w:rsidRPr="00D35826">
              <w:rPr>
                <w:rFonts w:ascii="Courier New" w:hAnsi="Courier New" w:cs="Courier New"/>
              </w:rPr>
              <w:br/>
              <w:t>};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16CD315C" w14:textId="34139F1D" w:rsidR="00261B80" w:rsidRDefault="00D35826" w:rsidP="00517160">
            <w:pPr>
              <w:ind w:firstLine="195"/>
              <w:rPr>
                <w:lang w:val="en-US" w:eastAsia="zh-CN"/>
              </w:rPr>
            </w:pPr>
            <w:r w:rsidRPr="00D35826">
              <w:rPr>
                <w:rFonts w:ascii="Courier New" w:hAnsi="Courier New" w:cs="Courier New"/>
              </w:rPr>
              <w:t xml:space="preserve">template (present) </w:t>
            </w:r>
            <w:proofErr w:type="spellStart"/>
            <w:r w:rsidRPr="00D35826">
              <w:rPr>
                <w:rFonts w:ascii="Courier New" w:hAnsi="Courier New" w:cs="Courier New"/>
              </w:rPr>
              <w:t>NG_GMM_Cap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35826">
              <w:rPr>
                <w:rFonts w:ascii="Courier New" w:hAnsi="Courier New" w:cs="Courier New"/>
              </w:rPr>
              <w:t>cr_NG_GMM_CapAny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</w:t>
            </w:r>
            <w:r w:rsidRPr="00D35826">
              <w:rPr>
                <w:rFonts w:ascii="Courier New" w:hAnsi="Courier New" w:cs="Courier New"/>
              </w:rPr>
              <w:br/>
              <w:t>{ /* @status APPROVED (NR5GC_IRAT) */</w:t>
            </w:r>
            <w:r w:rsidRPr="00D35826">
              <w:rPr>
                <w:rFonts w:ascii="Courier New" w:hAnsi="Courier New" w:cs="Courier New"/>
              </w:rPr>
              <w:br/>
              <w:t>/* 24.501 cl. 9.11.3.1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iei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'10'O, /* present in case of TLV; omit in case of LV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iel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</w:t>
            </w:r>
            <w:r w:rsidRPr="00D35826">
              <w:rPr>
                <w:rFonts w:ascii="Courier New" w:hAnsi="Courier New" w:cs="Courier New"/>
                <w:highlight w:val="yellow"/>
              </w:rPr>
              <w:t>?</w:t>
            </w:r>
            <w:r w:rsidRPr="00D35826">
              <w:rPr>
                <w:rFonts w:ascii="Courier New" w:hAnsi="Courier New" w:cs="Courier New"/>
              </w:rPr>
              <w:t>, //'01'O, /* present in case of LV or TLV; omit in case of V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sgc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ngIPHC_CP_CIoT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  <w:t>n3Data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ng_CP_CIoT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restrictEC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lpp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Dec18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hoAttach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</w:t>
            </w:r>
            <w:r w:rsidRPr="00D35826">
              <w:rPr>
                <w:rFonts w:ascii="Courier New" w:hAnsi="Courier New" w:cs="Courier New"/>
              </w:rPr>
              <w:br/>
              <w:t>s1Cap := ?,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racs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nssaa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ngLCS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v2xNPC5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v2xEPC5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v2x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ng_UP_CIoT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ngSRVCC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spareBits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@sic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ngEHC_CP_CIoT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multipleUP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wusa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cag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spare := omit</w:t>
            </w:r>
            <w:r w:rsidRPr="00D35826">
              <w:rPr>
                <w:rFonts w:ascii="Courier New" w:hAnsi="Courier New" w:cs="Courier New"/>
              </w:rPr>
              <w:br/>
              <w:t>};</w:t>
            </w: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p w14:paraId="1739278B" w14:textId="15EDB123" w:rsidR="00720F74" w:rsidRDefault="00720F74" w:rsidP="000E001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720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981C5" w14:textId="77777777" w:rsidR="003212D7" w:rsidRDefault="003212D7">
      <w:r>
        <w:separator/>
      </w:r>
    </w:p>
  </w:endnote>
  <w:endnote w:type="continuationSeparator" w:id="0">
    <w:p w14:paraId="0BD6E9C6" w14:textId="77777777" w:rsidR="003212D7" w:rsidRDefault="00321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D6E705" w14:textId="77777777" w:rsidR="003212D7" w:rsidRDefault="003212D7">
      <w:r>
        <w:separator/>
      </w:r>
    </w:p>
  </w:footnote>
  <w:footnote w:type="continuationSeparator" w:id="0">
    <w:p w14:paraId="163F6CD9" w14:textId="77777777" w:rsidR="003212D7" w:rsidRDefault="00321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12D7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24B2"/>
    <w:rsid w:val="00CE6D50"/>
    <w:rsid w:val="00CF5766"/>
    <w:rsid w:val="00D00793"/>
    <w:rsid w:val="00D03794"/>
    <w:rsid w:val="00D03F9A"/>
    <w:rsid w:val="00D06D51"/>
    <w:rsid w:val="00D24991"/>
    <w:rsid w:val="00D330A6"/>
    <w:rsid w:val="00D3582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085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901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13</cp:revision>
  <cp:lastPrinted>1900-01-01T00:00:00Z</cp:lastPrinted>
  <dcterms:created xsi:type="dcterms:W3CDTF">2021-06-29T12:40:00Z</dcterms:created>
  <dcterms:modified xsi:type="dcterms:W3CDTF">2021-07-15T10:36:00Z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