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F3F" w:rsidRDefault="00392F3F" w:rsidP="00392F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R5s210771</w:t>
      </w:r>
      <w:r>
        <w:rPr>
          <w:b/>
          <w:i/>
          <w:noProof/>
          <w:sz w:val="28"/>
        </w:rPr>
        <w:fldChar w:fldCharType="end"/>
      </w:r>
    </w:p>
    <w:p w:rsidR="00392F3F" w:rsidRDefault="00392F3F" w:rsidP="00392F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2F3F" w:rsidTr="00795D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2F3F" w:rsidTr="00795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2F3F" w:rsidTr="00795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142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2F3F" w:rsidRPr="00410371" w:rsidRDefault="00392F3F" w:rsidP="00795D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2F3F" w:rsidRDefault="00392F3F" w:rsidP="00795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2F3F" w:rsidRPr="00410371" w:rsidRDefault="00392F3F" w:rsidP="00795D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2F3F" w:rsidRDefault="00392F3F" w:rsidP="00795D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2F3F" w:rsidRPr="00410371" w:rsidRDefault="00392F3F" w:rsidP="00795D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92F3F" w:rsidRDefault="00392F3F" w:rsidP="00795D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2F3F" w:rsidRPr="00410371" w:rsidRDefault="00392F3F" w:rsidP="00795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noProof/>
              </w:rPr>
            </w:pPr>
          </w:p>
        </w:tc>
      </w:tr>
      <w:tr w:rsidR="00392F3F" w:rsidTr="00795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noProof/>
              </w:rPr>
            </w:pPr>
          </w:p>
        </w:tc>
      </w:tr>
      <w:tr w:rsidR="00392F3F" w:rsidTr="00795D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2F3F" w:rsidRPr="00F25D98" w:rsidRDefault="00392F3F" w:rsidP="00795D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2F3F" w:rsidTr="00795DC3">
        <w:tc>
          <w:tcPr>
            <w:tcW w:w="9641" w:type="dxa"/>
            <w:gridSpan w:val="9"/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2F3F" w:rsidRDefault="00392F3F" w:rsidP="00392F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2F3F" w:rsidTr="00795DC3">
        <w:tc>
          <w:tcPr>
            <w:tcW w:w="2835" w:type="dxa"/>
          </w:tcPr>
          <w:p w:rsidR="00392F3F" w:rsidRDefault="00392F3F" w:rsidP="00795D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2F3F" w:rsidRDefault="00392F3F" w:rsidP="00795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2F3F" w:rsidRDefault="00392F3F" w:rsidP="00795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2F3F" w:rsidRDefault="00392F3F" w:rsidP="00795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2F3F" w:rsidRDefault="00392F3F" w:rsidP="00795D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2F3F" w:rsidRDefault="00392F3F" w:rsidP="00392F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2F3F" w:rsidTr="00795DC3">
        <w:tc>
          <w:tcPr>
            <w:tcW w:w="9640" w:type="dxa"/>
            <w:gridSpan w:val="11"/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f_NR5GC_EmergencyCallPDUSession</w:t>
            </w:r>
            <w:r>
              <w:fldChar w:fldCharType="end"/>
            </w:r>
          </w:p>
        </w:tc>
      </w:tr>
      <w:tr w:rsidR="00392F3F" w:rsidTr="00795DC3">
        <w:tc>
          <w:tcPr>
            <w:tcW w:w="1843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1843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92F3F" w:rsidTr="00795DC3">
        <w:tc>
          <w:tcPr>
            <w:tcW w:w="1843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92F3F" w:rsidTr="00795DC3">
        <w:tc>
          <w:tcPr>
            <w:tcW w:w="1843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1843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92F3F" w:rsidRDefault="00392F3F" w:rsidP="00795D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2021-07-09</w:t>
            </w:r>
            <w:r>
              <w:rPr>
                <w:noProof/>
              </w:rPr>
              <w:fldChar w:fldCharType="end"/>
            </w:r>
          </w:p>
        </w:tc>
      </w:tr>
      <w:tr w:rsidR="00392F3F" w:rsidTr="00795DC3">
        <w:tc>
          <w:tcPr>
            <w:tcW w:w="1843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2F3F" w:rsidRDefault="00392F3F" w:rsidP="00795D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2F3F" w:rsidRDefault="00392F3F" w:rsidP="00795D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2F3F" w:rsidRDefault="00392F3F" w:rsidP="00795D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92F3F" w:rsidTr="00795D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2F3F" w:rsidRDefault="00392F3F" w:rsidP="00795D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2F3F" w:rsidRDefault="00392F3F" w:rsidP="00795D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2F3F" w:rsidRPr="007C2097" w:rsidRDefault="00392F3F" w:rsidP="00795D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2F3F" w:rsidTr="00795DC3">
        <w:tc>
          <w:tcPr>
            <w:tcW w:w="1843" w:type="dxa"/>
          </w:tcPr>
          <w:p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implementaiton of this function </w:t>
            </w:r>
            <w:r w:rsidRPr="001E4CF4">
              <w:rPr>
                <w:noProof/>
              </w:rPr>
              <w:t>f_NR5GC_EmergencyCallPDUSession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1E4CF4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is called. This expects that the ssc mode be set to </w:t>
            </w:r>
            <w:r w:rsidRPr="001E4CF4">
              <w:rPr>
                <w:noProof/>
              </w:rPr>
              <w:t>crs_SSC_Mode(-, '001'B)</w:t>
            </w:r>
            <w:r>
              <w:rPr>
                <w:noProof/>
              </w:rPr>
              <w:t>.</w:t>
            </w:r>
          </w:p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inline with 38.508 default message contents which specifies that the IE SSC mode is optional and that the contents should not be checked.</w:t>
            </w:r>
          </w:p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</w:p>
          <w:p w:rsidR="00392F3F" w:rsidRPr="002E008A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F3F" w:rsidRPr="00CF39F2" w:rsidRDefault="00392F3F" w:rsidP="00392F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Pr="001E4CF4">
              <w:rPr>
                <w:noProof/>
              </w:rPr>
              <w:t xml:space="preserve">crs_SSC_Mode(-, '001'B) </w:t>
            </w:r>
            <w:r>
              <w:rPr>
                <w:noProof/>
              </w:rPr>
              <w:t xml:space="preserve"> with -.</w:t>
            </w:r>
          </w:p>
          <w:p w:rsidR="00392F3F" w:rsidRPr="006316B2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F3F" w:rsidRPr="00CF39F2" w:rsidRDefault="00392F3F" w:rsidP="00392F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Pr="00CF39F2" w:rsidRDefault="00392F3F" w:rsidP="00392F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392F3F" w:rsidTr="00795DC3">
        <w:tc>
          <w:tcPr>
            <w:tcW w:w="2694" w:type="dxa"/>
            <w:gridSpan w:val="2"/>
          </w:tcPr>
          <w:p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2F3F" w:rsidRDefault="00392F3F" w:rsidP="00392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11.4.6.NR5GC, and other testcases that need Emergency PDU Session</w:t>
            </w: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2F3F" w:rsidRDefault="00392F3F" w:rsidP="00392F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F3F" w:rsidRDefault="00392F3F" w:rsidP="00392F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F3F" w:rsidRDefault="00392F3F" w:rsidP="00392F3F">
            <w:pPr>
              <w:pStyle w:val="CRCoverPage"/>
              <w:spacing w:after="0"/>
              <w:rPr>
                <w:noProof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2F3F" w:rsidRPr="008863B9" w:rsidTr="00795D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F3F" w:rsidRPr="008863B9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92F3F" w:rsidRPr="008863B9" w:rsidRDefault="00392F3F" w:rsidP="00392F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2F3F" w:rsidTr="00795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F3F" w:rsidRDefault="00392F3F" w:rsidP="00392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67320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392F3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392F3F" w:rsidRPr="005901CE">
        <w:rPr>
          <w:rFonts w:ascii="Arial" w:hAnsi="Arial" w:cs="Arial"/>
          <w:iCs/>
        </w:rPr>
        <w:t>Table of Contents</w:t>
      </w:r>
      <w:r w:rsidR="00392F3F">
        <w:tab/>
      </w:r>
      <w:r w:rsidR="00392F3F">
        <w:fldChar w:fldCharType="begin"/>
      </w:r>
      <w:r w:rsidR="00392F3F">
        <w:instrText xml:space="preserve"> PAGEREF _Toc76732086 \h </w:instrText>
      </w:r>
      <w:r w:rsidR="00392F3F">
        <w:fldChar w:fldCharType="separate"/>
      </w:r>
      <w:r w:rsidR="00392F3F">
        <w:t>2</w:t>
      </w:r>
      <w:r w:rsidR="00392F3F">
        <w:fldChar w:fldCharType="end"/>
      </w:r>
    </w:p>
    <w:p w:rsidR="00392F3F" w:rsidRDefault="00392F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01C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01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_Toc76732087 \h </w:instrText>
      </w:r>
      <w:r>
        <w:fldChar w:fldCharType="separate"/>
      </w:r>
      <w:r>
        <w:t>2</w:t>
      </w:r>
      <w:r>
        <w:fldChar w:fldCharType="end"/>
      </w:r>
    </w:p>
    <w:p w:rsidR="00392F3F" w:rsidRDefault="00392F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01C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01CE">
        <w:rPr>
          <w:rFonts w:cs="Arial"/>
          <w:b/>
          <w:color w:val="000000"/>
          <w:lang w:eastAsia="en-GB"/>
        </w:rPr>
        <w:t xml:space="preserve">Correction to </w:t>
      </w:r>
      <w:r w:rsidRPr="005901CE">
        <w:rPr>
          <w:rFonts w:cs="Arial"/>
          <w:b/>
          <w:bCs/>
          <w:color w:val="000000"/>
          <w:lang w:val="en-US" w:eastAsia="en-GB"/>
        </w:rPr>
        <w:t>function f_NR5GC_EmergencyCallPDUSession</w:t>
      </w:r>
      <w:r>
        <w:tab/>
      </w:r>
      <w:r>
        <w:fldChar w:fldCharType="begin"/>
      </w:r>
      <w:r>
        <w:instrText xml:space="preserve"> PAGEREF _Toc76732088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6732087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67320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F3350" w:rsidRPr="005F3350">
        <w:rPr>
          <w:rFonts w:cs="Arial"/>
          <w:b/>
          <w:bCs/>
          <w:color w:val="000000"/>
          <w:lang w:val="en-US" w:eastAsia="en-GB"/>
        </w:rPr>
        <w:t>f_NR5GC_EmergencyCallPDUSession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5F3350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F3350">
              <w:rPr>
                <w:noProof/>
              </w:rPr>
              <w:t>f_NR5GC_EmergencyCallPDUSession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50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implementaiton of this function </w:t>
            </w:r>
            <w:r w:rsidRPr="001E4CF4">
              <w:rPr>
                <w:noProof/>
              </w:rPr>
              <w:t>f_NR5GC_EmergencyCallPDUSession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1E4CF4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is called. This expects that the ssc mode be set to </w:t>
            </w:r>
            <w:r w:rsidRPr="001E4CF4">
              <w:rPr>
                <w:noProof/>
              </w:rPr>
              <w:t>crs_SSC_Mode(-, '001'B)</w:t>
            </w:r>
            <w:r>
              <w:rPr>
                <w:noProof/>
              </w:rPr>
              <w:t>.</w:t>
            </w:r>
          </w:p>
          <w:p w:rsidR="005F3350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inline with 38.508 default message contents which specifies that the IE SSC mode is optional and that the contents should not be checked.</w:t>
            </w:r>
          </w:p>
          <w:p w:rsidR="005F3350" w:rsidRDefault="005F3350" w:rsidP="005F3350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50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Pr="001E4CF4">
              <w:rPr>
                <w:noProof/>
              </w:rPr>
              <w:t xml:space="preserve">crs_SSC_Mode(-, '001'B) </w:t>
            </w:r>
            <w:r>
              <w:rPr>
                <w:noProof/>
              </w:rPr>
              <w:t xml:space="preserve"> with -.</w:t>
            </w:r>
          </w:p>
          <w:p w:rsidR="00FA485A" w:rsidRPr="00A72665" w:rsidRDefault="005F3350" w:rsidP="005F335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Please see below.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5F3350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>function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NR_RadioBearerId_Type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= tsc_NR_RbId_SRB2) runs on NR5GC_PTC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GSM_MobilityInfo_Type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PDUSessionEstablishment(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1,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 -,                       // @sic R5s210518 sic@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                    omit,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omit,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BuildDefaultQoSRules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"2"),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cr_NG_Request_Type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('011'B),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 -,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"2",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noRrcConnectionRelease</w:t>
            </w:r>
            <w:proofErr w:type="spellEnd"/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);   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// @sic R5s210515 sic@ don't need the extra delay here as there's further IMS signalling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Get the Info for the PDU Session just created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Emergency_PDN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Wait until need to add voice QoS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IMS[tsc_Index_IMS2]);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f_NR5GC_ModifyPDUSession_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AddVoice(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@sic R5s210518 sic@</w:t>
            </w:r>
          </w:p>
          <w:p w:rsidR="00281C8E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>function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NR_RadioBearerId_Type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= tsc_NR_RbId_SRB2) runs on NR5GC_PTC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GSM_MobilityInfo_Type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PDUSessionEstablishment(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1,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 -,                       // @sic R5s210518 sic@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omit,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omit,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BuildDefaultQoSRules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"2"),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r w:rsidRPr="00BB0539">
              <w:rPr>
                <w:rFonts w:ascii="Arial" w:hAnsi="Arial" w:cs="Arial"/>
                <w:color w:val="000000"/>
                <w:highlight w:val="yellow"/>
                <w:lang w:eastAsia="de-DE"/>
              </w:rPr>
              <w:t>-,</w:t>
            </w: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//WA#860433 WA#11_4_6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cr_NG_Request_Type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('011'B),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                    -, -, -, -, -, -, -,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"2",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noRrcConnectionRelease</w:t>
            </w:r>
            <w:proofErr w:type="spellEnd"/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);   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// @sic R5s210515 sic@ don't need the extra delay here as there's further IMS signalling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Get the Info for the PDU Session just created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Emergency_PDN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Wait until need to add voice QoS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IMS[tsc_Index_IMS2]);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f_NR5GC_ModifyPDUSession_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AddVoice(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@sic R5s210518 sic@</w:t>
            </w:r>
          </w:p>
          <w:p w:rsidR="00281C8E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</w:p>
        </w:tc>
      </w:tr>
    </w:tbl>
    <w:p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06F" w:rsidRDefault="0092006F">
      <w:r>
        <w:separator/>
      </w:r>
    </w:p>
  </w:endnote>
  <w:endnote w:type="continuationSeparator" w:id="0">
    <w:p w:rsidR="0092006F" w:rsidRDefault="0092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06F" w:rsidRDefault="0092006F">
      <w:r>
        <w:separator/>
      </w:r>
    </w:p>
  </w:footnote>
  <w:footnote w:type="continuationSeparator" w:id="0">
    <w:p w:rsidR="0092006F" w:rsidRDefault="00920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CFC"/>
    <w:rsid w:val="00173835"/>
    <w:rsid w:val="001748D6"/>
    <w:rsid w:val="0017626D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E4CF4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1C8E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47AE2"/>
    <w:rsid w:val="003541FD"/>
    <w:rsid w:val="003556DC"/>
    <w:rsid w:val="003609EF"/>
    <w:rsid w:val="003614D1"/>
    <w:rsid w:val="0036231A"/>
    <w:rsid w:val="00374DD4"/>
    <w:rsid w:val="00375BB0"/>
    <w:rsid w:val="003764EC"/>
    <w:rsid w:val="00376E8C"/>
    <w:rsid w:val="003806A7"/>
    <w:rsid w:val="00383C3D"/>
    <w:rsid w:val="003858C9"/>
    <w:rsid w:val="00387792"/>
    <w:rsid w:val="00387CFD"/>
    <w:rsid w:val="003904E3"/>
    <w:rsid w:val="003926A3"/>
    <w:rsid w:val="00392F3F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D455F"/>
    <w:rsid w:val="004D5164"/>
    <w:rsid w:val="004D6FA2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1885"/>
    <w:rsid w:val="005A6679"/>
    <w:rsid w:val="005B4127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350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32431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1316A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A5430"/>
    <w:rsid w:val="008B2743"/>
    <w:rsid w:val="008B6EA0"/>
    <w:rsid w:val="008C262C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2006F"/>
    <w:rsid w:val="0093355C"/>
    <w:rsid w:val="00937A61"/>
    <w:rsid w:val="009417A4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058E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0539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597A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3BE8"/>
    <w:rsid w:val="00C95985"/>
    <w:rsid w:val="00C9778B"/>
    <w:rsid w:val="00C979AE"/>
    <w:rsid w:val="00CA3559"/>
    <w:rsid w:val="00CB01D6"/>
    <w:rsid w:val="00CB12BC"/>
    <w:rsid w:val="00CB151D"/>
    <w:rsid w:val="00CB7C7A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57583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08AD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407D2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592C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571D6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E8279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1B865-8A7C-4995-862D-BCD9F015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2021-07-09T13:08:00Z</dcterms:created>
  <dcterms:modified xsi:type="dcterms:W3CDTF">2021-07-09T13:08:00Z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