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211667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R5s210716</w:t>
      </w:r>
    </w:p>
    <w:p w14:paraId="5D6FC58C" w14:textId="307A0302" w:rsidR="001A09A3" w:rsidRDefault="00E66C4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D433D69" w:rsidR="001E41F3" w:rsidRPr="00DA5F2B" w:rsidRDefault="00DD31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3700">
              <w:rPr>
                <w:b/>
                <w:noProof/>
                <w:sz w:val="28"/>
              </w:rPr>
              <w:t>1790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6C5FC9" w:rsidR="001E41F3" w:rsidRDefault="00DD3192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>Addition of NR-DC test case 8.2.2.4.2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535E4B2" w:rsidR="00235975" w:rsidRDefault="003311E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E66C4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7E7BE19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3311E7">
              <w:t>6</w:t>
            </w:r>
            <w:r>
              <w:t>-</w:t>
            </w:r>
            <w:r w:rsidR="00DD3192">
              <w:t>30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E66C4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DC8E22B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 w:rsidR="00DD3192"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DD3192">
              <w:rPr>
                <w:rFonts w:cs="Arial"/>
                <w:szCs w:val="18"/>
              </w:rPr>
              <w:t>8.2.2.4.2</w:t>
            </w:r>
            <w:r w:rsidR="00F966B7">
              <w:rPr>
                <w:lang w:val="en-US" w:eastAsia="en-GB"/>
              </w:rPr>
              <w:t xml:space="preserve"> </w:t>
            </w:r>
            <w:r w:rsidR="008640C3" w:rsidRPr="008640C3">
              <w:rPr>
                <w:lang w:val="en-US" w:eastAsia="en-GB"/>
              </w:rPr>
              <w:t>Session Timer / MO Call / Remote end supports but does not use Session Timer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E5A7794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D3192"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DD3192">
              <w:rPr>
                <w:rFonts w:cs="Arial"/>
                <w:noProof/>
              </w:rPr>
              <w:t>8.2.2.4.2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419C500" w:rsidR="00EA45BE" w:rsidRDefault="00DD3192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8.2.2.4.2</w:t>
            </w:r>
            <w:r w:rsidR="006B48BC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FEF313A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383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EBCEBDD" w14:textId="7FFD3D2E" w:rsidR="00422B66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2B66" w:rsidRPr="003A6558">
        <w:rPr>
          <w:rFonts w:cs="Arial"/>
          <w:iCs/>
        </w:rPr>
        <w:t>Table of Contents</w:t>
      </w:r>
      <w:r w:rsidR="00422B66">
        <w:tab/>
      </w:r>
      <w:r w:rsidR="00422B66">
        <w:fldChar w:fldCharType="begin"/>
      </w:r>
      <w:r w:rsidR="00422B66">
        <w:instrText xml:space="preserve"> PAGEREF _Toc75938308 \h </w:instrText>
      </w:r>
      <w:r w:rsidR="00422B66">
        <w:fldChar w:fldCharType="separate"/>
      </w:r>
      <w:r w:rsidR="00422B66">
        <w:t>2</w:t>
      </w:r>
      <w:r w:rsidR="00422B66">
        <w:fldChar w:fldCharType="end"/>
      </w:r>
    </w:p>
    <w:p w14:paraId="50B12DB0" w14:textId="33F38689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_Toc75938309 \h </w:instrText>
      </w:r>
      <w:r>
        <w:fldChar w:fldCharType="separate"/>
      </w:r>
      <w:r>
        <w:t>3</w:t>
      </w:r>
      <w:r>
        <w:fldChar w:fldCharType="end"/>
      </w:r>
    </w:p>
    <w:p w14:paraId="38329FD1" w14:textId="19AB34A1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_Toc75938310 \h </w:instrText>
      </w:r>
      <w:r>
        <w:fldChar w:fldCharType="separate"/>
      </w:r>
      <w:r>
        <w:t>3</w:t>
      </w:r>
      <w:r>
        <w:fldChar w:fldCharType="end"/>
      </w:r>
    </w:p>
    <w:p w14:paraId="0929D777" w14:textId="7318E90F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_Toc75938311 \h </w:instrText>
      </w:r>
      <w:r>
        <w:fldChar w:fldCharType="separate"/>
      </w:r>
      <w:r>
        <w:t>3</w:t>
      </w:r>
      <w:r>
        <w:fldChar w:fldCharType="end"/>
      </w:r>
    </w:p>
    <w:p w14:paraId="253BAF19" w14:textId="2C7D4B34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_Toc75938312 \h </w:instrText>
      </w:r>
      <w:r>
        <w:fldChar w:fldCharType="separate"/>
      </w:r>
      <w:r>
        <w:t>3</w:t>
      </w:r>
      <w:r>
        <w:fldChar w:fldCharType="end"/>
      </w:r>
    </w:p>
    <w:p w14:paraId="7DB914C4" w14:textId="4CA521A7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_Toc75938313 \h </w:instrText>
      </w:r>
      <w:r>
        <w:fldChar w:fldCharType="separate"/>
      </w:r>
      <w:r>
        <w:t>5</w:t>
      </w:r>
      <w:r>
        <w:fldChar w:fldCharType="end"/>
      </w:r>
    </w:p>
    <w:p w14:paraId="405E965E" w14:textId="76230CCF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_Toc75938314 \h </w:instrText>
      </w:r>
      <w:r>
        <w:fldChar w:fldCharType="separate"/>
      </w:r>
      <w:r>
        <w:t>7</w:t>
      </w:r>
      <w:r>
        <w:fldChar w:fldCharType="end"/>
      </w:r>
    </w:p>
    <w:p w14:paraId="07BB7509" w14:textId="23283A82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4</w:t>
      </w:r>
      <w:r>
        <w:tab/>
      </w:r>
      <w:r>
        <w:fldChar w:fldCharType="begin"/>
      </w:r>
      <w:r>
        <w:instrText xml:space="preserve"> PAGEREF _Toc75938315 \h </w:instrText>
      </w:r>
      <w:r>
        <w:fldChar w:fldCharType="separate"/>
      </w:r>
      <w:r>
        <w:t>10</w:t>
      </w:r>
      <w:r>
        <w:fldChar w:fldCharType="end"/>
      </w:r>
    </w:p>
    <w:p w14:paraId="3D85886D" w14:textId="3D557CFE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5</w:t>
      </w:r>
      <w:r>
        <w:tab/>
      </w:r>
      <w:r>
        <w:fldChar w:fldCharType="begin"/>
      </w:r>
      <w:r>
        <w:instrText xml:space="preserve"> PAGEREF _Toc75938316 \h </w:instrText>
      </w:r>
      <w:r>
        <w:fldChar w:fldCharType="separate"/>
      </w:r>
      <w:r>
        <w:t>13</w:t>
      </w:r>
      <w:r>
        <w:fldChar w:fldCharType="end"/>
      </w:r>
    </w:p>
    <w:p w14:paraId="46CF933E" w14:textId="2C57BF7F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6</w:t>
      </w:r>
      <w:r>
        <w:tab/>
      </w:r>
      <w:r>
        <w:fldChar w:fldCharType="begin"/>
      </w:r>
      <w:r>
        <w:instrText xml:space="preserve"> PAGEREF _Toc75938317 \h </w:instrText>
      </w:r>
      <w:r>
        <w:fldChar w:fldCharType="separate"/>
      </w:r>
      <w:r>
        <w:t>16</w:t>
      </w:r>
      <w:r>
        <w:fldChar w:fldCharType="end"/>
      </w:r>
    </w:p>
    <w:p w14:paraId="24507C9B" w14:textId="2EBE7A68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_Toc75938318 \h </w:instrText>
      </w:r>
      <w:r>
        <w:fldChar w:fldCharType="separate"/>
      </w:r>
      <w:r>
        <w:t>18</w:t>
      </w:r>
      <w:r>
        <w:fldChar w:fldCharType="end"/>
      </w:r>
    </w:p>
    <w:p w14:paraId="3EC8F9EF" w14:textId="0A3368EC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_Toc75938319 \h </w:instrText>
      </w:r>
      <w:r>
        <w:fldChar w:fldCharType="separate"/>
      </w:r>
      <w:r>
        <w:t>18</w:t>
      </w:r>
      <w:r>
        <w:fldChar w:fldCharType="end"/>
      </w:r>
    </w:p>
    <w:p w14:paraId="3F29256F" w14:textId="2F0F193C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_Toc75938320 \h </w:instrText>
      </w:r>
      <w:r>
        <w:fldChar w:fldCharType="separate"/>
      </w:r>
      <w:r>
        <w:t>18</w:t>
      </w:r>
      <w:r>
        <w:fldChar w:fldCharType="end"/>
      </w:r>
    </w:p>
    <w:p w14:paraId="288DE479" w14:textId="25D5D1B9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_Toc75938321 \h </w:instrText>
      </w:r>
      <w:r>
        <w:fldChar w:fldCharType="separate"/>
      </w:r>
      <w:r>
        <w:t>18</w:t>
      </w:r>
      <w:r>
        <w:fldChar w:fldCharType="end"/>
      </w:r>
    </w:p>
    <w:p w14:paraId="2E4D4796" w14:textId="6682C4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5938309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3DE1548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4F064E">
        <w:rPr>
          <w:rFonts w:cs="Arial"/>
        </w:rPr>
        <w:t>8.2.2.4.2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5938310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697F7AA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D3192">
        <w:rPr>
          <w:lang w:eastAsia="ja-JP"/>
        </w:rPr>
        <w:t>8.2.2.4.2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5938311"/>
      <w:r w:rsidRPr="00854C55">
        <w:rPr>
          <w:b/>
        </w:rPr>
        <w:t>Corrections required</w:t>
      </w:r>
      <w:bookmarkEnd w:id="12"/>
      <w:bookmarkEnd w:id="13"/>
      <w:bookmarkEnd w:id="14"/>
    </w:p>
    <w:p w14:paraId="6C48CFB8" w14:textId="77777777" w:rsidR="004F064E" w:rsidRPr="00F706D7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15" w:name="_Toc64047189"/>
      <w:bookmarkStart w:id="16" w:name="_Toc54186269"/>
      <w:bookmarkStart w:id="17" w:name="OLE_LINK12"/>
      <w:bookmarkStart w:id="18" w:name="OLE_LINK13"/>
      <w:bookmarkStart w:id="19" w:name="OLE_LINK2"/>
      <w:bookmarkStart w:id="20" w:name="OLE_LINK3"/>
      <w:bookmarkStart w:id="21" w:name="OLE_LINK10"/>
      <w:bookmarkStart w:id="22" w:name="OLE_LINK11"/>
      <w:bookmarkStart w:id="23" w:name="_Toc75938312"/>
      <w:r>
        <w:rPr>
          <w:rFonts w:cs="Arial"/>
          <w:color w:val="000000"/>
          <w:lang w:eastAsia="en-GB"/>
        </w:rPr>
        <w:t>Change 1</w:t>
      </w:r>
      <w:bookmarkEnd w:id="15"/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4ECDF462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5E6" w14:textId="77777777" w:rsidR="004F064E" w:rsidRPr="002F3E79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CC5E" w14:textId="77777777" w:rsidR="004F064E" w:rsidRPr="00CF18A2" w:rsidRDefault="004F064E" w:rsidP="007F004D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BB5706">
              <w:rPr>
                <w:rFonts w:ascii="Arial" w:hAnsi="Arial" w:cs="Arial"/>
                <w:lang w:eastAsia="en-GB"/>
              </w:rPr>
              <w:t>f_NR_Capability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()</w:t>
            </w:r>
          </w:p>
        </w:tc>
      </w:tr>
      <w:tr w:rsidR="004F064E" w14:paraId="08316FAD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4352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73F7" w14:textId="77777777" w:rsidR="004F064E" w:rsidRPr="00391FB8" w:rsidRDefault="004F064E" w:rsidP="007F004D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To send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UECapabilityInquiry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with a frequency band list containing both the FR1 and FR2 bands selected for this TC.</w:t>
            </w:r>
          </w:p>
        </w:tc>
      </w:tr>
      <w:tr w:rsidR="004F064E" w14:paraId="19AD4DFC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203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6B2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Check if testcase is NRDC, and if so, create a </w:t>
            </w:r>
            <w:proofErr w:type="spellStart"/>
            <w:r>
              <w:rPr>
                <w:rFonts w:cs="Arial"/>
                <w:lang w:eastAsia="zh-CN"/>
              </w:rPr>
              <w:t>freq</w:t>
            </w:r>
            <w:proofErr w:type="spellEnd"/>
            <w:r>
              <w:rPr>
                <w:rFonts w:cs="Arial"/>
                <w:lang w:eastAsia="zh-CN"/>
              </w:rPr>
              <w:t xml:space="preserve"> band list to be encoded in </w:t>
            </w:r>
            <w:proofErr w:type="spellStart"/>
            <w:r>
              <w:rPr>
                <w:rFonts w:cs="Arial"/>
                <w:lang w:eastAsia="zh-CN"/>
              </w:rPr>
              <w:t>UECapaibilityInquiry</w:t>
            </w:r>
            <w:proofErr w:type="spellEnd"/>
            <w:r>
              <w:rPr>
                <w:rFonts w:cs="Arial"/>
                <w:lang w:eastAsia="zh-CN"/>
              </w:rPr>
              <w:t>. 257 is hardcoded as the secondary band in this CR.</w:t>
            </w:r>
          </w:p>
          <w:p w14:paraId="2B985360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DC35555" w14:textId="77777777" w:rsidR="004F064E" w:rsidRPr="00C91E2F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Use a function already available in </w:t>
            </w:r>
            <w:proofErr w:type="spellStart"/>
            <w:r>
              <w:rPr>
                <w:rFonts w:cs="Arial"/>
                <w:lang w:eastAsia="zh-CN"/>
              </w:rPr>
              <w:t>NR_DC_CommonFunctions.ttcn</w:t>
            </w:r>
            <w:proofErr w:type="spellEnd"/>
            <w:r>
              <w:rPr>
                <w:rFonts w:cs="Arial"/>
                <w:lang w:eastAsia="zh-CN"/>
              </w:rPr>
              <w:t xml:space="preserve"> to extract the SCG band indicator.</w:t>
            </w:r>
          </w:p>
        </w:tc>
      </w:tr>
      <w:tr w:rsidR="004F064E" w14:paraId="7BB5D140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878D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FF3F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4F064E" w14:paraId="2580E2ED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B64" w14:textId="77777777" w:rsidR="004F064E" w:rsidRPr="00EE1104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79D" w14:textId="77777777" w:rsidR="004F064E" w:rsidRPr="00EE1104" w:rsidRDefault="004F064E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5C8E5D1C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5C96F228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58924558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D375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B76">
              <w:rPr>
                <w:rFonts w:ascii="Courier New" w:hAnsi="Courier New" w:cs="Courier New"/>
                <w:highlight w:val="yellow"/>
                <w:lang w:eastAsia="de-DE"/>
              </w:rPr>
              <w:t>&lt;new import insert here&gt;</w:t>
            </w:r>
          </w:p>
          <w:p w14:paraId="70C0EAB2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3F89B8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f_NR_Capability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6373ADC2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7DDE742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6FDAB83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v_MFBI_Band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)) { // @sic R5s200826 R5s201305 sic@</w:t>
            </w:r>
          </w:p>
          <w:p w14:paraId="0CA9A6F2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v_NRBandInd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v_MFBI_Band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);</w:t>
            </w:r>
          </w:p>
          <w:p w14:paraId="63764A0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C0316FB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95819D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f_GetTestcaseAttrib_NR_CA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())) {    //@sic  R5-204397 sic@</w:t>
            </w:r>
          </w:p>
          <w:p w14:paraId="5B9A2320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f_NR_GetCA_CombinationType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px_NR_CA_BandCombination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) ==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CA_InterBand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{</w:t>
            </w:r>
          </w:p>
          <w:p w14:paraId="43425A3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//For CA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includes 2 entries as per 38.508-1 Table 4.6.4-21: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</w:p>
          <w:p w14:paraId="638BD6C8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v_CA_InterBand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true;       // @sic R5-204397 sic@</w:t>
            </w:r>
          </w:p>
          <w:p w14:paraId="06BB989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lastRenderedPageBreak/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v_SecondaryBand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cs_NR_BandInformationNR(f_NR_GetCA_SecondaryBand(px_NR_CA_BandCombination));</w:t>
            </w:r>
          </w:p>
          <w:p w14:paraId="65D99BD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v_FreqBandList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v_FirstBand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v_SecondaryBand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};</w:t>
            </w:r>
          </w:p>
          <w:p w14:paraId="683C6FC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1991BFA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9D33B3C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//new code to be inserted here</w:t>
            </w:r>
            <w:r w:rsidRPr="00BB5706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5794388C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v_EncodeCapRequestNR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 cs_38508_UECapabilityRequestFilterNR(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v_FreqBandList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));</w:t>
            </w:r>
          </w:p>
          <w:p w14:paraId="6C4A4533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4D9668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3900EBD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7E7B3541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bookmarkStart w:id="24" w:name="OLE_LINK5"/>
      <w:bookmarkStart w:id="25" w:name="OLE_LINK4"/>
    </w:p>
    <w:p w14:paraId="57B6FB38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03C19714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4"/>
          <w:bookmarkEnd w:id="25"/>
          <w:p w14:paraId="21D06FE2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514B69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import from </w:t>
            </w:r>
            <w:proofErr w:type="spellStart"/>
            <w:r w:rsidRPr="00514B69">
              <w:rPr>
                <w:rFonts w:ascii="Courier New" w:hAnsi="Courier New" w:cs="Courier New"/>
                <w:highlight w:val="yellow"/>
                <w:lang w:val="en-US" w:eastAsia="de-DE"/>
              </w:rPr>
              <w:t>NR_DC_CommonFunctions</w:t>
            </w:r>
            <w:proofErr w:type="spellEnd"/>
            <w:r w:rsidRPr="00514B69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 all;</w:t>
            </w:r>
          </w:p>
          <w:p w14:paraId="5460F117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>…</w:t>
            </w:r>
          </w:p>
          <w:p w14:paraId="260DDDD8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f_NR_Capability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7D045CD0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B69A45B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ED2F63A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v_MFBI_Band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)) { // @sic R5s200826 R5s201305 sic@</w:t>
            </w:r>
          </w:p>
          <w:p w14:paraId="4E3CC744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v_NRBandInd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v_MFBI_Band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);</w:t>
            </w:r>
          </w:p>
          <w:p w14:paraId="0CB55E63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F2B7E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86251D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f_GetTestcaseAttrib_NR_CA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())) {    //@sic  R5-204397 sic@</w:t>
            </w:r>
          </w:p>
          <w:p w14:paraId="4B4A773E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f_NR_GetCA_CombinationType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px_NR_CA_BandCombination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) ==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CA_InterBand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{</w:t>
            </w:r>
          </w:p>
          <w:p w14:paraId="02CD57B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//For CA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includes 2 entries as per 38.508-1 Table 4.6.4-21: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</w:p>
          <w:p w14:paraId="1AAB11A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v_CA_InterBand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true;       // @sic R5-204397 sic@</w:t>
            </w:r>
          </w:p>
          <w:p w14:paraId="2FD0E50D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v_SecondaryBand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cs_NR_BandInformationNR(f_NR_GetCA_SecondaryBand(px_NR_CA_BandCombination));</w:t>
            </w:r>
          </w:p>
          <w:p w14:paraId="7BEFE2BC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v_FreqBandList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v_FirstBand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v_SecondaryBand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};</w:t>
            </w:r>
          </w:p>
          <w:p w14:paraId="3CDA3D4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1B6DDE15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0ED86D2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5A132A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if (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f_GetTestcaseAttrib_NR_DC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testcasename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())) {   </w:t>
            </w:r>
          </w:p>
          <w:p w14:paraId="019DE2D1" w14:textId="77777777" w:rsidR="004F064E" w:rsidRPr="00E927DD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v_SecondaryBand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cs_NR_BandInformationNR</w:t>
            </w:r>
            <w:proofErr w:type="spellEnd"/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5B5782">
              <w:rPr>
                <w:rFonts w:ascii="Courier New" w:hAnsi="Courier New" w:cs="Courier New"/>
                <w:highlight w:val="yellow"/>
                <w:lang w:eastAsia="de-DE"/>
              </w:rPr>
              <w:t>f_NR_GetNR_DC_SecondaryBand</w:t>
            </w:r>
            <w:proofErr w:type="spellEnd"/>
            <w:r w:rsidRPr="005B5782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px_NR_DC_BandCombination</w:t>
            </w:r>
            <w:proofErr w:type="spellEnd"/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21131404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v_FreqBandList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:= { 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v_FirstBand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v_SecondaryBand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};</w:t>
            </w:r>
          </w:p>
          <w:p w14:paraId="73F397BF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      </w:t>
            </w:r>
          </w:p>
          <w:p w14:paraId="63116BDD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2E63EE0E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4AB050B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v_EncodeCapRequestNR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 cs_38508_UECapabilityRequestFilterNR(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v_FreqBandList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));</w:t>
            </w:r>
          </w:p>
          <w:p w14:paraId="6915A78A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EC94D45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BA63EBD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34CD9982" w14:textId="77777777" w:rsidR="004F064E" w:rsidRDefault="004F064E" w:rsidP="004F064E">
      <w:pPr>
        <w:rPr>
          <w:noProof/>
        </w:rPr>
      </w:pPr>
    </w:p>
    <w:p w14:paraId="4E86CF64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24CF0DE4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654A025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6" w:name="_Toc64047190"/>
      <w:bookmarkStart w:id="27" w:name="_Toc75938313"/>
      <w:r>
        <w:rPr>
          <w:rFonts w:cs="Arial"/>
          <w:color w:val="000000"/>
          <w:lang w:eastAsia="en-GB"/>
        </w:rPr>
        <w:lastRenderedPageBreak/>
        <w:t>Chan</w:t>
      </w:r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cs="Arial"/>
          <w:color w:val="000000"/>
          <w:lang w:eastAsia="en-GB"/>
        </w:rPr>
        <w:t xml:space="preserve">ge </w:t>
      </w:r>
      <w:bookmarkEnd w:id="26"/>
      <w:r>
        <w:rPr>
          <w:rFonts w:cs="Arial"/>
          <w:color w:val="000000"/>
          <w:lang w:eastAsia="en-GB"/>
        </w:rPr>
        <w:t>2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5E80180C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DBF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BE37" w14:textId="77777777" w:rsidR="004F064E" w:rsidRPr="00CF18A2" w:rsidRDefault="004F064E" w:rsidP="007F004D">
            <w:pPr>
              <w:rPr>
                <w:rFonts w:ascii="Arial" w:hAnsi="Arial" w:cs="Arial"/>
                <w:lang w:eastAsia="en-GB"/>
              </w:rPr>
            </w:pPr>
            <w:r w:rsidRPr="00875AF5">
              <w:rPr>
                <w:rFonts w:ascii="Arial" w:hAnsi="Arial" w:cs="Arial"/>
                <w:lang w:eastAsia="en-GB"/>
              </w:rPr>
              <w:t>f_TC_8_2_2_4_2_NR5GC()</w:t>
            </w:r>
          </w:p>
        </w:tc>
      </w:tr>
      <w:tr w:rsidR="004F064E" w14:paraId="3FD7A8A0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CEB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272D" w14:textId="77777777" w:rsidR="004F064E" w:rsidRDefault="004F064E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OSI removal to align with prose. Also, FR2 Cell cannot be advertised on OSI as it cannot be a Stand Alone cell.</w:t>
            </w:r>
          </w:p>
          <w:p w14:paraId="341BC117" w14:textId="77777777" w:rsidR="004F064E" w:rsidRDefault="004F064E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8B318BE" w14:textId="77777777" w:rsidR="004F064E" w:rsidRDefault="004F064E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Do not close UE test loop mode at the end of the preamble since the SCG bearer to be tested is configured in the Test Body.</w:t>
            </w:r>
          </w:p>
          <w:p w14:paraId="55AE127B" w14:textId="77777777" w:rsidR="00422B66" w:rsidRDefault="00422B66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27CB5DBB" w14:textId="2FE099F4" w:rsidR="00422B66" w:rsidRPr="00391FB8" w:rsidRDefault="00422B66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#a 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during RAN5#92-e meeting</w:t>
            </w:r>
          </w:p>
        </w:tc>
      </w:tr>
      <w:tr w:rsidR="004F064E" w14:paraId="43BC1692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5DC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6A8E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cells.</w:t>
            </w:r>
          </w:p>
          <w:p w14:paraId="6DD7970F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2CB139D" w14:textId="77777777" w:rsidR="004F064E" w:rsidRPr="00C91E2F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 </w:t>
            </w:r>
            <w:proofErr w:type="spellStart"/>
            <w:r>
              <w:rPr>
                <w:rFonts w:cs="Arial"/>
                <w:lang w:eastAsia="zh-CN"/>
              </w:rPr>
              <w:t>TestLoopMode</w:t>
            </w:r>
            <w:proofErr w:type="spellEnd"/>
            <w:r>
              <w:rPr>
                <w:rFonts w:cs="Arial"/>
                <w:lang w:eastAsia="zh-CN"/>
              </w:rPr>
              <w:t xml:space="preserve"> input parameter to the function f_NR5GC_Preamble()</w:t>
            </w:r>
          </w:p>
        </w:tc>
      </w:tr>
      <w:tr w:rsidR="004F064E" w14:paraId="07EDF5DB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326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6B3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4F064E" w14:paraId="32886DC5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8835" w14:textId="77777777" w:rsidR="004F064E" w:rsidRPr="00EE1104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3530" w14:textId="77777777" w:rsidR="004F064E" w:rsidRPr="00EE1104" w:rsidRDefault="004F064E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36E7F7CF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7C1A807C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72C52C63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F6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>function f_TC_8_2_2_4_2_NR5GC() runs on NR5GC_PTC</w:t>
            </w:r>
          </w:p>
          <w:p w14:paraId="261BD416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{ //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 xml:space="preserve"> addition, modification and release / SCG DRB / NR-DC</w:t>
            </w:r>
          </w:p>
          <w:p w14:paraId="14A4188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@sic R5-203650 sic@</w:t>
            </w:r>
          </w:p>
          <w:p w14:paraId="764D9FEC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875AF5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1AFD195F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C31611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29329219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41B8FBE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00662A85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A79D029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f_NR5GC_Preamble (nr_Cell1, STATE_CONNECTED_3A, </w:t>
            </w:r>
            <w:proofErr w:type="spellStart"/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PING_Or_TEST_LOOPModeB_ON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);</w:t>
            </w:r>
          </w:p>
          <w:p w14:paraId="5E33964D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19F54A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AE4189D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B90F4E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fl_TC_8_2_2_4_2_TestBody();</w:t>
            </w:r>
          </w:p>
          <w:p w14:paraId="33105920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37E962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D011664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C4C03C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) {</w:t>
            </w:r>
          </w:p>
          <w:p w14:paraId="100FA9B2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  f_NR5GC_OpenUE_TestLoopMode_Deactivate_TestMode(nr_Cell1);</w:t>
            </w:r>
          </w:p>
          <w:p w14:paraId="43EDDAB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6ECA282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230AA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4E5C6FB3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B36075C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144B53F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13E9FF4A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4B936770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85B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>function f_TC_8_2_2_4_2_NR5GC() runs on NR5GC_PTC</w:t>
            </w:r>
          </w:p>
          <w:p w14:paraId="235D6A11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{ //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 xml:space="preserve"> addition, modification and release / SCG DRB / NR-DC</w:t>
            </w:r>
          </w:p>
          <w:p w14:paraId="51BAC493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@sic R5-203650 sic@</w:t>
            </w:r>
          </w:p>
          <w:p w14:paraId="0514104D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f_NR5GC_Init_NRDC(</w:t>
            </w:r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NR_1</w:t>
            </w:r>
            <w:r w:rsidRPr="00875AF5">
              <w:rPr>
                <w:rFonts w:ascii="Courier New" w:hAnsi="Courier New" w:cs="Courier New"/>
                <w:lang w:eastAsia="en-GB"/>
              </w:rPr>
              <w:t>, {nr_Cell1, nr_Cell10});</w:t>
            </w:r>
          </w:p>
          <w:p w14:paraId="6DC205BA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762B3C5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//Create and configure NR cell1 and NR cell 10.</w:t>
            </w:r>
          </w:p>
          <w:p w14:paraId="30976881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(nr_Cell1);</w:t>
            </w:r>
          </w:p>
          <w:p w14:paraId="3B90F1D5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(nr_Cell10);</w:t>
            </w:r>
          </w:p>
          <w:p w14:paraId="429A517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534414F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f_NR5GC_Preamble (nr_Cell1, STATE_CONNECTED_3A, </w:t>
            </w:r>
            <w:proofErr w:type="spellStart"/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PING_Or_TESTModeB_ON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);</w:t>
            </w:r>
          </w:p>
          <w:p w14:paraId="30BA4FF0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69974AA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(true);</w:t>
            </w:r>
          </w:p>
          <w:p w14:paraId="781D8CB9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0AC95DC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fl_TC_8_2_2_4_2_TestBody();</w:t>
            </w:r>
          </w:p>
          <w:p w14:paraId="17FDEE1E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3A4BC89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(false);</w:t>
            </w:r>
          </w:p>
          <w:p w14:paraId="61E179C2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208E4D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if (not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pc_IP_Ping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) {</w:t>
            </w:r>
          </w:p>
          <w:p w14:paraId="4A3FCC05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  f_NR5GC_OpenUE_TestLoopMode_Deactivate_TestMode(nr_Cell1);</w:t>
            </w:r>
          </w:p>
          <w:p w14:paraId="0C82B356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D26A3B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E63632C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Switch/Power off UE</w:t>
            </w:r>
          </w:p>
          <w:p w14:paraId="65E0519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f_NR_Postamble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(nr_Cell1, STATE_CONNECTED_3A);</w:t>
            </w:r>
          </w:p>
          <w:p w14:paraId="69A7206A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0F400DC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lastRenderedPageBreak/>
        <w:br w:type="page"/>
      </w:r>
    </w:p>
    <w:p w14:paraId="5BD1FB92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8" w:name="_Toc64047191"/>
      <w:bookmarkStart w:id="29" w:name="_Toc75938314"/>
      <w:r>
        <w:rPr>
          <w:rFonts w:cs="Arial"/>
          <w:color w:val="000000"/>
          <w:lang w:eastAsia="en-GB"/>
        </w:rPr>
        <w:lastRenderedPageBreak/>
        <w:t xml:space="preserve">Change </w:t>
      </w:r>
      <w:bookmarkEnd w:id="28"/>
      <w:r>
        <w:rPr>
          <w:rFonts w:cs="Arial"/>
          <w:color w:val="000000"/>
          <w:lang w:eastAsia="en-GB"/>
        </w:rPr>
        <w:t>3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337CE772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EF6D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E4D8" w14:textId="77777777" w:rsidR="004F064E" w:rsidRPr="00F706D7" w:rsidRDefault="004F064E" w:rsidP="007F004D">
            <w:pPr>
              <w:rPr>
                <w:rFonts w:ascii="Arial" w:hAnsi="Arial" w:cs="Arial"/>
                <w:lang w:val="en-US" w:eastAsia="en-GB"/>
              </w:rPr>
            </w:pPr>
            <w:r w:rsidRPr="00C834CE">
              <w:rPr>
                <w:rFonts w:ascii="Arial" w:hAnsi="Arial" w:cs="Arial"/>
                <w:lang w:val="en-US" w:eastAsia="en-GB"/>
              </w:rPr>
              <w:t>fl_TC_8_2_2_4_2_TestBody()</w:t>
            </w:r>
          </w:p>
        </w:tc>
      </w:tr>
      <w:tr w:rsidR="004F064E" w14:paraId="14123716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400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EB2" w14:textId="77777777" w:rsidR="004F064E" w:rsidRDefault="004F064E" w:rsidP="004F064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Close UE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TestLoopMode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needs to be executed after SCG bearer addition for Test loopback mode to work on SCG bearer.</w:t>
            </w:r>
          </w:p>
          <w:p w14:paraId="68AC0736" w14:textId="77777777" w:rsidR="004F064E" w:rsidRDefault="004F064E" w:rsidP="004F064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Since SCG config is not included in the Reconfiguration message sent in Step 4, the Reconfiguration Complete expected in Step 5 should also not expect nr-SCG-response. </w:t>
            </w:r>
          </w:p>
          <w:p w14:paraId="0F2185AF" w14:textId="2A9D9AF4" w:rsidR="00422B66" w:rsidRPr="00422B66" w:rsidRDefault="00422B66" w:rsidP="00422B66">
            <w:pPr>
              <w:pStyle w:val="CRCoverPage"/>
              <w:spacing w:after="0"/>
              <w:rPr>
                <w:rFonts w:cs="Arial"/>
                <w:b/>
                <w:bCs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#a 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during RAN5#92-e meeting</w:t>
            </w:r>
          </w:p>
        </w:tc>
      </w:tr>
      <w:tr w:rsidR="004F064E" w14:paraId="71E1F4FE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66D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6641" w14:textId="77777777" w:rsidR="004F064E" w:rsidRDefault="004F064E" w:rsidP="004F064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Close UE </w:t>
            </w:r>
            <w:proofErr w:type="spellStart"/>
            <w:r>
              <w:rPr>
                <w:rFonts w:cs="Arial"/>
                <w:lang w:eastAsia="zh-CN"/>
              </w:rPr>
              <w:t>testloopmode</w:t>
            </w:r>
            <w:proofErr w:type="spellEnd"/>
            <w:r>
              <w:rPr>
                <w:rFonts w:cs="Arial"/>
                <w:lang w:eastAsia="zh-CN"/>
              </w:rPr>
              <w:t xml:space="preserve"> after SCG bearer addition</w:t>
            </w:r>
          </w:p>
          <w:p w14:paraId="09007700" w14:textId="77777777" w:rsidR="004F064E" w:rsidRPr="00C91E2F" w:rsidRDefault="004F064E" w:rsidP="004F064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Expect a regular </w:t>
            </w:r>
            <w:proofErr w:type="spellStart"/>
            <w:r>
              <w:rPr>
                <w:rFonts w:cs="Arial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message in Step5</w:t>
            </w:r>
          </w:p>
        </w:tc>
      </w:tr>
      <w:tr w:rsidR="004F064E" w14:paraId="7766557E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4BF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939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4F064E" w14:paraId="54B976D6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B14B" w14:textId="77777777" w:rsidR="004F064E" w:rsidRPr="00EE1104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6116" w14:textId="77777777" w:rsidR="004F064E" w:rsidRPr="00EE1104" w:rsidRDefault="004F064E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6A10D485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22B5D7EC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2209BB86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37E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>function fl_TC_8_2_2_4_2_TestBody() runs on NR5GC_PTC</w:t>
            </w:r>
          </w:p>
          <w:p w14:paraId="0952511E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5FEA837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;</w:t>
            </w:r>
          </w:p>
          <w:p w14:paraId="0588284A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;</w:t>
            </w:r>
          </w:p>
          <w:p w14:paraId="537E5E59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14:paraId="31F65067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v_RadioBearerConfig2;</w:t>
            </w:r>
          </w:p>
          <w:p w14:paraId="5177519D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6982D7D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9F2AD8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3B953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7CD7EBF1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and a PDU SESSION MODIFICATION COMMAND to add NR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with SCG DRB.</w:t>
            </w:r>
          </w:p>
          <w:p w14:paraId="028366A7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2"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0605CFF1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Check: Does the UE transmit the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including nr-SCG-Response?</w:t>
            </w:r>
          </w:p>
          <w:p w14:paraId="2806F7AB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2A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2E581E8C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UE transmits a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and an PDU SESSION MODIFICATION COMPLETE message.</w:t>
            </w:r>
          </w:p>
          <w:p w14:paraId="0598BDBD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(nr_Cell10, tsc_NR_ServingCellSSS_EPRE_FR1, tsc_NR_ServingCellSSS_EPRE_FR2);</w:t>
            </w:r>
          </w:p>
          <w:p w14:paraId="4FB3A17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f_NR_RRCReconfig_AddSCG_DRBs_NRDC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(nr_Cell1, nr_Cell10, MCG_SCG);// @sic R5-206342 sic@</w:t>
            </w:r>
          </w:p>
          <w:p w14:paraId="39460AFD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4F206945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736258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//insert new code here</w:t>
            </w: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A90A17C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8FF1E2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123F2ACB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1C59705C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();</w:t>
            </w:r>
          </w:p>
          <w:p w14:paraId="2E383F42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f_NR5GC_CheckDataPath(nr_Cell10, f_NR5GC_GetPdnIndex(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[0]),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, "Step 3");</w:t>
            </w:r>
          </w:p>
          <w:p w14:paraId="3EDF858B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012F2AD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[0] :=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,-,-,cs_38508_PDCP_Config (ms500));</w:t>
            </w:r>
          </w:p>
          <w:p w14:paraId="11F48DC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v_RadioBearerConfig2 := cs_38508_RadioBearerConfigDef(-,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);</w:t>
            </w:r>
          </w:p>
          <w:p w14:paraId="6DEF9DDF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v_V1530Ext := f_NRDC_BuildRRCReconfiguration_v1530(omit, omit, v_RadioBearerConfig2);</w:t>
            </w:r>
          </w:p>
          <w:p w14:paraId="1C887604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A2430A0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4"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196A344F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lastRenderedPageBreak/>
              <w:t xml:space="preserve">    //SS transmits an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1A65676F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(nr_Cell1,-,-,v_V1530Ext,-,-,-,false);</w:t>
            </w:r>
          </w:p>
          <w:p w14:paraId="3F3DD1A9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// @siclog "Step 5"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@</w:t>
            </w:r>
          </w:p>
          <w:p w14:paraId="41A10D0C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//  Check: Does the UE transmit an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RRCReconfigurationComplete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message including nr-SCG-Response?</w:t>
            </w:r>
          </w:p>
          <w:p w14:paraId="5A7E583B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(car_NR_SRB1_RrcPdu_IND(nr_Cell1, cr_38508_RRCReconfigurationComplete(cr_RRCReconfigurationComplete_v1530(-, cr_RRCReconfigurationComplete_v1560(?)))));</w:t>
            </w:r>
          </w:p>
          <w:p w14:paraId="3C0BA53A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(__FILE__, __LINE__, "Step 5");</w:t>
            </w:r>
          </w:p>
          <w:p w14:paraId="25CE7B1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54CCBC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393F4F05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4CC73D12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27EB59B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tr w:rsidR="004F064E" w14:paraId="45327F1A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0B4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D42EFFF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4BFDE486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03B21BFF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CF2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>function fl_TC_8_2_2_4_2_TestBody() runs on NR5GC_PTC</w:t>
            </w:r>
          </w:p>
          <w:p w14:paraId="12FD042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0F945FD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integer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;</w:t>
            </w:r>
          </w:p>
          <w:p w14:paraId="4A2CE27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DRB_ToAddModList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;</w:t>
            </w:r>
          </w:p>
          <w:p w14:paraId="36F8CDA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RRCReconfiguration_v1530_IEs v_V1530Ext;</w:t>
            </w:r>
          </w:p>
          <w:p w14:paraId="01F5E15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v_RadioBearerConfig2;</w:t>
            </w:r>
          </w:p>
          <w:p w14:paraId="50D1F15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PDUSessionInfoList_Type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:= f_NR5GC_MobileInfo_GetSessionInfoList();</w:t>
            </w:r>
          </w:p>
          <w:p w14:paraId="2124555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9EA1CE9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563BC4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1"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0E3A10D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 PDU SESSION MODIFICATION COMMAND to add NR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with SCG DRB.</w:t>
            </w:r>
          </w:p>
          <w:p w14:paraId="64A59C8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2"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4072509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Check: Does the UE transmit the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including nr-SCG-Response?</w:t>
            </w:r>
          </w:p>
          <w:p w14:paraId="7C8991A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2A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44A4CE3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UE transmits a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ULInformationTransfer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an PDU SESSION MODIFICATION COMPLETE message.</w:t>
            </w:r>
          </w:p>
          <w:p w14:paraId="0187F039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f_NR_SetCellPower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(nr_Cell10, tsc_NR_ServingCellSSS_EPRE_FR1, tsc_NR_ServingCellSSS_EPRE_FR2);</w:t>
            </w:r>
          </w:p>
          <w:p w14:paraId="57175ED2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f_NR_RRCReconfig_AddSCG_DRBs_NRDC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(nr_Cell1, nr_Cell10, MCG_SCG);// @sic R5-206342 sic@</w:t>
            </w:r>
          </w:p>
          <w:p w14:paraId="369D8D4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f_NR_PreliminaryPass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(__FILE__, __LINE__, "Step 2");</w:t>
            </w:r>
          </w:p>
          <w:p w14:paraId="554102A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A0FAD2A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if(not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pc_IP_Ping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) {</w:t>
            </w:r>
          </w:p>
          <w:p w14:paraId="0672FEB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  f_NR5GC_CloseUE_TestLoopModeB (nr_Cell1, '00'O);</w:t>
            </w:r>
          </w:p>
          <w:p w14:paraId="04A1D5B9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}</w:t>
            </w:r>
          </w:p>
          <w:p w14:paraId="4F90D2A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1ED3BB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//@siclog "Step 3"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05188B10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199BA56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f_NR_GetDefaultDRB_SCG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();</w:t>
            </w:r>
          </w:p>
          <w:p w14:paraId="032540E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 "Step 3");</w:t>
            </w:r>
          </w:p>
          <w:p w14:paraId="4738402A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40263B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 :=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cs_NR_DRB_ToAddMod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(omit,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,-,-,cs_38508_PDCP_Config (ms500));</w:t>
            </w:r>
          </w:p>
          <w:p w14:paraId="7AB82B1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v_RadioBearerConfig2 := cs_38508_RadioBearerConfigDef(-,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);</w:t>
            </w:r>
          </w:p>
          <w:p w14:paraId="065AC3E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lastRenderedPageBreak/>
              <w:t xml:space="preserve">    v_V1530Ext := f_NRDC_BuildRRCReconfiguration_v1530(omit, omit, v_RadioBearerConfig2);</w:t>
            </w:r>
          </w:p>
          <w:p w14:paraId="6319B8E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6CD73CC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4"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184457D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containing NR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to modify PDCP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discardTimer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value of SCG DRB.</w:t>
            </w:r>
          </w:p>
          <w:p w14:paraId="10EBBFE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f_NR_SendRRCReconfiguration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(nr_Cell1,-,-,v_V1530Ext,-,-,-,false);</w:t>
            </w:r>
          </w:p>
          <w:p w14:paraId="3F2EF6F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// @siclog "Step 5"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@</w:t>
            </w:r>
          </w:p>
          <w:p w14:paraId="07C50B9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//  Check: Does the UE transmit an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message </w:t>
            </w:r>
          </w:p>
          <w:p w14:paraId="2D5B747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(car_NR_SRB1_RrcPdu_IND(nr_Cell1, cr_38508_RRCReconfigurationComplete));</w:t>
            </w:r>
          </w:p>
          <w:p w14:paraId="2890627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</w:t>
            </w:r>
            <w:r w:rsidRPr="00C30F48">
              <w:rPr>
                <w:rFonts w:ascii="Courier New" w:hAnsi="Courier New" w:cs="Courier New"/>
                <w:lang w:eastAsia="en-GB"/>
              </w:rPr>
              <w:t>_NR_PreliminaryPass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(__FILE__, __LINE__, "Step 5");</w:t>
            </w:r>
          </w:p>
          <w:p w14:paraId="461EF3A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2C7742B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//@siclog "Step 6"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76480F0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457616A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 "Step 6");</w:t>
            </w:r>
          </w:p>
          <w:p w14:paraId="5E4FCFA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36DECC81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`</w:t>
            </w:r>
            <w:r w:rsidRPr="00C30F48">
              <w:rPr>
                <w:rFonts w:ascii="Courier New" w:hAnsi="Courier New" w:cs="Courier New"/>
                <w:lang w:eastAsia="en-GB"/>
              </w:rPr>
              <w:t xml:space="preserve">  }</w:t>
            </w:r>
          </w:p>
          <w:p w14:paraId="1C585498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}</w:t>
            </w:r>
          </w:p>
        </w:tc>
      </w:tr>
    </w:tbl>
    <w:p w14:paraId="62E8B1C5" w14:textId="77777777" w:rsidR="004F064E" w:rsidRDefault="004F064E" w:rsidP="004F064E">
      <w:pPr>
        <w:rPr>
          <w:lang w:eastAsia="en-GB"/>
        </w:rPr>
      </w:pPr>
    </w:p>
    <w:p w14:paraId="13F8ABE2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5E6C45C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30" w:name="_Toc64047192"/>
      <w:bookmarkStart w:id="31" w:name="_Toc75938315"/>
      <w:r>
        <w:rPr>
          <w:rFonts w:cs="Arial"/>
          <w:color w:val="000000"/>
          <w:lang w:eastAsia="en-GB"/>
        </w:rPr>
        <w:lastRenderedPageBreak/>
        <w:t xml:space="preserve">Change </w:t>
      </w:r>
      <w:bookmarkEnd w:id="30"/>
      <w:r>
        <w:rPr>
          <w:rFonts w:cs="Arial"/>
          <w:color w:val="000000"/>
          <w:lang w:eastAsia="en-GB"/>
        </w:rPr>
        <w:t>4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4E510405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CD4C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36" w14:textId="77777777" w:rsidR="004F064E" w:rsidRPr="00F706D7" w:rsidRDefault="004F064E" w:rsidP="007F004D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C30F48">
              <w:rPr>
                <w:rFonts w:ascii="Arial" w:hAnsi="Arial" w:cs="Arial"/>
                <w:lang w:val="en-US" w:eastAsia="en-GB"/>
              </w:rPr>
              <w:t>f_NR_RRCReconfig_AddSCG_DRBs_NRDC</w:t>
            </w:r>
            <w:proofErr w:type="spellEnd"/>
          </w:p>
        </w:tc>
      </w:tr>
      <w:tr w:rsidR="004F064E" w14:paraId="2C84A93F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1CF2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D52" w14:textId="77777777" w:rsidR="004F064E" w:rsidRDefault="004F064E" w:rsidP="004F064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proofErr w:type="spellStart"/>
            <w:r>
              <w:rPr>
                <w:rFonts w:cs="Arial"/>
                <w:color w:val="000000"/>
                <w:lang w:val="en-US" w:eastAsia="zh-CN"/>
              </w:rPr>
              <w:t>PDUSessionModificationComplete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could be sent by the UE at the same timing as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ReconfigurationComplete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>. When this happens, TTCN errors out as it is expecting these two messages to come separately.</w:t>
            </w:r>
          </w:p>
          <w:p w14:paraId="091CAF7B" w14:textId="77777777" w:rsidR="004F064E" w:rsidRPr="00391FB8" w:rsidRDefault="004F064E" w:rsidP="004F064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proofErr w:type="spellStart"/>
            <w:r>
              <w:rPr>
                <w:rFonts w:cs="Arial"/>
                <w:color w:val="000000"/>
                <w:lang w:val="en-US" w:eastAsia="zh-CN"/>
              </w:rPr>
              <w:t>Sk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counter is not getting populated in any of the subfunctions and this is causing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sk_gNB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mismatch between SS and UE. The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sk_counter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needs to be passed from this function to other subfunctions.</w:t>
            </w:r>
          </w:p>
        </w:tc>
      </w:tr>
      <w:tr w:rsidR="004F064E" w14:paraId="514FB03E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C20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A73" w14:textId="77777777" w:rsidR="004F064E" w:rsidRPr="00AF3C55" w:rsidRDefault="004F064E" w:rsidP="004F064E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 handling of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PDUSessionModificationComplete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from this function and move it inside </w:t>
            </w:r>
            <w:proofErr w:type="spellStart"/>
            <w:r w:rsidRPr="00C30F48">
              <w:rPr>
                <w:rFonts w:cs="Arial"/>
                <w:color w:val="000000"/>
                <w:lang w:eastAsia="zh-CN"/>
              </w:rPr>
              <w:t>f_ReconfigureDRBs_NRDC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so it can be handled together with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. </w:t>
            </w:r>
          </w:p>
          <w:p w14:paraId="12B1FD50" w14:textId="77777777" w:rsidR="004F064E" w:rsidRPr="00C91E2F" w:rsidRDefault="004F064E" w:rsidP="004F064E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Introduce a new variable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sk_Counter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hardcode to 0. Pass it as a parameter to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f_ReconfigureDRBs_NRDC</w:t>
            </w:r>
            <w:proofErr w:type="spellEnd"/>
          </w:p>
        </w:tc>
      </w:tr>
      <w:tr w:rsidR="004F064E" w14:paraId="08BFF8BD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0D9E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5119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 w:rsidRPr="00C30F48">
              <w:rPr>
                <w:rFonts w:ascii="Arial" w:hAnsi="Arial" w:cs="Arial"/>
                <w:lang w:eastAsia="en-GB"/>
              </w:rPr>
              <w:t>NR5GC_RRCSteps_NRDC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F064E" w14:paraId="339A9586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72B" w14:textId="77777777" w:rsidR="004F064E" w:rsidRPr="00EE1104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A26A" w14:textId="77777777" w:rsidR="004F064E" w:rsidRPr="00EE1104" w:rsidRDefault="004F064E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4C67076D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2794C0F5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10426D0F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411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f_NR_RRCReconfig_AddSCG_DRBs_NRDC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,</w:t>
            </w:r>
          </w:p>
          <w:p w14:paraId="7ABD9B4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,</w:t>
            </w:r>
          </w:p>
          <w:p w14:paraId="56FBA16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NRDC_DRB_Configuration_Type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p_NRDC_DRB_Type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,</w:t>
            </w:r>
          </w:p>
          <w:p w14:paraId="0E6CC55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(value)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:= cs_38508_PDCP_Config,</w:t>
            </w:r>
          </w:p>
          <w:p w14:paraId="7DDA6B6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3F57F48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:= omit</w:t>
            </w:r>
          </w:p>
          <w:p w14:paraId="2C4C1D2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) runs on NR5GC_PTC</w:t>
            </w:r>
          </w:p>
          <w:p w14:paraId="7F085482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D9F0785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AF3C55">
              <w:rPr>
                <w:rFonts w:ascii="Courier New" w:hAnsi="Courier New" w:cs="Courier New"/>
                <w:lang w:val="en-US" w:eastAsia="de-DE"/>
              </w:rPr>
              <w:t xml:space="preserve">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NR_SecurityParams_Type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v_SecurityParams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f_NR_Security_Get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();</w:t>
            </w:r>
          </w:p>
          <w:p w14:paraId="58F062BD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RadioBearerConfig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v_RadioBearerConfig1 := omit;</w:t>
            </w:r>
          </w:p>
          <w:p w14:paraId="1908DC62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RadioBearerConfig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v_RadioBearerConfig2 := omit;</w:t>
            </w:r>
          </w:p>
          <w:p w14:paraId="03FB486A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CellGroupConfig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v_CellGroupConfigMCG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:= omit;</w:t>
            </w:r>
          </w:p>
          <w:p w14:paraId="5A15AF72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CellGroupConfig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v_CellGroupConfigSCG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0CF89750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NR_RadioBearerList_Type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v_SS_ConfigMCG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:= omit;</w:t>
            </w:r>
          </w:p>
          <w:p w14:paraId="37D184F2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NR_RadioBearerList_Type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v_SS_ConfigSCG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:= omit;</w:t>
            </w:r>
          </w:p>
          <w:p w14:paraId="7BE60A2F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SDAP_Config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v_SDAP_ConfigSCG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432197D9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integer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v_SCG_DRB_Id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f_NR_GetNextSCGDRBId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();</w:t>
            </w:r>
          </w:p>
          <w:p w14:paraId="7ACB3386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boolean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v_IsFR1_SCG := f_NR_CellInfo_GetIsFR1(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p_SCG_CellId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608497C2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DRB_ToAddMod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v_DRBToAddMod_SCG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59BEE5E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SDAP_Configuration_Type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v_SDAP_ConfigurationSCG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0B860B56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NRDC_SecurityActivation_Type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v_NRDC_SecurityActivation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306D9BDD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RNTI_Value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v_RNTI_ValueSecondary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:=  tsc_C_RNTI_Value4;</w:t>
            </w:r>
          </w:p>
          <w:p w14:paraId="78013AE8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GSM_MobilityInfo_Type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v_GSM_MobilityInfo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:= f_Get_PDUSessionForDNNType(f_NR5GC_MobileInfo_GetSessionInfoList(),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Internet_DNN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623DDD60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QoS_Flow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v_QoSFlow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7A6298E4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NG_NAS_DL_Pdu_Type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v_NG_NAS_DL_Pdu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33906E0C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NR_SRB_COMMON_IND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v_ReceivedAsp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46DA88B8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CellGroupId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v_CellGroupIdSCG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f_NR_CellInfo_Get_CellGroupId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p_SCG_CellId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48BBC3D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AF3C55">
              <w:rPr>
                <w:rFonts w:ascii="Courier New" w:hAnsi="Courier New" w:cs="Courier New"/>
                <w:highlight w:val="yellow"/>
                <w:lang w:val="en-US" w:eastAsia="de-DE"/>
              </w:rPr>
              <w:t>//insert new variable here</w:t>
            </w:r>
          </w:p>
          <w:p w14:paraId="66544C5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B01ABE0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//Steps 8A-8B</w:t>
            </w:r>
          </w:p>
          <w:p w14:paraId="1A2B9D6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message and a PDU SESSION MODIFICATION COMMAND to add a new SCG DRB or a new split DRB</w:t>
            </w:r>
          </w:p>
          <w:p w14:paraId="1642108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//EXCEPTION: In parallel to steps 8B and 8C the UE performs a C-RNTI based Contention Based Random Access (CBRA) procedure on the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.</w:t>
            </w:r>
          </w:p>
          <w:p w14:paraId="7F819110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lastRenderedPageBreak/>
              <w:t xml:space="preserve">    //The UE transmits an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message including nr-SCG-Response.</w:t>
            </w:r>
          </w:p>
          <w:p w14:paraId="28A71A9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f_ReconfigureDRBs_NRDC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(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p_MCG_CellId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p_SCG_CellId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2DB3A51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{ cs_NG_NAS_RequestWithPiggybacking(tsc_SHT_IntegrityProtected_Ciphered,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v_NG_NAS_DL_Pdu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) },</w:t>
            </w:r>
          </w:p>
          <w:p w14:paraId="5FD035F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51B35F2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v_RadioBearerConfig1, v_RadioBearerConfig2,</w:t>
            </w:r>
          </w:p>
          <w:p w14:paraId="6956693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v_CellGroupConfigMCG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v_CellGroupConfigSCG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330FE542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v_SS_ConfigMCG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v_SS_ConfigSCG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3DAF33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v_NRDC_SecurityActivation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1B231F9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v_RNTI_ValueSecondary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2C33C38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  );</w:t>
            </w:r>
          </w:p>
          <w:p w14:paraId="58E0A9A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</w:p>
          <w:p w14:paraId="3DD9181A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//Step 8C</w:t>
            </w:r>
          </w:p>
          <w:p w14:paraId="4C7E6C45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//UE transmits a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ULInformationTransfer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message and an PDU SESSION MODIFICATION COMPLETE message.</w:t>
            </w:r>
          </w:p>
          <w:p w14:paraId="290C703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car_NR_SRB_NasPdu_IND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p_MCG_CellId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 tsc_NR_RbId_SRB1</w:t>
            </w:r>
            <w:r w:rsidRPr="00C30F48">
              <w:rPr>
                <w:rFonts w:ascii="Courier New" w:hAnsi="Courier New" w:cs="Courier New"/>
                <w:lang w:eastAsia="de-DE"/>
              </w:rPr>
              <w:t>,</w:t>
            </w:r>
          </w:p>
          <w:p w14:paraId="5D394C4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;</w:t>
            </w:r>
          </w:p>
          <w:p w14:paraId="7A2F8A3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D6650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f_Check_NG_PDUSessionModificationComplete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v_GSM_MobilityInfo.SessionId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)) {</w:t>
            </w:r>
          </w:p>
          <w:p w14:paraId="17EF945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(__FILE__, __LINE__, "PDU Session Modification Complete failed");</w:t>
            </w:r>
          </w:p>
          <w:p w14:paraId="5D1AA7A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29F31B2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tr w:rsidR="004F064E" w14:paraId="479866E0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816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CAF7A43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32F242D8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728A438D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1E8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function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f_NR_RRCReconfig_AddSCG_DRBs_NRDC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(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</w:t>
            </w:r>
          </w:p>
          <w:p w14:paraId="46CEF48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</w:t>
            </w:r>
          </w:p>
          <w:p w14:paraId="0C872CC5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NRDC_DRB_Configuration_Type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p_NRDC_DRB_Type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</w:t>
            </w:r>
          </w:p>
          <w:p w14:paraId="38CD399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template (value)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PDCP_Config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p_PDCP_Config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:= cs_38508_PDCP_Config,</w:t>
            </w:r>
          </w:p>
          <w:p w14:paraId="342810C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template(omit)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NR_RadioBearerList_Type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p_SS_ConfigMCG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:= omit,</w:t>
            </w:r>
          </w:p>
          <w:p w14:paraId="00188CD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template(omit)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NR_RadioBearerList_Type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p_SS_ConfigSCG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:= omit</w:t>
            </w:r>
          </w:p>
          <w:p w14:paraId="48DFF92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) runs on NR5GC_PTC</w:t>
            </w:r>
          </w:p>
          <w:p w14:paraId="53675B30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3F22231E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F3C55">
              <w:rPr>
                <w:rFonts w:ascii="Courier New" w:hAnsi="Courier New" w:cs="Courier New"/>
                <w:lang w:val="en-US" w:eastAsia="en-GB"/>
              </w:rPr>
              <w:t xml:space="preserve">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NR_SecurityParams_Type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v_SecurityParams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f_NR_Security_Get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();</w:t>
            </w:r>
          </w:p>
          <w:p w14:paraId="1BAA1835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RadioBearerConfig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v_RadioBearerConfig1 := omit;</w:t>
            </w:r>
          </w:p>
          <w:p w14:paraId="676F68B7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RadioBearerConfig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v_RadioBearerConfig2 := omit;</w:t>
            </w:r>
          </w:p>
          <w:p w14:paraId="38112EEA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CellGroupConfig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v_CellGroupConfigMCG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:= omit;</w:t>
            </w:r>
          </w:p>
          <w:p w14:paraId="06419935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CellGroupConfig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v_CellGroupConfigSCG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D9F43B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NR_RadioBearerList_Type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v_SS_ConfigMCG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:= omit;</w:t>
            </w:r>
          </w:p>
          <w:p w14:paraId="01F4DB69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NR_RadioBearerList_Type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v_SS_ConfigSCG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:= omit;</w:t>
            </w:r>
          </w:p>
          <w:p w14:paraId="2991F328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SDAP_Config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v_SDAP_ConfigSCG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F2A1F39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integer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v_SCG_DRB_Id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f_NR_GetNextSCGDRBId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();</w:t>
            </w:r>
          </w:p>
          <w:p w14:paraId="6DFCA871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boolean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v_IsFR1_SCG := f_NR_CellInfo_GetIsFR1(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p_SCG_CellId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0D6F5FC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DRB_ToAddMod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v_DRBToAddMod_SCG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1A76CA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SDAP_Configuration_Type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v_SDAP_ConfigurationSCG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EFF638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NRDC_SecurityActivation_Type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v_NRDC_SecurityActivation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6995835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RNTI_Value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v_RNTI_ValueSecondary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:=  tsc_C_RNTI_Value4;</w:t>
            </w:r>
          </w:p>
          <w:p w14:paraId="13D9A4E6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GSM_MobilityInfo_Type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v_GSM_MobilityInfo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:= f_Get_PDUSessionForDNNType(f_NR5GC_MobileInfo_GetSessionInfoList(),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Internet_DNN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F97D58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QoS_Flow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v_QoSFlow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EE6C0C8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v_NG_NAS_DL_Pdu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57E895B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var NR_SRB_COMMON_IND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32683396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CellGroupId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v_CellGroupIdSCG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f_NR_CellInfo_Get_CellGroupId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p_SCG_CellId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628FDEED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var </w:t>
            </w:r>
            <w:proofErr w:type="spellStart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>SK_Counter</w:t>
            </w:r>
            <w:proofErr w:type="spellEnd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</w:t>
            </w:r>
            <w:proofErr w:type="spellStart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>v_SK_Counter</w:t>
            </w:r>
            <w:proofErr w:type="spellEnd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0;</w:t>
            </w:r>
          </w:p>
          <w:p w14:paraId="4468175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68545E5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//Steps 8A-8B-8C</w:t>
            </w:r>
          </w:p>
          <w:p w14:paraId="07B4F5F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//The 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 PDU SESSION MODIFICATION COMMAND to add a new SCG DRB or a new split DRB</w:t>
            </w:r>
          </w:p>
          <w:p w14:paraId="444DF3C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//EXCEPTION: In parallel to steps 8B and 8C the UE performs a C-RNTI based Contention Based Random Access (CBRA) procedure on the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.</w:t>
            </w:r>
          </w:p>
          <w:p w14:paraId="7D8EFA3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//The UE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including nr-SCG-Response.</w:t>
            </w:r>
          </w:p>
          <w:p w14:paraId="71218AF5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//Also wait for PDU Session Modification Complete message</w:t>
            </w:r>
          </w:p>
          <w:p w14:paraId="2EDCD2C4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f_ReconfigureDRBs_NRDC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 xml:space="preserve">(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,</w:t>
            </w:r>
          </w:p>
          <w:p w14:paraId="688E631F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{ cs_NG_NAS_RequestWithPiggybacking(tsc_SHT_IntegrityProtected_Ciphered,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v_NG_NAS_DL_Pdu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) },</w:t>
            </w:r>
          </w:p>
          <w:p w14:paraId="397D85C3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-,</w:t>
            </w:r>
          </w:p>
          <w:p w14:paraId="1F815A17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v_RadioBearerConfig1, v_RadioBearerConfig2,</w:t>
            </w:r>
          </w:p>
          <w:p w14:paraId="4069EC70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v_CellGroupConfigMCG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v_CellGroupConfigSCG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,</w:t>
            </w:r>
          </w:p>
          <w:p w14:paraId="3AA0547D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v_SS_ConfigMCG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v_SS_ConfigSCG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,</w:t>
            </w:r>
          </w:p>
          <w:p w14:paraId="33D6040C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v_NRDC_SecurityActivation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,</w:t>
            </w:r>
          </w:p>
          <w:p w14:paraId="34660286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v_RNTI_ValueSecondary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,</w:t>
            </w:r>
          </w:p>
          <w:p w14:paraId="487B9111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-,</w:t>
            </w:r>
          </w:p>
          <w:p w14:paraId="47791078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-,</w:t>
            </w:r>
          </w:p>
          <w:p w14:paraId="0A799687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-,</w:t>
            </w:r>
          </w:p>
          <w:p w14:paraId="75905EBB" w14:textId="77777777" w:rsidR="004F064E" w:rsidRPr="00D64DB3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 xml:space="preserve">true, //wait also for </w:t>
            </w:r>
            <w:proofErr w:type="spellStart"/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>PDUSessionModification</w:t>
            </w:r>
            <w:proofErr w:type="spellEnd"/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 xml:space="preserve"> Complete</w:t>
            </w:r>
          </w:p>
          <w:p w14:paraId="3E8F13C9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>v_SK_Counter</w:t>
            </w:r>
            <w:proofErr w:type="spellEnd"/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  <w:r w:rsidRPr="00C30F48">
              <w:rPr>
                <w:rFonts w:ascii="Courier New" w:hAnsi="Courier New" w:cs="Courier New"/>
                <w:lang w:eastAsia="en-GB"/>
              </w:rPr>
              <w:t xml:space="preserve">  </w:t>
            </w:r>
          </w:p>
          <w:p w14:paraId="11F6D692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5925CA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</w:p>
          <w:p w14:paraId="1AF8722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&lt;Entire Step8C removed from here&gt;</w:t>
            </w:r>
          </w:p>
          <w:p w14:paraId="4840A1C1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D4E5B47" w14:textId="77777777" w:rsidR="004F064E" w:rsidRDefault="004F064E" w:rsidP="004F064E">
      <w:pPr>
        <w:rPr>
          <w:lang w:eastAsia="en-GB"/>
        </w:rPr>
      </w:pPr>
    </w:p>
    <w:p w14:paraId="021091BB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50B36BBB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32" w:name="_Toc64047193"/>
      <w:bookmarkStart w:id="33" w:name="_Toc75938316"/>
      <w:r>
        <w:rPr>
          <w:rFonts w:cs="Arial"/>
          <w:color w:val="000000"/>
          <w:lang w:eastAsia="en-GB"/>
        </w:rPr>
        <w:lastRenderedPageBreak/>
        <w:t xml:space="preserve">Change </w:t>
      </w:r>
      <w:bookmarkEnd w:id="32"/>
      <w:r>
        <w:rPr>
          <w:rFonts w:cs="Arial"/>
          <w:color w:val="000000"/>
          <w:lang w:eastAsia="en-GB"/>
        </w:rPr>
        <w:t>5</w:t>
      </w:r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53D7FA58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2A4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EF8E" w14:textId="77777777" w:rsidR="004F064E" w:rsidRPr="00F706D7" w:rsidRDefault="004F064E" w:rsidP="007F004D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8869DF">
              <w:rPr>
                <w:rFonts w:ascii="Arial" w:hAnsi="Arial" w:cs="Arial"/>
                <w:lang w:val="en-US" w:eastAsia="en-GB"/>
              </w:rPr>
              <w:t>f_ReconfigureDRBs_NRDC</w:t>
            </w:r>
            <w:proofErr w:type="spellEnd"/>
          </w:p>
        </w:tc>
      </w:tr>
      <w:tr w:rsidR="004F064E" w14:paraId="46BDE9BF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10E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CD2" w14:textId="77777777" w:rsidR="004F064E" w:rsidRPr="00391FB8" w:rsidRDefault="004F064E" w:rsidP="007F004D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>New parameters needed to pass on values from root function to sub function.</w:t>
            </w:r>
          </w:p>
        </w:tc>
      </w:tr>
      <w:tr w:rsidR="004F064E" w14:paraId="7EEDC8E4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CD5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F86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two new parameters:</w:t>
            </w:r>
          </w:p>
          <w:p w14:paraId="268AC32B" w14:textId="77777777" w:rsidR="004F064E" w:rsidRDefault="004F064E" w:rsidP="004F064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eastAsia="zh-CN"/>
              </w:rPr>
            </w:pPr>
            <w:proofErr w:type="spellStart"/>
            <w:r w:rsidRPr="00FE24F8">
              <w:rPr>
                <w:rFonts w:cs="Arial"/>
                <w:lang w:eastAsia="zh-CN"/>
              </w:rPr>
              <w:t>p_ReceivePDUSessionModificationComplete</w:t>
            </w:r>
            <w:proofErr w:type="spellEnd"/>
          </w:p>
          <w:p w14:paraId="346E1A25" w14:textId="77777777" w:rsidR="004F064E" w:rsidRPr="00C91E2F" w:rsidRDefault="004F064E" w:rsidP="004F064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eastAsia="zh-CN"/>
              </w:rPr>
            </w:pPr>
            <w:proofErr w:type="spellStart"/>
            <w:r w:rsidRPr="00FE24F8">
              <w:rPr>
                <w:rFonts w:cs="Arial"/>
                <w:lang w:eastAsia="zh-CN"/>
              </w:rPr>
              <w:t>p_SK_Counter</w:t>
            </w:r>
            <w:proofErr w:type="spellEnd"/>
          </w:p>
        </w:tc>
      </w:tr>
      <w:tr w:rsidR="004F064E" w14:paraId="782448D1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CFAA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518C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 w:rsidRPr="007B59D7">
              <w:rPr>
                <w:rFonts w:ascii="Arial" w:hAnsi="Arial" w:cs="Arial"/>
                <w:lang w:eastAsia="en-GB"/>
              </w:rPr>
              <w:t>NR5GC_RRCSteps_NRDC.ttcn</w:t>
            </w:r>
          </w:p>
        </w:tc>
      </w:tr>
      <w:tr w:rsidR="004F064E" w14:paraId="04821BCC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6C6B" w14:textId="77777777" w:rsidR="004F064E" w:rsidRPr="00EE1104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D53" w14:textId="77777777" w:rsidR="004F064E" w:rsidRPr="00EE1104" w:rsidRDefault="004F064E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0E711124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22AB561D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15D5D669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6DAE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f_ReconfigureDRBs_NRDC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5E636933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26C7C430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NG_NAS_MSG_RequestList_Type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58BE262D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(value)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11CB63CB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p_RadioBearerConfig1,</w:t>
            </w:r>
          </w:p>
          <w:p w14:paraId="42C0153F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p_RadioBearerConfig2,</w:t>
            </w:r>
          </w:p>
          <w:p w14:paraId="5DFBFC0F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p_CellGroupConfigMCG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2701B40D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(value)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p_CellGroupConfigSCG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07652015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4D8C726F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200EFDFE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NRDC_SecurityActivation_Type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p_NRDC_SecurityActivation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7A32C1CD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RNTI_Value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p_RNTI_Value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:=  tsc_C_RNTI_Value4,</w:t>
            </w:r>
          </w:p>
          <w:p w14:paraId="0841CF16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:= tsc_NR_RbId_SRB1,</w:t>
            </w:r>
          </w:p>
          <w:p w14:paraId="5FB22AF9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ReconfigurationWithSyncAvailable_Type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51278433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p_ReceiveRRCReconfigurationComplete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:= true</w:t>
            </w:r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74076806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//insert two new parameters here</w:t>
            </w:r>
          </w:p>
          <w:p w14:paraId="5B2EA3A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) runs on NR_BASE_PTC</w:t>
            </w:r>
          </w:p>
          <w:p w14:paraId="2749A9C5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002AB74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14:paraId="11786686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301CCF0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v_V1530Ext := f_NRDC_BuildRRCReconfiguration_v1530(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p_CellGroupConfigSCG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p_CellGroupConfigMCG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, p_RadioBearerConfig2 );</w:t>
            </w:r>
          </w:p>
          <w:p w14:paraId="071FFE1D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6459B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//Reconfigure SS</w:t>
            </w:r>
          </w:p>
          <w:p w14:paraId="31D32171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f_ReconfigureSS_DRBs_NRDC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p_NRDC_SecurityActivation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p_RNTI_Value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);</w:t>
            </w:r>
          </w:p>
          <w:p w14:paraId="0BB6C30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655269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//Send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Receive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RRCReconfiurationComplete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checl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PRACH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premable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in the SCG cell</w:t>
            </w:r>
          </w:p>
          <w:p w14:paraId="3317890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f_NR_SendRRCReconfiguration_NRDC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28F1516D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p_RadioBearerConfig1, v_V1530Ext,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p_NASMsg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4CCD81B0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p_SRB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p_WaitForRachPreamble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p_ReceiveRRCReconfigurationComplete</w:t>
            </w:r>
            <w:proofErr w:type="spellEnd"/>
          </w:p>
          <w:p w14:paraId="02F51488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);</w:t>
            </w:r>
          </w:p>
          <w:p w14:paraId="0F2165D9" w14:textId="77777777" w:rsidR="004F064E" w:rsidRPr="00F706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lastRenderedPageBreak/>
              <w:t xml:space="preserve">  }</w:t>
            </w:r>
          </w:p>
          <w:p w14:paraId="0F4CF168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</w:t>
            </w:r>
          </w:p>
        </w:tc>
      </w:tr>
    </w:tbl>
    <w:p w14:paraId="478F3364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5BB35479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329D4A58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B4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function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f_ReconfigureDRBs_NRDC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(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239E7752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11544DE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NG_NAS_MSG_RequestList_Type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p_NASMsg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6A3E14FF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(value)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TimingInfo_Type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cs_TimingInfo_Now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6AB878A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p_RadioBearerConfig1,</w:t>
            </w:r>
          </w:p>
          <w:p w14:paraId="41F9FF8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p_RadioBearerConfig2,</w:t>
            </w:r>
          </w:p>
          <w:p w14:paraId="2ECCBBDB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CellGroupConfig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p_CellGroupConfigMCG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7F4F83E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(value)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CellGroupConfig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p_CellGroupConfigSCG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2884B38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NR_RadioBearerList_Type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p_SS_ConfigMCG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05E7FDE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NR_RadioBearerList_Type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p_SS_ConfigSCG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3004B281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NRDC_SecurityActivation_Type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p_NRDC_SecurityActivation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3F40D70E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RNTI_Value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p_RNTI_Value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:=  tsc_C_RNTI_Value4,</w:t>
            </w:r>
          </w:p>
          <w:p w14:paraId="358705E9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NR_RadioBearerId_Type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p_SRB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:= tsc_NR_RbId_SRB1,</w:t>
            </w:r>
          </w:p>
          <w:p w14:paraId="17FA7C9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ReconfigurationWithSyncAvailable_Type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p_WaitForRachPreamble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reconfigurationWithSync_CheckRACH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7F8B32A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B036BF">
              <w:rPr>
                <w:rFonts w:ascii="Courier New" w:hAnsi="Courier New" w:cs="Courier New"/>
                <w:lang w:eastAsia="en-GB"/>
              </w:rPr>
              <w:t>boolean</w:t>
            </w:r>
            <w:proofErr w:type="spellEnd"/>
            <w:r w:rsidRPr="00B036B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B036BF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 w:rsidRPr="00B036BF">
              <w:rPr>
                <w:rFonts w:ascii="Courier New" w:hAnsi="Courier New" w:cs="Courier New"/>
                <w:lang w:eastAsia="en-GB"/>
              </w:rPr>
              <w:t xml:space="preserve"> := true,</w:t>
            </w:r>
          </w:p>
          <w:p w14:paraId="1A232389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boolean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p_ReceivePDUSessionModificationComplete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 := false</w:t>
            </w:r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511703C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 xml:space="preserve">template(omit) </w:t>
            </w:r>
            <w:proofErr w:type="spellStart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SK_Counter</w:t>
            </w:r>
            <w:proofErr w:type="spellEnd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 xml:space="preserve">  </w:t>
            </w:r>
            <w:proofErr w:type="spellStart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p_SK_Counter</w:t>
            </w:r>
            <w:proofErr w:type="spellEnd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 xml:space="preserve"> := omit</w:t>
            </w:r>
          </w:p>
          <w:p w14:paraId="7AF8CE4B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) runs on NR_BASE_PTC</w:t>
            </w:r>
          </w:p>
          <w:p w14:paraId="360F0DC1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7A8F7E5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var template (value) RRCReconfiguration_v1530_IEs v_V1530Ext;</w:t>
            </w:r>
          </w:p>
          <w:p w14:paraId="6DEF2958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</w:t>
            </w:r>
          </w:p>
          <w:p w14:paraId="0B120F7B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v_V1530Ext := f_NRDC_BuildRRCReconfiguration_v1530(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p_CellGroupConfigSCG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p_CellGroupConfigMCG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, p_RadioBearerConfig2, -,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p_SK_Counter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 );</w:t>
            </w:r>
          </w:p>
          <w:p w14:paraId="4EE8948F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98189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//Reconfigure SS</w:t>
            </w:r>
          </w:p>
          <w:p w14:paraId="24F49FF1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f_ReconfigureSS_DRBs_NRDC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(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p_SS_ConfigMCG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p_SS_ConfigSCG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p_NRDC_SecurityActivation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p_RNTI_Value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);</w:t>
            </w:r>
          </w:p>
          <w:p w14:paraId="57A8ABC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7CD2D93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//Send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Receive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RRCReconfiurationComplete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and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checl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PRACH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premable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in the SCG cell</w:t>
            </w:r>
          </w:p>
          <w:p w14:paraId="3FE410B6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f_NR_SendRRCReconfiguration_NRDC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2B61E82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  p_RadioBearerConfig1, v_V1530Ext,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p_NASMsg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66146920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p_SRB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p_WaitForRachPreamble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p_ReceivePDUSessionModificationComplete</w:t>
            </w:r>
            <w:proofErr w:type="spellEnd"/>
          </w:p>
          <w:p w14:paraId="3811D09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  );</w:t>
            </w:r>
          </w:p>
          <w:p w14:paraId="1E7CBE4D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5739D88D" w14:textId="77777777" w:rsidR="004F064E" w:rsidRDefault="004F064E" w:rsidP="004F064E">
      <w:pPr>
        <w:rPr>
          <w:lang w:eastAsia="en-GB"/>
        </w:rPr>
      </w:pPr>
    </w:p>
    <w:p w14:paraId="6135771B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  <w:r>
        <w:rPr>
          <w:lang w:eastAsia="en-GB"/>
        </w:rPr>
        <w:lastRenderedPageBreak/>
        <w:br w:type="page"/>
      </w:r>
    </w:p>
    <w:p w14:paraId="5B273780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34" w:name="_Toc64047194"/>
      <w:bookmarkStart w:id="35" w:name="_Toc75938317"/>
      <w:r>
        <w:rPr>
          <w:rFonts w:cs="Arial"/>
          <w:color w:val="000000"/>
          <w:lang w:eastAsia="en-GB"/>
        </w:rPr>
        <w:lastRenderedPageBreak/>
        <w:t xml:space="preserve">Change </w:t>
      </w:r>
      <w:bookmarkEnd w:id="34"/>
      <w:r>
        <w:rPr>
          <w:rFonts w:cs="Arial"/>
          <w:color w:val="000000"/>
          <w:lang w:eastAsia="en-GB"/>
        </w:rPr>
        <w:t>6</w:t>
      </w:r>
      <w:bookmarkEnd w:id="3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4E301CAF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0A89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5DD" w14:textId="77777777" w:rsidR="004F064E" w:rsidRPr="00F706D7" w:rsidRDefault="004F064E" w:rsidP="007F004D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E153A3">
              <w:rPr>
                <w:rFonts w:ascii="Arial" w:hAnsi="Arial" w:cs="Arial"/>
                <w:lang w:val="en-US" w:eastAsia="en-GB"/>
              </w:rPr>
              <w:t>f_NR_SendRRCReconfiguration_NRDC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4F064E" w14:paraId="3F230791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7C4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CD27" w14:textId="77777777" w:rsidR="004F064E" w:rsidRPr="00391FB8" w:rsidRDefault="004F064E" w:rsidP="007F004D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case where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PDUSessionModificationComplete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received at the same time as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needs to be handled in this function. Without this change TCs where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PDUSessionModification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happens during SCG addition may fail as UEs could send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ReconfigComplete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PDUSessionModComplete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at the same time.</w:t>
            </w:r>
          </w:p>
        </w:tc>
      </w:tr>
      <w:tr w:rsidR="004F064E" w14:paraId="7E1C72BA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A92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529" w14:textId="77777777" w:rsidR="004F064E" w:rsidRPr="00C91E2F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a new Boolean parameter with default value ‘false’. When set to true, TTCN will wait for </w:t>
            </w:r>
            <w:proofErr w:type="spellStart"/>
            <w:r>
              <w:rPr>
                <w:rFonts w:cs="Arial"/>
                <w:lang w:eastAsia="zh-CN"/>
              </w:rPr>
              <w:t>PDUSessionModificationComplete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4F064E" w14:paraId="6FEC921F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BCC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F43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 w:rsidRPr="007B59D7">
              <w:rPr>
                <w:rFonts w:ascii="Arial" w:hAnsi="Arial" w:cs="Arial"/>
                <w:lang w:eastAsia="en-GB"/>
              </w:rPr>
              <w:t>NR5GC_RRCSteps_NRDC.ttcn</w:t>
            </w:r>
          </w:p>
        </w:tc>
      </w:tr>
      <w:tr w:rsidR="004F064E" w14:paraId="3C914664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A5B9" w14:textId="77777777" w:rsidR="004F064E" w:rsidRPr="00EE1104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8ACB" w14:textId="77777777" w:rsidR="004F064E" w:rsidRPr="00EE1104" w:rsidRDefault="004F064E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2C465075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20896216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09770131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A7B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</w:t>
            </w:r>
            <w:r w:rsidRPr="007B59D7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f_NR_SendRRCReconfiguration_NRDC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</w:t>
            </w:r>
          </w:p>
          <w:p w14:paraId="692289B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</w:t>
            </w:r>
          </w:p>
          <w:p w14:paraId="6D093B5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p_RadioBearerConfig1 := omit,</w:t>
            </w:r>
          </w:p>
          <w:p w14:paraId="1635817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RRCReconfiguration_v1530_IEs p_V1530Ext := omit,</w:t>
            </w:r>
          </w:p>
          <w:p w14:paraId="1DB4B9E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NG_NAS_MSG_RequestList_Type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394D9110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template (value)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</w:t>
            </w:r>
          </w:p>
          <w:p w14:paraId="6FC2F617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:= tsc_NR_RbId_SRB1,</w:t>
            </w:r>
          </w:p>
          <w:p w14:paraId="2567C40C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ReconfigurationWithSyncAvailable_Type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</w:t>
            </w:r>
          </w:p>
          <w:p w14:paraId="18D8C539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:= true</w:t>
            </w:r>
          </w:p>
          <w:p w14:paraId="4F12CC6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de-DE"/>
              </w:rPr>
              <w:t>//insert new parameter here</w:t>
            </w:r>
          </w:p>
          <w:p w14:paraId="1F38B48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) runs on NR_BASE_PTC</w:t>
            </w:r>
          </w:p>
          <w:p w14:paraId="5D729DD2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11D6805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//Reconfigure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.</w:t>
            </w:r>
          </w:p>
          <w:p w14:paraId="302C3C6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) {</w:t>
            </w:r>
          </w:p>
          <w:p w14:paraId="2C169BF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7A6AAE1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9A6AF1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// Send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RRCReconfigurationmessage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to UE - Don't wait for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as it may come in parallel to the PRACH indication on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</w:p>
          <w:p w14:paraId="3A98828A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p_RadioBearerConfig1, p_V1530Ext,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 false);</w:t>
            </w:r>
          </w:p>
          <w:p w14:paraId="07D4B8E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C66EC8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) {</w:t>
            </w:r>
          </w:p>
          <w:p w14:paraId="0594A19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3208A4E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//@sic R5-6300 sic@</w:t>
            </w:r>
          </w:p>
          <w:p w14:paraId="10AC0E5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[]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33AEC4D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[]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52C276DF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957322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712B3C7B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lastRenderedPageBreak/>
              <w:t xml:space="preserve">    } </w:t>
            </w:r>
          </w:p>
          <w:p w14:paraId="22BC3DBC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  <w:r w:rsidRPr="007B59D7">
              <w:rPr>
                <w:rFonts w:ascii="Courier New" w:hAnsi="Courier New" w:cs="Courier New"/>
                <w:highlight w:val="yellow"/>
                <w:lang w:eastAsia="de-DE"/>
              </w:rPr>
              <w:t>//insert new condition here</w:t>
            </w:r>
          </w:p>
          <w:p w14:paraId="2A99234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B59D7">
              <w:rPr>
                <w:rFonts w:ascii="Courier New" w:hAnsi="Courier New" w:cs="Courier New"/>
                <w:lang w:eastAsia="de-DE"/>
              </w:rPr>
              <w:t>else if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) {</w:t>
            </w:r>
          </w:p>
          <w:p w14:paraId="4FEBF7D2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//@sic R5-6300 sic@</w:t>
            </w:r>
          </w:p>
          <w:p w14:paraId="2A8F0BA2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cr_RRCReconfigurationComplete_v1560(?)))));</w:t>
            </w:r>
          </w:p>
          <w:p w14:paraId="4CBDFF3F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FF5F2F9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  <w:tr w:rsidR="004F064E" w14:paraId="76E01E6C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A43" w14:textId="77777777" w:rsidR="004F064E" w:rsidRPr="00F706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>//</w:t>
            </w:r>
          </w:p>
        </w:tc>
      </w:tr>
    </w:tbl>
    <w:p w14:paraId="0EFC1D62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78FFEDB9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5E05FB6F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CA1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</w:t>
            </w:r>
            <w:r w:rsidRPr="007B59D7">
              <w:rPr>
                <w:rFonts w:ascii="Courier New" w:hAnsi="Courier New" w:cs="Courier New"/>
                <w:lang w:eastAsia="en-GB"/>
              </w:rPr>
              <w:t xml:space="preserve">function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f_NR_SendRRCReconfiguration_NRDC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</w:t>
            </w:r>
          </w:p>
          <w:p w14:paraId="4908C62C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</w:t>
            </w:r>
          </w:p>
          <w:p w14:paraId="70A75C73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template (omit)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p_RadioBearerConfig1 := omit,</w:t>
            </w:r>
          </w:p>
          <w:p w14:paraId="5F92992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template (omit) RRCReconfiguration_v1530_IEs p_V1530Ext := omit,</w:t>
            </w:r>
          </w:p>
          <w:p w14:paraId="1609F38A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template (omit)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NG_NAS_MSG_RequestList_Type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p_NASMsg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:= omit,</w:t>
            </w:r>
          </w:p>
          <w:p w14:paraId="16D0B978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template (value)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TimingInfo_Type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p_TimingInfo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cs_TimingInfo_Now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</w:t>
            </w:r>
          </w:p>
          <w:p w14:paraId="6067FD3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NR_RadioBearerId_Type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p_SRB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:= tsc_NR_RbId_SRB1,</w:t>
            </w:r>
          </w:p>
          <w:p w14:paraId="106B2CC3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ReconfigurationWithSyncAvailable_Type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</w:t>
            </w:r>
          </w:p>
          <w:p w14:paraId="7AA0E44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boolean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:= true</w:t>
            </w: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0962041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boolean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p_ReceivePDUSessionModificationComplete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:= false</w:t>
            </w:r>
          </w:p>
          <w:p w14:paraId="10436B6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) runs on NR_BASE_PTC</w:t>
            </w:r>
          </w:p>
          <w:p w14:paraId="057B223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5FDD21E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var NR_SRB_COMMON_IND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v_ReceivedAsp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;</w:t>
            </w:r>
          </w:p>
          <w:p w14:paraId="416A670C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//Reconfigure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.</w:t>
            </w:r>
          </w:p>
          <w:p w14:paraId="29FFFFD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) {</w:t>
            </w:r>
          </w:p>
          <w:p w14:paraId="5D05C13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f_NR_SS_SystemIndCtrlConfig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(enable));</w:t>
            </w:r>
          </w:p>
          <w:p w14:paraId="40D1BE4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97DBA8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// Send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RRCReconfigurationmessage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to UE - Don't wait for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as it may come in parallel to the PRACH indication on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</w:p>
          <w:p w14:paraId="776AB0B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f_NR_SendRRCReconfiguration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p_SRB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p_RadioBearerConfig1, p_V1530Ext,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p_NASMsg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-,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p_TimingInfo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 false);</w:t>
            </w:r>
          </w:p>
          <w:p w14:paraId="530AB2E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C7F028A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and </w:t>
            </w:r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not</w:t>
            </w:r>
            <w:r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p_ReceivePDUSessionModificationComplete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) {</w:t>
            </w:r>
          </w:p>
          <w:p w14:paraId="0F915D2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interleave {</w:t>
            </w:r>
          </w:p>
          <w:p w14:paraId="56B0302F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//@sic R5-6300 sic@</w:t>
            </w:r>
          </w:p>
          <w:p w14:paraId="403554B0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[]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SRB.receive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car_NR_SRB_RrcPdu_IND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 tsc_NR_RbId_SRB1, cr_38508_RRCReconfigurationComplete(cr_RRCReconfigurationComplete_v1530(-, cr_RRCReconfigurationComplete_v1560(?))))) {}</w:t>
            </w:r>
          </w:p>
          <w:p w14:paraId="58FEC71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[]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SYSIND.receive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car_NR_PRACH_Preamble_IND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cr_TimingInfo_Any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 ?)) {}</w:t>
            </w:r>
          </w:p>
          <w:p w14:paraId="4127BCE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2C87C390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f_NR_SS_SystemIndCtrlConfig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(disable));</w:t>
            </w:r>
          </w:p>
          <w:p w14:paraId="6F6641A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0F0A0E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lastRenderedPageBreak/>
              <w:t xml:space="preserve">    </w:t>
            </w: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else if 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p_ReceivePDUSessionModificationComplete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) {</w:t>
            </w:r>
          </w:p>
          <w:p w14:paraId="6A5A32B5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interleave {</w:t>
            </w:r>
          </w:p>
          <w:p w14:paraId="215833B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//@sic R5-6300 sic@</w:t>
            </w:r>
          </w:p>
          <w:p w14:paraId="4FC4541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[]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car_NR_SRB_RrcPdu_IND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, tsc_NR_RbId_SRB1, cr_38508_RRCReconfigurationComplete(cr_RRCReconfigurationComplete_v1530(-, cr_RRCReconfigurationComplete_v1560(?))))) {}</w:t>
            </w:r>
          </w:p>
          <w:p w14:paraId="39DAA5B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[]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SYSIND.receive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car_NR_PRACH_Preamble_IND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cr_TimingInfo_Any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, ?)) {}</w:t>
            </w:r>
          </w:p>
          <w:p w14:paraId="1414092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[]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car_NR_SRB_NasPdu_IND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, tsc_NR_RbId_SRB2,</w:t>
            </w:r>
          </w:p>
          <w:p w14:paraId="5FB06620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v_ReceivedAsp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{}</w:t>
            </w:r>
          </w:p>
          <w:p w14:paraId="0D4AB99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}</w:t>
            </w:r>
          </w:p>
          <w:p w14:paraId="06BF634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f_NR_SS_SystemIndCtrlConfig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(disable));</w:t>
            </w:r>
          </w:p>
          <w:p w14:paraId="77513B57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}</w:t>
            </w:r>
            <w:r w:rsidRPr="007B59D7">
              <w:rPr>
                <w:rFonts w:ascii="Courier New" w:hAnsi="Courier New" w:cs="Courier New"/>
                <w:lang w:eastAsia="en-GB"/>
              </w:rPr>
              <w:t xml:space="preserve"> else if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) {</w:t>
            </w:r>
          </w:p>
          <w:p w14:paraId="025E658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//@sic R5-6300 sic@</w:t>
            </w:r>
          </w:p>
          <w:p w14:paraId="7A6AB04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SRB.receive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car_NR_SRB_RrcPdu_IND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 tsc_NR_RbId_SRB1, cr_38508_RRCReconfigurationComplete(cr_RRCReconfigurationComplete_v1530(-, cr_RRCReconfigurationComplete_v1560(?)))));</w:t>
            </w:r>
          </w:p>
          <w:p w14:paraId="69F8AC3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3F4B665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}</w:t>
            </w:r>
          </w:p>
        </w:tc>
      </w:tr>
    </w:tbl>
    <w:p w14:paraId="19A15192" w14:textId="77777777" w:rsidR="00323186" w:rsidRPr="00A96923" w:rsidRDefault="00323186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6" w:name="_Toc58491298"/>
      <w:bookmarkStart w:id="37" w:name="_Toc60751532"/>
      <w:bookmarkStart w:id="38" w:name="_Toc60757078"/>
      <w:bookmarkStart w:id="39" w:name="_Toc75938318"/>
      <w:r w:rsidRPr="00DE7BF5">
        <w:rPr>
          <w:b/>
        </w:rPr>
        <w:t>Branches Executed</w:t>
      </w:r>
      <w:bookmarkEnd w:id="36"/>
      <w:bookmarkEnd w:id="37"/>
      <w:bookmarkEnd w:id="38"/>
      <w:bookmarkEnd w:id="39"/>
    </w:p>
    <w:p w14:paraId="441C1DD0" w14:textId="399DFF49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40" w:name="_Toc122434494"/>
      <w:bookmarkStart w:id="41" w:name="_Toc295288971"/>
      <w:bookmarkStart w:id="42" w:name="_Toc325725666"/>
      <w:bookmarkStart w:id="43" w:name="_Toc51622108"/>
      <w:bookmarkStart w:id="44" w:name="_Toc56072723"/>
      <w:bookmarkStart w:id="45" w:name="_Toc75938319"/>
      <w:r w:rsidRPr="00854C55">
        <w:rPr>
          <w:rFonts w:cs="Arial"/>
          <w:b/>
        </w:rPr>
        <w:t>Execution Log Files</w:t>
      </w:r>
      <w:bookmarkEnd w:id="40"/>
      <w:bookmarkEnd w:id="41"/>
      <w:bookmarkEnd w:id="42"/>
      <w:bookmarkEnd w:id="43"/>
      <w:bookmarkEnd w:id="44"/>
      <w:bookmarkEnd w:id="45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6" w:name="_Toc75938320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46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1B73347E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8_2_2_4_2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64026E2B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8_2_2_4_2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47" w:name="_Toc122434496"/>
      <w:bookmarkStart w:id="48" w:name="_Toc295288973"/>
      <w:bookmarkStart w:id="49" w:name="_Toc325725668"/>
      <w:bookmarkStart w:id="50" w:name="_Toc51622110"/>
      <w:bookmarkStart w:id="51" w:name="_Toc56072725"/>
      <w:bookmarkStart w:id="52" w:name="_Toc75938321"/>
      <w:r w:rsidRPr="000A26C1">
        <w:rPr>
          <w:rFonts w:cs="Arial"/>
        </w:rPr>
        <w:t>References</w:t>
      </w:r>
      <w:bookmarkEnd w:id="47"/>
      <w:bookmarkEnd w:id="48"/>
      <w:bookmarkEnd w:id="49"/>
      <w:bookmarkEnd w:id="50"/>
      <w:bookmarkEnd w:id="51"/>
      <w:bookmarkEnd w:id="5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D993026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717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2A804" w14:textId="77777777" w:rsidR="00E66C4C" w:rsidRDefault="00E66C4C">
      <w:r>
        <w:separator/>
      </w:r>
    </w:p>
  </w:endnote>
  <w:endnote w:type="continuationSeparator" w:id="0">
    <w:p w14:paraId="630999A6" w14:textId="77777777" w:rsidR="00E66C4C" w:rsidRDefault="00E6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93223" w14:textId="77777777" w:rsidR="00E66C4C" w:rsidRDefault="00E66C4C">
      <w:r>
        <w:separator/>
      </w:r>
    </w:p>
  </w:footnote>
  <w:footnote w:type="continuationSeparator" w:id="0">
    <w:p w14:paraId="1413E6D9" w14:textId="77777777" w:rsidR="00E66C4C" w:rsidRDefault="00E66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83AD3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18</Pages>
  <Words>5015</Words>
  <Characters>28590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33538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99</cp:revision>
  <cp:lastPrinted>1900-01-01T00:00:00Z</cp:lastPrinted>
  <dcterms:created xsi:type="dcterms:W3CDTF">2020-12-17T19:51:00Z</dcterms:created>
  <dcterms:modified xsi:type="dcterms:W3CDTF">2021-06-30T08:39:00Z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