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F2018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D3BF4">
        <w:rPr>
          <w:b/>
          <w:i/>
          <w:noProof/>
          <w:sz w:val="28"/>
        </w:rPr>
        <w:t>68</w:t>
      </w:r>
      <w:r w:rsidR="00C11887">
        <w:rPr>
          <w:b/>
          <w:i/>
          <w:noProof/>
          <w:sz w:val="28"/>
        </w:rPr>
        <w:t>9</w:t>
      </w:r>
    </w:p>
    <w:p w14:paraId="5D6FC58C" w14:textId="307A0302" w:rsidR="001A09A3" w:rsidRDefault="002665C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98497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AF581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AED7AF" w:rsidR="001E41F3" w:rsidRDefault="00C11887" w:rsidP="00715499">
            <w:pPr>
              <w:pStyle w:val="CRCoverPage"/>
              <w:spacing w:after="0"/>
            </w:pPr>
            <w:r w:rsidRPr="00C11887">
              <w:t>Correction for NR5GC RRC test case 8.1.1.4.1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8DE70" w14:textId="0AA3D4EE" w:rsidR="008C46E2" w:rsidRDefault="008C46E2" w:rsidP="008C46E2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R5-213465, the call to f_NR_ModifySysinfo() at step 21 should happen after the PRACH-configurationIndex has been updated at step 22, so that the updated system information is broadcast.</w:t>
            </w:r>
          </w:p>
          <w:p w14:paraId="5CC9551D" w14:textId="4743CDEF" w:rsidR="00484797" w:rsidRDefault="00484797" w:rsidP="008C46E2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40197A" w:rsidR="00484797" w:rsidRPr="005C657A" w:rsidRDefault="008C46E2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 call to f_NR_ModifySysinfo()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D44C1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8.1.1.4.1</w:t>
            </w:r>
            <w:r w:rsidR="00AF5814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79888170" w14:textId="77777777" w:rsidR="00C11887" w:rsidRDefault="00C11887" w:rsidP="00C1188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val="en-US"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11887" w14:paraId="72763257" w14:textId="77777777" w:rsidTr="00F67BE9">
        <w:trPr>
          <w:trHeight w:val="9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645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CDA" w14:textId="77777777" w:rsidR="00C11887" w:rsidRDefault="00C11887" w:rsidP="00F67BE9">
            <w:pPr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val="en-US" w:eastAsia="zh-CN"/>
              </w:rPr>
              <w:t>fl_TC_8_1_1_4_1_TestBody</w:t>
            </w:r>
          </w:p>
        </w:tc>
      </w:tr>
      <w:tr w:rsidR="00C11887" w14:paraId="7C95277B" w14:textId="77777777" w:rsidTr="00F67BE9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A11" w14:textId="77777777" w:rsidR="00C11887" w:rsidRDefault="00C11887" w:rsidP="00F67BE9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EC2" w14:textId="318E916A" w:rsidR="00C11887" w:rsidRDefault="00C11887" w:rsidP="00F67BE9">
            <w:pPr>
              <w:pStyle w:val="CRCoverPage"/>
              <w:spacing w:after="0"/>
              <w:rPr>
                <w:rFonts w:eastAsia="SimSun" w:cs="Arial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The call to </w:t>
            </w:r>
            <w:proofErr w:type="spellStart"/>
            <w:r w:rsidRPr="00C11887">
              <w:rPr>
                <w:rFonts w:cs="Arial"/>
                <w:color w:val="000000"/>
                <w:sz w:val="24"/>
                <w:szCs w:val="24"/>
                <w:lang w:val="en-US"/>
              </w:rPr>
              <w:t>f_NR_ModifySysinfo</w:t>
            </w:r>
            <w:proofErr w:type="spellEnd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>() at step 21 should happen after the PRACH-</w:t>
            </w:r>
            <w:proofErr w:type="spellStart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>configurationIndex</w:t>
            </w:r>
            <w:proofErr w:type="spellEnd"/>
            <w:r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 has been updated at step 22, so that the updated system information is broadcast.</w:t>
            </w:r>
          </w:p>
        </w:tc>
      </w:tr>
      <w:tr w:rsidR="00C11887" w14:paraId="403DAD0C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62E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601" w14:textId="0C7E85B8" w:rsidR="00C11887" w:rsidRDefault="00C11887" w:rsidP="00F67BE9">
            <w:pPr>
              <w:pStyle w:val="CRCoverPage"/>
              <w:tabs>
                <w:tab w:val="left" w:pos="5489"/>
              </w:tabs>
              <w:spacing w:after="0"/>
              <w:rPr>
                <w:rFonts w:eastAsia="SimSun" w:cs="Arial"/>
                <w:sz w:val="24"/>
                <w:szCs w:val="24"/>
                <w:lang w:val="en-US" w:eastAsia="zh-CN"/>
              </w:rPr>
            </w:pPr>
            <w:r>
              <w:rPr>
                <w:rFonts w:cs="Arial"/>
                <w:sz w:val="24"/>
                <w:szCs w:val="24"/>
                <w:lang w:val="en-US" w:eastAsia="zh-CN"/>
              </w:rPr>
              <w:t xml:space="preserve">Move </w:t>
            </w:r>
            <w:r w:rsidR="008C46E2">
              <w:rPr>
                <w:rFonts w:cs="Arial"/>
                <w:sz w:val="24"/>
                <w:szCs w:val="24"/>
                <w:lang w:val="en-US" w:eastAsia="zh-CN"/>
              </w:rPr>
              <w:t>c</w:t>
            </w:r>
            <w:r>
              <w:rPr>
                <w:rFonts w:cs="Arial"/>
                <w:sz w:val="24"/>
                <w:szCs w:val="24"/>
                <w:lang w:val="en-US" w:eastAsia="zh-CN"/>
              </w:rPr>
              <w:t xml:space="preserve">all to </w:t>
            </w:r>
            <w:proofErr w:type="spellStart"/>
            <w:r w:rsidRPr="00C11887">
              <w:rPr>
                <w:rFonts w:cs="Arial"/>
                <w:sz w:val="24"/>
                <w:szCs w:val="24"/>
                <w:lang w:val="en-US" w:eastAsia="zh-CN"/>
              </w:rPr>
              <w:t>f_NR_ModifySysinfo</w:t>
            </w:r>
            <w:proofErr w:type="spellEnd"/>
            <w:r>
              <w:rPr>
                <w:rFonts w:cs="Arial"/>
                <w:sz w:val="24"/>
                <w:szCs w:val="24"/>
                <w:lang w:val="en-US" w:eastAsia="zh-CN"/>
              </w:rPr>
              <w:t>()</w:t>
            </w:r>
          </w:p>
        </w:tc>
      </w:tr>
      <w:tr w:rsidR="00C11887" w14:paraId="34CCC256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BAF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AEE" w14:textId="77777777" w:rsidR="00C11887" w:rsidRDefault="00C11887" w:rsidP="00F67B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RRC_Resume_NR5GC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ttcn</w:t>
            </w:r>
            <w:proofErr w:type="spellEnd"/>
          </w:p>
        </w:tc>
      </w:tr>
      <w:tr w:rsidR="00C11887" w14:paraId="307A81C7" w14:textId="77777777" w:rsidTr="00F67BE9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7B9" w14:textId="77777777" w:rsidR="00C11887" w:rsidRDefault="00C11887" w:rsidP="00F67B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CD1" w14:textId="77777777" w:rsidR="00C11887" w:rsidRDefault="00C11887" w:rsidP="00F67B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D17D71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0DC64334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1D0B17C5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BA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function fl_TC_8_1_1_4_1_TestBody() runs on NR5GC_PTC</w:t>
            </w:r>
          </w:p>
          <w:p w14:paraId="27EC99A2" w14:textId="7C675C9F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4594B6E" w14:textId="0EAD66C1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</w:t>
            </w:r>
          </w:p>
          <w:p w14:paraId="3ACEB3E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6D81C1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4BB9F478" w14:textId="1FD5827C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 xml:space="preserve">The SS transmits a Short message on PDCCH using P-RNTI indicating a </w:t>
            </w:r>
            <w:proofErr w:type="spellStart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systemInfoModification</w:t>
            </w:r>
            <w:proofErr w:type="spellEnd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37E48B31" w14:textId="64D2C9C5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55BCAA5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1DFE01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A592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1EFE7D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prach-ConfigurationIndex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in the system information.</w:t>
            </w:r>
          </w:p>
          <w:p w14:paraId="242BD59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40ADF8B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6D2A7B4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11C8895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548D48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nSFN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mod 1 = 0=&gt; any SFN   Subframe 4</w:t>
            </w:r>
          </w:p>
          <w:p w14:paraId="660EDCD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(4));</w:t>
            </w:r>
          </w:p>
          <w:p w14:paraId="633A359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B26986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22B18A4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101183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(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(3 / 8), -, cs_SlotTimingInfo_Numerology3(3 mod 8)),  //Slot 3</w:t>
            </w:r>
          </w:p>
          <w:p w14:paraId="0AE0669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(5 / 8), -, cs_SlotTimingInfo_Numerology3(5 mod 8)),  //Slot 5</w:t>
            </w:r>
          </w:p>
          <w:p w14:paraId="5DCBEA3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(7 / 8), -, cs_SlotTimingInfo_Numerology3(7 mod 8))   //Slot 7</w:t>
            </w:r>
          </w:p>
          <w:p w14:paraId="72E557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636873E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9325A60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configuration index in SIB1 and in Cell Array</w:t>
            </w:r>
          </w:p>
          <w:p w14:paraId="5BC1F45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f_NR_CellInfo_SetPRACH_ConfigurationIndex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AC74A7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with new PRACH parameters</w:t>
            </w:r>
          </w:p>
          <w:p w14:paraId="0A801B5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f_NR_CellInfo_GetPhysicalParameters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6FA65C6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cads_NR_CellConfigPhysicalLayerUplink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(nr_Cell2, -, cs_NR_CellConfigPhysicalLayerUplink_Def(-,-,cs_NR_UplinkBWPs(v_PhysicalParameters.UL_BWPs))));</w:t>
            </w:r>
          </w:p>
          <w:p w14:paraId="5C32EB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288BF28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f_NR_SS_SystemIndCtrlConfig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cds_NR_SystemIndCtrl_RachPreamble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(enable));</w:t>
            </w:r>
          </w:p>
          <w:p w14:paraId="1BE5137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E27B86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14DB40C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3A50226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2F45822C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modificationPeriodCoeff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*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defaultPagingCycle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189F8BE8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f_NR_WaitModificationPeriods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3BC706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D4E071E" w14:textId="4F9998D8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</w:t>
            </w:r>
          </w:p>
          <w:p w14:paraId="1573F858" w14:textId="77777777" w:rsidR="00C11887" w:rsidRDefault="00C11887" w:rsidP="00F67BE9">
            <w:pPr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4D9BA533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671D7E0D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</w:p>
    <w:p w14:paraId="7179A178" w14:textId="77777777" w:rsidR="00C11887" w:rsidRDefault="00C11887" w:rsidP="00C118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11887" w14:paraId="28B4A98B" w14:textId="77777777" w:rsidTr="00F67BE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63F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>function fl_TC_8_1_1_4_1_TestBody() runs on NR5GC_PTC</w:t>
            </w:r>
          </w:p>
          <w:p w14:paraId="11A94042" w14:textId="69CA2447" w:rsidR="00C11887" w:rsidRDefault="00C11887" w:rsidP="00F67BE9">
            <w:pPr>
              <w:rPr>
                <w:rFonts w:ascii="Courier New" w:hAnsi="Courier New" w:cs="Courier New"/>
                <w:b/>
                <w:bCs/>
                <w:lang w:val="en-US" w:eastAsia="de-DE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    </w:t>
            </w:r>
          </w:p>
          <w:p w14:paraId="0ADEB407" w14:textId="4D854395" w:rsidR="008C46E2" w:rsidRDefault="008C46E2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……………………………………………</w:t>
            </w:r>
          </w:p>
          <w:p w14:paraId="2512D0A3" w14:textId="77777777" w:rsidR="00C11887" w:rsidRDefault="00C11887" w:rsidP="00F67BE9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//@siclog "Step 21"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5DDABA94" w14:textId="4C913C4F" w:rsidR="00C11887" w:rsidRP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</w:t>
            </w: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5 sic@</w:t>
            </w:r>
          </w:p>
          <w:p w14:paraId="3A3CB868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467B42D3" w14:textId="77777777" w:rsidR="00C11887" w:rsidRP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 xml:space="preserve">//The SS transmits a Short message on PDCCH using P-RNTI indicating a </w:t>
            </w:r>
            <w:proofErr w:type="spellStart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systemInfoModification</w:t>
            </w:r>
            <w:proofErr w:type="spellEnd"/>
            <w:r w:rsidRPr="00C11887"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7AC387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528977E0" w14:textId="77777777" w:rsidR="00C11887" w:rsidRDefault="00C11887" w:rsidP="00C11887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//MOVED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2B34B6E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20598E6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22"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6B951D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2E84D2E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//The SS changes the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prach-ConfigurationIndex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in the system information.</w:t>
            </w:r>
          </w:p>
          <w:p w14:paraId="389C0485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if (f_NR_CellInfo_GetIsFR1(nr_Cell2)){</w:t>
            </w:r>
          </w:p>
          <w:p w14:paraId="54662D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6EFC74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FDD - As per 38.211 Table 6.3.3.2-2</w:t>
            </w:r>
          </w:p>
          <w:p w14:paraId="6618B90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//FR1 TDD - As per 38.211 Table 6.3.3.2-3</w:t>
            </w:r>
          </w:p>
          <w:p w14:paraId="5D8021E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nSFN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mod 1 = 0=&gt; any SFN   Subframe 4</w:t>
            </w:r>
          </w:p>
          <w:p w14:paraId="17A28B1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(4));</w:t>
            </w:r>
          </w:p>
          <w:p w14:paraId="51BFC7B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 else { // FR2</w:t>
            </w:r>
          </w:p>
          <w:p w14:paraId="455D1B0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157;</w:t>
            </w:r>
          </w:p>
          <w:p w14:paraId="1FE1F4A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// slots (3,5,7) - As per 38.211 Table 6.3.3.2-4</w:t>
            </w:r>
          </w:p>
          <w:p w14:paraId="3A740EE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(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(3 / 8), -, cs_SlotTimingInfo_Numerology3(3 mod 8)),  //Slot 3</w:t>
            </w:r>
          </w:p>
          <w:p w14:paraId="116C720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(5 / 8), -, cs_SlotTimingInfo_Numerology3(5 mod 8)),  //Slot 5</w:t>
            </w:r>
          </w:p>
          <w:p w14:paraId="085F8D01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cr_TimingInfo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(?, (7 / 8), -, cs_SlotTimingInfo_Numerology3(7 mod 8))   //Slot 7</w:t>
            </w:r>
          </w:p>
          <w:p w14:paraId="54B108A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        );</w:t>
            </w:r>
          </w:p>
          <w:p w14:paraId="26A5A55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}</w:t>
            </w:r>
          </w:p>
          <w:p w14:paraId="3BC5D18E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//Set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Prach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configuration index in SIB1 and in Cell Array</w:t>
            </w:r>
          </w:p>
          <w:p w14:paraId="2F04F63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f_NR_CellInfo_SetPRACH_ConfigurationIndex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v_PrachConfigurationIndex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6C66C70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//Reconfigure SS with new PRACH parameters</w:t>
            </w:r>
          </w:p>
          <w:p w14:paraId="3DEEBEC6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f_NR_CellInfo_GetPhysicalParameters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0B197A64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cads_NR_CellConfigPhysicalLayerUplink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(nr_Cell2, -, cs_NR_CellConfigPhysicalLayerUplink_Def(-,-,cs_NR_UplinkBWPs(v_PhysicalParameters.UL_BWPs))));</w:t>
            </w:r>
          </w:p>
          <w:p w14:paraId="6B78F43D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//Reconfigure SS to report PRACH preambles</w:t>
            </w:r>
          </w:p>
          <w:p w14:paraId="1A3EC4E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f_NR_SS_SystemIndCtrlConfig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cds_NR_SystemIndCtrl_RachPreamble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(enable));</w:t>
            </w:r>
          </w:p>
          <w:p w14:paraId="48CB5FCB" w14:textId="339A96A0" w:rsidR="00C11887" w:rsidRDefault="00C11887" w:rsidP="00C11887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3D26CDF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f_NR_ModifySysinfo</w:t>
            </w:r>
            <w:proofErr w:type="spellEnd"/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(nr_Cell2, true, RRC_INACTIVE);</w:t>
            </w:r>
          </w:p>
          <w:p w14:paraId="14B8EAD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151690C7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//@siclog "Step 23"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1DBCE522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R5-213465 sic@</w:t>
            </w:r>
          </w:p>
          <w:p w14:paraId="72AEFDB9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//Wait for 2.1* modification period second for the UE to receive new system information.</w:t>
            </w:r>
          </w:p>
          <w:p w14:paraId="3E48A123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//Note 1: The modification period, expressed in number of radio frames =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modificationPeriodCoeff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*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defaultPagingCycle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.</w:t>
            </w:r>
          </w:p>
          <w:p w14:paraId="035A8A2B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f_NR_WaitModificationPeriods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(nr_Cell2);</w:t>
            </w:r>
          </w:p>
          <w:p w14:paraId="43734DEA" w14:textId="77777777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</w:p>
          <w:p w14:paraId="3980EFFC" w14:textId="5FED5880" w:rsidR="00C11887" w:rsidRDefault="00C11887" w:rsidP="00F67BE9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</w:t>
            </w:r>
          </w:p>
          <w:p w14:paraId="2283788E" w14:textId="77777777" w:rsidR="00C11887" w:rsidRDefault="00C11887" w:rsidP="00F67BE9">
            <w:pPr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35D8F7B0" w14:textId="77777777" w:rsidR="00C11887" w:rsidRDefault="00C11887" w:rsidP="00C11887"/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E37E2" w14:textId="77777777" w:rsidR="00587812" w:rsidRDefault="00587812">
      <w:r>
        <w:separator/>
      </w:r>
    </w:p>
  </w:endnote>
  <w:endnote w:type="continuationSeparator" w:id="0">
    <w:p w14:paraId="0AE14C8D" w14:textId="77777777" w:rsidR="00587812" w:rsidRDefault="0058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2BB74" w14:textId="77777777" w:rsidR="00587812" w:rsidRDefault="00587812">
      <w:r>
        <w:separator/>
      </w:r>
    </w:p>
  </w:footnote>
  <w:footnote w:type="continuationSeparator" w:id="0">
    <w:p w14:paraId="432E79CC" w14:textId="77777777" w:rsidR="00587812" w:rsidRDefault="00587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1888</TotalTime>
  <Pages>6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83</cp:revision>
  <cp:lastPrinted>1900-01-01T00:00:00Z</cp:lastPrinted>
  <dcterms:created xsi:type="dcterms:W3CDTF">2020-12-08T10:56:00Z</dcterms:created>
  <dcterms:modified xsi:type="dcterms:W3CDTF">2021-06-28T08:25:00Z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