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01A3" w:rsidRDefault="002901A3" w:rsidP="00290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</w:fldSimple>
      <w:r w:rsidR="00BF5C57">
        <w:rPr>
          <w:b/>
          <w:i/>
          <w:noProof/>
          <w:sz w:val="28"/>
        </w:rPr>
        <w:t>677</w:t>
      </w:r>
    </w:p>
    <w:p w:rsidR="002901A3" w:rsidRDefault="000C35AF" w:rsidP="002901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01A3" w:rsidRPr="00BA51D9">
          <w:rPr>
            <w:b/>
            <w:noProof/>
            <w:sz w:val="24"/>
          </w:rPr>
          <w:t>Online</w:t>
        </w:r>
      </w:fldSimple>
      <w:r w:rsidR="002901A3">
        <w:rPr>
          <w:b/>
          <w:noProof/>
          <w:sz w:val="24"/>
        </w:rPr>
        <w:t xml:space="preserve">, </w:t>
      </w:r>
      <w:r w:rsidR="002901A3">
        <w:fldChar w:fldCharType="begin"/>
      </w:r>
      <w:r w:rsidR="002901A3">
        <w:instrText xml:space="preserve"> DOCPROPERTY  Country  \* MERGEFORMAT </w:instrText>
      </w:r>
      <w:r w:rsidR="002901A3">
        <w:fldChar w:fldCharType="end"/>
      </w:r>
      <w:r w:rsidR="002901A3">
        <w:rPr>
          <w:b/>
          <w:noProof/>
          <w:sz w:val="24"/>
        </w:rPr>
        <w:t xml:space="preserve">, </w:t>
      </w:r>
      <w:fldSimple w:instr=" DOCPROPERTY  StartDate  \* MERGEFORMAT ">
        <w:r w:rsidR="002901A3" w:rsidRPr="00BA51D9">
          <w:rPr>
            <w:b/>
            <w:noProof/>
            <w:sz w:val="24"/>
          </w:rPr>
          <w:t>7th Dec 2020</w:t>
        </w:r>
      </w:fldSimple>
      <w:r w:rsidR="002901A3">
        <w:rPr>
          <w:b/>
          <w:noProof/>
          <w:sz w:val="24"/>
        </w:rPr>
        <w:t xml:space="preserve"> - </w:t>
      </w:r>
      <w:fldSimple w:instr=" DOCPROPERTY  EndDate  \* MERGEFORMAT ">
        <w:r w:rsidR="002901A3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1A3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8236E7">
        <w:tc>
          <w:tcPr>
            <w:tcW w:w="142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901A3" w:rsidRPr="00410371" w:rsidRDefault="000C35AF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01A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901A3" w:rsidRPr="00410371" w:rsidRDefault="000C35AF" w:rsidP="008236E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F5C57">
                <w:rPr>
                  <w:b/>
                  <w:noProof/>
                  <w:sz w:val="28"/>
                </w:rPr>
                <w:t>1777</w:t>
              </w:r>
            </w:fldSimple>
          </w:p>
        </w:tc>
        <w:tc>
          <w:tcPr>
            <w:tcW w:w="709" w:type="dxa"/>
          </w:tcPr>
          <w:p w:rsidR="002901A3" w:rsidRDefault="002901A3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901A3" w:rsidRPr="00410371" w:rsidRDefault="000C35AF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01A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901A3" w:rsidRDefault="002901A3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901A3" w:rsidRPr="00410371" w:rsidRDefault="000C35AF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01A3" w:rsidRPr="00410371">
                <w:rPr>
                  <w:b/>
                  <w:noProof/>
                  <w:sz w:val="28"/>
                </w:rPr>
                <w:t>16.</w:t>
              </w:r>
              <w:r w:rsidR="00BF5C57">
                <w:rPr>
                  <w:b/>
                  <w:noProof/>
                  <w:sz w:val="28"/>
                </w:rPr>
                <w:t>1</w:t>
              </w:r>
              <w:r w:rsidR="002901A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901A3" w:rsidRPr="00F25D98" w:rsidRDefault="002901A3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01A3" w:rsidTr="008236E7">
        <w:tc>
          <w:tcPr>
            <w:tcW w:w="9641" w:type="dxa"/>
            <w:gridSpan w:val="9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901A3" w:rsidRDefault="002901A3" w:rsidP="00290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1A3" w:rsidTr="008236E7">
        <w:tc>
          <w:tcPr>
            <w:tcW w:w="2835" w:type="dxa"/>
          </w:tcPr>
          <w:p w:rsidR="002901A3" w:rsidRDefault="002901A3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901A3" w:rsidRDefault="002901A3" w:rsidP="002901A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1A3" w:rsidTr="002901A3">
        <w:tc>
          <w:tcPr>
            <w:tcW w:w="9640" w:type="dxa"/>
            <w:gridSpan w:val="11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0C35AF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901A3">
                <w:t xml:space="preserve">Correction to </w:t>
              </w:r>
              <w:r w:rsidR="007E3BF3">
                <w:t xml:space="preserve">function </w:t>
              </w:r>
              <w:r w:rsidR="007E3BF3" w:rsidRPr="007E3BF3">
                <w:t xml:space="preserve">f_TC_7_1_1_5_5_NR_TestBody </w:t>
              </w:r>
              <w:r w:rsidR="00FB598F" w:rsidRPr="00C72ED8">
                <w:t xml:space="preserve"> 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01A3" w:rsidRDefault="000C35AF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901A3">
                <w:rPr>
                  <w:noProof/>
                </w:rPr>
                <w:t>ROHDE &amp; SCHWARZ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901A3" w:rsidRDefault="000C35AF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01A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01A3" w:rsidRDefault="000C35AF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01A3">
                <w:rPr>
                  <w:noProof/>
                </w:rPr>
                <w:t>2021-0</w:t>
              </w:r>
              <w:r w:rsidR="00BF5C57">
                <w:rPr>
                  <w:noProof/>
                </w:rPr>
                <w:t>6</w:t>
              </w:r>
              <w:r w:rsidR="002901A3">
                <w:rPr>
                  <w:noProof/>
                </w:rPr>
                <w:t>-</w:t>
              </w:r>
              <w:r w:rsidR="00C72ED8">
                <w:rPr>
                  <w:noProof/>
                </w:rPr>
                <w:t>2</w:t>
              </w:r>
              <w:r w:rsidR="00BF5C57">
                <w:rPr>
                  <w:noProof/>
                </w:rPr>
                <w:t>1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901A3" w:rsidRDefault="000C35AF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01A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01A3" w:rsidRDefault="000C35AF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01A3">
                <w:rPr>
                  <w:noProof/>
                </w:rPr>
                <w:t>Rel-16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901A3" w:rsidRDefault="002901A3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01A3" w:rsidRPr="007C2097" w:rsidRDefault="002901A3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01A3" w:rsidTr="002901A3">
        <w:tc>
          <w:tcPr>
            <w:tcW w:w="1843" w:type="dxa"/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4D4C" w:rsidRPr="002E008A" w:rsidRDefault="007E3BF3" w:rsidP="00A037D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the current test procedure there is no requirement from the </w:t>
            </w:r>
            <w:r w:rsidR="00A037D4">
              <w:rPr>
                <w:rFonts w:cs="Arial"/>
                <w:lang w:eastAsia="en-GB"/>
              </w:rPr>
              <w:t>P</w:t>
            </w:r>
            <w:r>
              <w:rPr>
                <w:rFonts w:cs="Arial"/>
                <w:lang w:eastAsia="en-GB"/>
              </w:rPr>
              <w:t xml:space="preserve">rose </w:t>
            </w:r>
            <w:r w:rsidR="00A037D4">
              <w:rPr>
                <w:rFonts w:cs="Arial"/>
                <w:lang w:eastAsia="en-GB"/>
              </w:rPr>
              <w:t xml:space="preserve">specification </w:t>
            </w:r>
            <w:r>
              <w:rPr>
                <w:rFonts w:cs="Arial"/>
                <w:lang w:eastAsia="en-GB"/>
              </w:rPr>
              <w:t>to send data on a specific H</w:t>
            </w:r>
            <w:r w:rsidR="00A037D4">
              <w:rPr>
                <w:rFonts w:cs="Arial"/>
                <w:lang w:eastAsia="en-GB"/>
              </w:rPr>
              <w:t>ARQ</w:t>
            </w:r>
            <w:r>
              <w:rPr>
                <w:rFonts w:cs="Arial"/>
                <w:lang w:eastAsia="en-GB"/>
              </w:rPr>
              <w:t xml:space="preserve"> process, since there is no CRC corruption</w:t>
            </w:r>
            <w:r w:rsidR="00A037D4">
              <w:rPr>
                <w:rFonts w:cs="Arial"/>
                <w:lang w:eastAsia="en-GB"/>
              </w:rPr>
              <w:t xml:space="preserve">. The change to remove </w:t>
            </w:r>
            <w:r>
              <w:rPr>
                <w:rFonts w:cs="Arial"/>
                <w:lang w:eastAsia="en-GB"/>
              </w:rPr>
              <w:t xml:space="preserve">this requirement </w:t>
            </w:r>
            <w:r w:rsidR="008D4D4C">
              <w:rPr>
                <w:noProof/>
              </w:rPr>
              <w:t>w</w:t>
            </w:r>
            <w:r w:rsidR="00A037D4">
              <w:rPr>
                <w:noProof/>
              </w:rPr>
              <w:t>as</w:t>
            </w:r>
            <w:r w:rsidR="008D4D4C">
              <w:rPr>
                <w:noProof/>
              </w:rPr>
              <w:t xml:space="preserve"> proposed in </w:t>
            </w:r>
            <w:r w:rsidR="008D4D4C" w:rsidRPr="008D4D4C">
              <w:rPr>
                <w:noProof/>
              </w:rPr>
              <w:t>R5s210582</w:t>
            </w:r>
            <w:r w:rsidR="008D4D4C">
              <w:rPr>
                <w:noProof/>
              </w:rPr>
              <w:t xml:space="preserve"> but implementation in 21wk24 is missing</w:t>
            </w:r>
            <w:r w:rsidR="00A037D4">
              <w:rPr>
                <w:noProof/>
              </w:rPr>
              <w:t>.</w:t>
            </w: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2ED8" w:rsidRPr="006316B2" w:rsidRDefault="007E3BF3" w:rsidP="007E3BF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Removed parameter from </w:t>
            </w:r>
            <w:r w:rsidRPr="00A037D4">
              <w:rPr>
                <w:rFonts w:cs="Arial"/>
                <w:i/>
                <w:lang w:eastAsia="en-GB"/>
              </w:rPr>
              <w:t>DRB</w:t>
            </w:r>
            <w:r w:rsidR="00A037D4" w:rsidRPr="00A037D4">
              <w:rPr>
                <w:rFonts w:cs="Arial"/>
                <w:i/>
                <w:lang w:eastAsia="en-GB"/>
              </w:rPr>
              <w:t>.</w:t>
            </w:r>
            <w:r w:rsidRPr="00A037D4">
              <w:rPr>
                <w:rFonts w:cs="Arial"/>
                <w:i/>
                <w:lang w:eastAsia="en-GB"/>
              </w:rPr>
              <w:t>send</w:t>
            </w:r>
            <w:r>
              <w:rPr>
                <w:rFonts w:cs="Arial"/>
                <w:lang w:eastAsia="en-GB"/>
              </w:rPr>
              <w:t xml:space="preserve"> to use </w:t>
            </w:r>
            <w:r w:rsidRPr="00A037D4">
              <w:rPr>
                <w:rFonts w:cs="Arial"/>
                <w:i/>
                <w:lang w:eastAsia="en-GB"/>
              </w:rPr>
              <w:t>cs_NR_HarqProcessAssignment_Automatic</w:t>
            </w:r>
            <w:r>
              <w:rPr>
                <w:rFonts w:cs="Arial"/>
                <w:lang w:eastAsia="en-GB"/>
              </w:rPr>
              <w:t xml:space="preserve"> in Steps 5</w:t>
            </w:r>
            <w:r w:rsidR="008D4D4C">
              <w:rPr>
                <w:rFonts w:cs="Arial"/>
                <w:lang w:eastAsia="en-GB"/>
              </w:rPr>
              <w:t xml:space="preserve"> and </w:t>
            </w:r>
            <w:r>
              <w:rPr>
                <w:rFonts w:cs="Arial"/>
                <w:lang w:eastAsia="en-GB"/>
              </w:rPr>
              <w:t>7</w:t>
            </w:r>
            <w:r w:rsidR="00A037D4">
              <w:rPr>
                <w:rFonts w:cs="Arial"/>
                <w:lang w:eastAsia="en-GB"/>
              </w:rPr>
              <w:t>.</w:t>
            </w: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Pr="00CF39F2" w:rsidRDefault="0002476E" w:rsidP="00C72ED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Prose and TTCN are not aligned.</w:t>
            </w:r>
          </w:p>
        </w:tc>
      </w:tr>
      <w:tr w:rsidR="002901A3" w:rsidTr="002901A3">
        <w:tc>
          <w:tcPr>
            <w:tcW w:w="2694" w:type="dxa"/>
            <w:gridSpan w:val="2"/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01A3" w:rsidRPr="0002476E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476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Pr="0002476E" w:rsidRDefault="0002476E" w:rsidP="00C72ED8">
            <w:pPr>
              <w:pStyle w:val="CRCoverPage"/>
              <w:spacing w:after="0"/>
              <w:rPr>
                <w:noProof/>
              </w:rPr>
            </w:pPr>
            <w:r w:rsidRPr="0002476E">
              <w:rPr>
                <w:noProof/>
              </w:rPr>
              <w:t>7.1.1.5.5</w:t>
            </w:r>
            <w:r w:rsidR="00BF5C57">
              <w:rPr>
                <w:noProof/>
              </w:rPr>
              <w:t>.ENDC, 7.1.1.5.5.NR5GC</w:t>
            </w: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1A3" w:rsidRPr="008863B9" w:rsidTr="002901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1A3" w:rsidRPr="008863B9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901A3" w:rsidRPr="008863B9" w:rsidRDefault="002901A3" w:rsidP="002901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536110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A037D4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A037D4" w:rsidRPr="00230902">
        <w:rPr>
          <w:rFonts w:ascii="Arial" w:hAnsi="Arial" w:cs="Arial"/>
          <w:iCs/>
        </w:rPr>
        <w:t>Table of Contents</w:t>
      </w:r>
      <w:r w:rsidR="00A037D4">
        <w:tab/>
      </w:r>
      <w:r w:rsidR="00A037D4">
        <w:fldChar w:fldCharType="begin"/>
      </w:r>
      <w:r w:rsidR="00A037D4">
        <w:instrText xml:space="preserve"> PAGEREF _Toc75361103 \h </w:instrText>
      </w:r>
      <w:r w:rsidR="00A037D4">
        <w:fldChar w:fldCharType="separate"/>
      </w:r>
      <w:r w:rsidR="00A037D4">
        <w:t>2</w:t>
      </w:r>
      <w:r w:rsidR="00A037D4">
        <w:fldChar w:fldCharType="end"/>
      </w:r>
    </w:p>
    <w:p w:rsidR="00A037D4" w:rsidRDefault="00A037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3090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30902">
        <w:rPr>
          <w:b/>
        </w:rPr>
        <w:t>Corrections required for test case 7.1.1.5.5</w:t>
      </w:r>
      <w:r>
        <w:tab/>
      </w:r>
      <w:r>
        <w:fldChar w:fldCharType="begin"/>
      </w:r>
      <w:r>
        <w:instrText xml:space="preserve"> PAGEREF _Toc75361104 \h </w:instrText>
      </w:r>
      <w:r>
        <w:fldChar w:fldCharType="separate"/>
      </w:r>
      <w:r>
        <w:t>2</w:t>
      </w:r>
      <w:r>
        <w:fldChar w:fldCharType="end"/>
      </w:r>
    </w:p>
    <w:p w:rsidR="00A037D4" w:rsidRDefault="00A037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3090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30902">
        <w:rPr>
          <w:rFonts w:cs="Arial"/>
          <w:b/>
          <w:color w:val="000000"/>
          <w:lang w:eastAsia="en-GB"/>
        </w:rPr>
        <w:t>Correction to function f_TC_7_1_1_5_5_NR_TestBody</w:t>
      </w:r>
      <w:r>
        <w:tab/>
      </w:r>
      <w:r>
        <w:fldChar w:fldCharType="begin"/>
      </w:r>
      <w:r>
        <w:instrText xml:space="preserve"> PAGEREF _Toc75361105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5361104"/>
      <w:r w:rsidRPr="00854C55">
        <w:rPr>
          <w:b/>
        </w:rPr>
        <w:t>Corrections required</w:t>
      </w:r>
      <w:bookmarkEnd w:id="3"/>
      <w:bookmarkEnd w:id="4"/>
      <w:r w:rsidR="00460215">
        <w:rPr>
          <w:b/>
        </w:rPr>
        <w:t xml:space="preserve"> </w:t>
      </w:r>
      <w:r w:rsidR="00BF5C57">
        <w:rPr>
          <w:b/>
        </w:rPr>
        <w:t>for</w:t>
      </w:r>
      <w:r w:rsidR="007E3BF3">
        <w:rPr>
          <w:b/>
        </w:rPr>
        <w:t xml:space="preserve"> test case 7.1.1.5.5</w:t>
      </w:r>
      <w:bookmarkEnd w:id="5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75361105"/>
      <w:r w:rsidRPr="00B52828">
        <w:rPr>
          <w:rFonts w:cs="Arial"/>
          <w:b/>
          <w:color w:val="000000"/>
          <w:lang w:eastAsia="en-GB"/>
        </w:rPr>
        <w:t xml:space="preserve">Correction </w:t>
      </w:r>
      <w:r w:rsidRPr="007E3BF3">
        <w:rPr>
          <w:rFonts w:cs="Arial"/>
          <w:b/>
          <w:color w:val="000000"/>
          <w:lang w:eastAsia="en-GB"/>
        </w:rPr>
        <w:t xml:space="preserve">to </w:t>
      </w:r>
      <w:r w:rsidR="007E3BF3" w:rsidRPr="00BF5C57">
        <w:rPr>
          <w:rFonts w:cs="Arial"/>
          <w:b/>
          <w:color w:val="000000"/>
          <w:lang w:eastAsia="en-GB"/>
        </w:rPr>
        <w:t>function f_TC_7_1_1_5_5_NR_TestBody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7E3BF3" w:rsidP="005D27CA">
            <w:pPr>
              <w:rPr>
                <w:rFonts w:ascii="Arial" w:hAnsi="Arial" w:cs="Arial"/>
                <w:lang w:eastAsia="en-GB"/>
              </w:rPr>
            </w:pPr>
            <w:r w:rsidRPr="007E3BF3">
              <w:rPr>
                <w:rFonts w:ascii="Arial" w:hAnsi="Arial" w:cs="Arial"/>
                <w:lang w:eastAsia="en-GB"/>
              </w:rPr>
              <w:t>f_TC_7_1_1_5_5_NR_TestBody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9B0B50" w:rsidRDefault="008D4D4C" w:rsidP="00A037D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test procedure there is no requirement from the </w:t>
            </w:r>
            <w:r w:rsidR="00BF5C57">
              <w:rPr>
                <w:rFonts w:cs="Arial"/>
                <w:lang w:eastAsia="en-GB"/>
              </w:rPr>
              <w:t>P</w:t>
            </w:r>
            <w:r>
              <w:rPr>
                <w:rFonts w:cs="Arial"/>
                <w:lang w:eastAsia="en-GB"/>
              </w:rPr>
              <w:t xml:space="preserve">rose </w:t>
            </w:r>
            <w:r w:rsidR="00BF5C57">
              <w:rPr>
                <w:rFonts w:cs="Arial"/>
                <w:lang w:eastAsia="en-GB"/>
              </w:rPr>
              <w:t xml:space="preserve">specification </w:t>
            </w:r>
            <w:r>
              <w:rPr>
                <w:rFonts w:cs="Arial"/>
                <w:lang w:eastAsia="en-GB"/>
              </w:rPr>
              <w:t>to send data on a specific H</w:t>
            </w:r>
            <w:r w:rsidR="00BF5C57">
              <w:rPr>
                <w:rFonts w:cs="Arial"/>
                <w:lang w:eastAsia="en-GB"/>
              </w:rPr>
              <w:t>ARQ</w:t>
            </w:r>
            <w:r>
              <w:rPr>
                <w:rFonts w:cs="Arial"/>
                <w:lang w:eastAsia="en-GB"/>
              </w:rPr>
              <w:t xml:space="preserve"> process</w:t>
            </w:r>
            <w:r w:rsidR="00A037D4">
              <w:rPr>
                <w:rFonts w:cs="Arial"/>
                <w:lang w:eastAsia="en-GB"/>
              </w:rPr>
              <w:t>, s</w:t>
            </w:r>
            <w:r>
              <w:rPr>
                <w:rFonts w:cs="Arial"/>
                <w:lang w:eastAsia="en-GB"/>
              </w:rPr>
              <w:t>ince there is no CRC corruption</w:t>
            </w:r>
            <w:r w:rsidR="00A037D4">
              <w:rPr>
                <w:rFonts w:cs="Arial"/>
                <w:lang w:eastAsia="en-GB"/>
              </w:rPr>
              <w:t>.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noProof/>
              </w:rPr>
              <w:t>Th</w:t>
            </w:r>
            <w:r w:rsidR="00A037D4">
              <w:rPr>
                <w:noProof/>
              </w:rPr>
              <w:t xml:space="preserve">e change to remove this requirement </w:t>
            </w:r>
            <w:r>
              <w:rPr>
                <w:noProof/>
              </w:rPr>
              <w:t>w</w:t>
            </w:r>
            <w:r w:rsidR="00A037D4">
              <w:rPr>
                <w:noProof/>
              </w:rPr>
              <w:t>as</w:t>
            </w:r>
            <w:r>
              <w:rPr>
                <w:noProof/>
              </w:rPr>
              <w:t xml:space="preserve"> proposed in </w:t>
            </w:r>
            <w:r w:rsidRPr="008D4D4C">
              <w:rPr>
                <w:noProof/>
              </w:rPr>
              <w:t>R5s210582</w:t>
            </w:r>
            <w:r>
              <w:rPr>
                <w:noProof/>
              </w:rPr>
              <w:t xml:space="preserve"> but implementation in 21wk24 is missing</w:t>
            </w:r>
            <w:r w:rsidR="00A037D4">
              <w:rPr>
                <w:noProof/>
              </w:rPr>
              <w:t>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4C" w:rsidRPr="00A72665" w:rsidRDefault="008D4D4C" w:rsidP="008D4D4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parameter from </w:t>
            </w:r>
            <w:r w:rsidRPr="00A037D4">
              <w:rPr>
                <w:rFonts w:cs="Arial"/>
                <w:i/>
                <w:lang w:eastAsia="en-GB"/>
              </w:rPr>
              <w:t>DRB</w:t>
            </w:r>
            <w:r w:rsidR="00BF5C57" w:rsidRPr="00A037D4">
              <w:rPr>
                <w:rFonts w:cs="Arial"/>
                <w:i/>
                <w:lang w:eastAsia="en-GB"/>
              </w:rPr>
              <w:t>.</w:t>
            </w:r>
            <w:r w:rsidRPr="00A037D4">
              <w:rPr>
                <w:rFonts w:cs="Arial"/>
                <w:i/>
                <w:lang w:eastAsia="en-GB"/>
              </w:rPr>
              <w:t>send</w:t>
            </w:r>
            <w:r>
              <w:rPr>
                <w:rFonts w:cs="Arial"/>
                <w:lang w:eastAsia="en-GB"/>
              </w:rPr>
              <w:t xml:space="preserve"> to use </w:t>
            </w:r>
            <w:r w:rsidRPr="00A037D4">
              <w:rPr>
                <w:rFonts w:cs="Arial"/>
                <w:i/>
                <w:lang w:eastAsia="en-GB"/>
              </w:rPr>
              <w:t>cs_NR_HarqProcessAssignment_Automatic</w:t>
            </w:r>
            <w:r>
              <w:rPr>
                <w:rFonts w:cs="Arial"/>
                <w:lang w:eastAsia="en-GB"/>
              </w:rPr>
              <w:t xml:space="preserve"> in Steps 5 and 7</w:t>
            </w:r>
            <w:r w:rsidR="00BF5C57">
              <w:rPr>
                <w:rFonts w:cs="Arial"/>
                <w:lang w:eastAsia="en-GB"/>
              </w:rPr>
              <w:t>.</w:t>
            </w:r>
          </w:p>
          <w:p w:rsidR="007E3BF3" w:rsidRPr="00A72665" w:rsidRDefault="007E3BF3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7E3BF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7E3BF3">
              <w:rPr>
                <w:rFonts w:ascii="Arial" w:hAnsi="Arial" w:cs="Arial"/>
                <w:lang w:eastAsia="en-GB"/>
              </w:rPr>
              <w:t>DRX_MAC_TC_Common_NR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function f_TC_7_1_1_5_5_NR_TestBody(DRB_Identity p_NR_DRB_Id) runs on NR_BASE_PTC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{ /* L2/MAC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 * 7.1.1.5.5 : DRX Operation / Short cycle configured / Long DRX command MAC control element reception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tsc_DrxStartOffset := 7; // in ms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tsc_HarqProcessId :=0; //Arbitrarily selected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sic@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tsc_DrxInactivityTimer := 10; //in ms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tsc_DrxOnDurationTimer := 40; //in ms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UInt_Type v_ShortDRXCycle :=  80;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v_LongDRXCycle :=  640;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  := valueof(cs_SubFrameTiming(0, 0, 0));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v_Timing1 := v_Timing;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//var SubFrameTiming_Type v_Timing2 := v_Timing;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//var SubFrameTiming_Type v_Timing3 := v_Timing;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v_SlotsInSubframe := f_NR_CellInfo_GetSlotsNumberPerSubframe(nr_Cell1);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NR_MAC_SDU_Type v_EncodedRlcPdu1;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NR_MAC_SDU_SubPDU_List_Type v_SDU_SubPDUListDL;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NR_MAC_CE_SubPDU_DL_List_Type v_CE_SubPDUListDL;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v_MAC_PDUListDL2;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5.0;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stop periodic UL grants and restart automatic grant allocation instead; periodic TA is kept stopped: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f_NR_ULGrantConfiguration_Start(nr_Cell1,-, -, -, cs_NR_UplinkTimeAlignment_Stop);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f_NR_SS_CellConfig_DciDlInfo_NoRetransmission(nr_Cell1);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cds_NR_SystemIndCtrl_UL_HARQ(enable));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R5-206319 sic@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//f_NR_SS_L1_TestModeConfig(nr_Cell1, cas_NR_L1_TestMode_DL_SCH_CRC_REQ(nr_Cell1, Error1AndNormal));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f_NR_RLC_AMD_FullPDU_Encvalue(0, tsc_NR_P_NoPoll, f_NR_PDCP_PDU_Encvalue(cs_NR_PDCP_PDU_18B(0, crs_NR_PDCP_SDU_36B)));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v_SDU_SubPDUListDL := { cs_NR_MAC_SDU_SubPDU_LI8(tsc_LCID_SCG_Bearer, v_EncodedRlcPdu1) };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 := { cs_NR_DL_MAC_PDU_SDU_SubPDU_Padding(v_SDU_SubPDUListDL) };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v_Timing1 := f_NR_GetNextSendOccasion_7_1_1_5_X(nr_Cell1, v_ShortDRXCycle, tsc_DrxStartOffset);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R5s210582 sic@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cs_TimingInfo_NR(v_Timing1), v_MAC_PDUListDL));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5 ms later configuere SS for normal CRC error mode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befor on duration timer expiry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v_Timing := f_NR_SubFrameTiming_AddSlots(v_Timing1, v_SlotsInSubframe * (tsc_DrxOnDurationTimer - 1)); //@sic R5s201495 sic@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f_NR_LastDL_Slot(nr_Cell1,v_Timing);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v_CE_SubPDUListDL := { cs_NR_MAC_CE_SubPDU_DL( cs_NR_MAC_DRXCommandSubHeader ) };  //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v_MAC_PDUListDL2 := { cs_NR_DL_MAC_PDU(v_CE_SubPDUListDL, omit,  cs_NR_MAC_Padding_SubPDU('000000'O)) };   // 2 byte sub headers +3byte Padding header= 40 bits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cs_TimingInfo_NR(v_Timing), v_MAC_PDUListDL2, </w:t>
            </w:r>
            <w:r w:rsidRPr="008D4D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cs_NR_HarqProcessAssignment(tsc_HarqProcessId+1)</w:t>
            </w: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siclog@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f_NR_GetNextSendOccasion_7_1_1_5_X(nr_Cell1, v_LongDRXCycle, tsc_DrxStartOffset);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cs_TimingInfo_NR(v_Timing), v_MAC_PDUListDL, </w:t>
            </w:r>
            <w:r w:rsidRPr="008D4D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cs_NR_HarqProcessAssignment(tsc_HarqProcessId+1)</w:t>
            </w: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72ED8" w:rsidRPr="007E3BF3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9" siclog@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function f_TC_7_1_1_5_5_NR_TestBody(DRB_Identity p_NR_DRB_Id) runs on NR_BASE_PTC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{ /* L2/MAC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 * 7.1.1.5.5 : DRX Operation / Short cycle configured / Long DRX command MAC control element reception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tsc_DrxStartOffset := 7; // in ms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tsc_HarqProcessId :=0; //Arbitrarily selected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sic@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tsc_DrxInactivityTimer := 10; //in ms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tsc_DrxOnDurationTimer := 40; //in ms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v_ShortDRXCycle :=  80;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v_LongDRXCycle :=  640;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  := valueof(cs_SubFrameTiming(0, 0, 0));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v_Timing1 := v_Timing;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//var SubFrameTiming_Type v_Timing2 := v_Timing;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//var SubFrameTiming_Type v_Timing3 := v_Timing;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v_SlotsInSubframe := f_NR_CellInfo_GetSlotsNumberPerSubframe(nr_Cell1);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NR_MAC_SDU_Type v_EncodedRlcPdu1;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NR_MAC_SDU_SubPDU_List_Type v_SDU_SubPDUListDL;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NR_MAC_CE_SubPDU_DL_List_Type v_CE_SubPDUListDL;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v_MAC_PDUListDL2;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5.0;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stop periodic UL grants and restart automatic grant allocation instead; periodic TA is kept stopped: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f_NR_ULGrantConfiguration_Start(nr_Cell1,-, -, -, cs_NR_UplinkTimeAlignment_Stop);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f_NR_SS_CellConfig_DciDlInfo_NoRetransmission(nr_Cell1);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cds_NR_SystemIndCtrl_UL_HARQ(enable));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R5-206319 sic@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//f_NR_SS_L1_TestModeConfig(nr_Cell1, cas_NR_L1_TestMode_DL_SCH_CRC_REQ(nr_Cell1, Error1AndNormal));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f_NR_RLC_AMD_FullPDU_Encvalue(0, tsc_NR_P_NoPoll, f_NR_PDCP_PDU_Encvalue(cs_NR_PDCP_PDU_18B(0, crs_NR_PDCP_SDU_36B)));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v_SDU_SubPDUListDL := { cs_NR_MAC_SDU_SubPDU_LI8(tsc_LCID_SCG_Bearer, v_EncodedRlcPdu1) };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 := { cs_NR_DL_MAC_PDU_SDU_SubPDU_Padding(v_SDU_SubPDUListDL) };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v_Timing1 := f_NR_GetNextSendOccasion_7_1_1_5_X(nr_Cell1, v_ShortDRXCycle, tsc_DrxStartOffset);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R5s210582 sic@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cs_TimingInfo_NR(v_Timing1), v_MAC_PDUListDL));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5 ms later configuere SS for normal CRC error mode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befor on duration timer expiry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f_NR_SubFrameTiming_AddSlots(v_Timing1, v_SlotsInSubframe * (tsc_DrxOnDurationTimer - 1)); //@sic R5s201495 sic@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f_NR_LastDL_Slot(nr_Cell1,v_Timing);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v_CE_SubPDUListDL := { cs_NR_MAC_CE_SubPDU_DL( cs_NR_MAC_DRXCommandSubHeader ) };  //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v_MAC_PDUListDL2 := { cs_NR_DL_MAC_PDU(v_CE_SubPDUListDL, omit,  cs_NR_MAC_Padding_SubPDU('000000'O)) };   // 2 byte sub headers +3byte Padding header= 40 bits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cs_TimingInfo_NR(v_Timing), v_MAC_PDUListDL2</w:t>
            </w:r>
            <w:r w:rsidRPr="008D4D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siclog@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f_NR_GetNextSendOccasion_7_1_1_5_X(nr_Cell1, v_LongDRXCycle, tsc_DrxStartOffset);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cs_TimingInfo_NR(v_Timing), v_MAC_PDUListDL</w:t>
            </w:r>
            <w:r w:rsidRPr="008D4D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</w:t>
            </w:r>
          </w:p>
          <w:p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E3D37" w:rsidRPr="00DA356D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9" siclog@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0C2" w:rsidRDefault="007550C2">
      <w:r>
        <w:separator/>
      </w:r>
    </w:p>
  </w:endnote>
  <w:endnote w:type="continuationSeparator" w:id="0">
    <w:p w:rsidR="007550C2" w:rsidRDefault="00755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0C2" w:rsidRDefault="007550C2">
      <w:r>
        <w:separator/>
      </w:r>
    </w:p>
  </w:footnote>
  <w:footnote w:type="continuationSeparator" w:id="0">
    <w:p w:rsidR="007550C2" w:rsidRDefault="00755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76E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35A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072C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0C2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E3BF3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D4D4C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37D4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5C57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84A4F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A6A82-75C6-4DB0-AA6C-2DC4C4CC3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1636</Words>
  <Characters>9331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Jauch Holger 1CT2</cp:lastModifiedBy>
  <cp:revision>2</cp:revision>
  <cp:lastPrinted>1900-01-01T00:00:00Z</cp:lastPrinted>
  <dcterms:created xsi:type="dcterms:W3CDTF">2021-06-23T15:18:00Z</dcterms:created>
  <dcterms:modified xsi:type="dcterms:W3CDTF">2021-06-23T15:18:00Z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