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010F" w:rsidRDefault="004A010F" w:rsidP="004A01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R5s210673</w:t>
        </w:r>
      </w:fldSimple>
    </w:p>
    <w:p w:rsidR="004A010F" w:rsidRDefault="004A010F" w:rsidP="004A010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A010F" w:rsidTr="000443B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10F" w:rsidRDefault="004A010F" w:rsidP="000443B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A010F" w:rsidTr="000443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A010F" w:rsidRDefault="004A010F" w:rsidP="000443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A010F" w:rsidTr="000443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A010F" w:rsidRDefault="004A010F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010F" w:rsidTr="000443BE">
        <w:tc>
          <w:tcPr>
            <w:tcW w:w="142" w:type="dxa"/>
            <w:tcBorders>
              <w:left w:val="single" w:sz="4" w:space="0" w:color="auto"/>
            </w:tcBorders>
          </w:tcPr>
          <w:p w:rsidR="004A010F" w:rsidRDefault="004A010F" w:rsidP="000443B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A010F" w:rsidRPr="00410371" w:rsidRDefault="004A010F" w:rsidP="000443B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4A010F" w:rsidRDefault="004A010F" w:rsidP="000443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A010F" w:rsidRPr="00410371" w:rsidRDefault="004A010F" w:rsidP="000443B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1775</w:t>
              </w:r>
            </w:fldSimple>
          </w:p>
        </w:tc>
        <w:tc>
          <w:tcPr>
            <w:tcW w:w="709" w:type="dxa"/>
          </w:tcPr>
          <w:p w:rsidR="004A010F" w:rsidRDefault="004A010F" w:rsidP="000443B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A010F" w:rsidRPr="00410371" w:rsidRDefault="004A010F" w:rsidP="000443B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4A010F" w:rsidRDefault="004A010F" w:rsidP="000443B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A010F" w:rsidRPr="00410371" w:rsidRDefault="004A010F" w:rsidP="000443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A010F" w:rsidRDefault="004A010F" w:rsidP="000443BE">
            <w:pPr>
              <w:pStyle w:val="CRCoverPage"/>
              <w:spacing w:after="0"/>
              <w:rPr>
                <w:noProof/>
              </w:rPr>
            </w:pPr>
          </w:p>
        </w:tc>
      </w:tr>
      <w:tr w:rsidR="004A010F" w:rsidTr="000443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A010F" w:rsidRDefault="004A010F" w:rsidP="000443BE">
            <w:pPr>
              <w:pStyle w:val="CRCoverPage"/>
              <w:spacing w:after="0"/>
              <w:rPr>
                <w:noProof/>
              </w:rPr>
            </w:pPr>
          </w:p>
        </w:tc>
      </w:tr>
      <w:tr w:rsidR="004A010F" w:rsidTr="000443B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A010F" w:rsidRPr="00F25D98" w:rsidRDefault="004A010F" w:rsidP="000443B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A010F" w:rsidTr="000443BE">
        <w:tc>
          <w:tcPr>
            <w:tcW w:w="9641" w:type="dxa"/>
            <w:gridSpan w:val="9"/>
          </w:tcPr>
          <w:p w:rsidR="004A010F" w:rsidRDefault="004A010F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A010F" w:rsidRDefault="004A010F" w:rsidP="004A010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A010F" w:rsidTr="000443BE">
        <w:tc>
          <w:tcPr>
            <w:tcW w:w="2835" w:type="dxa"/>
          </w:tcPr>
          <w:p w:rsidR="004A010F" w:rsidRDefault="004A010F" w:rsidP="000443B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A010F" w:rsidRDefault="004A010F" w:rsidP="000443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A010F" w:rsidRDefault="004A010F" w:rsidP="000443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A010F" w:rsidRDefault="004A010F" w:rsidP="000443B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A010F" w:rsidRDefault="004A010F" w:rsidP="000443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A010F" w:rsidRDefault="004A010F" w:rsidP="000443B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A010F" w:rsidRDefault="004A010F" w:rsidP="000443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A010F" w:rsidRDefault="004A010F" w:rsidP="000443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A010F" w:rsidRDefault="004A010F" w:rsidP="000443B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4A010F" w:rsidRDefault="004A010F" w:rsidP="004A010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A010F" w:rsidTr="000443BE">
        <w:tc>
          <w:tcPr>
            <w:tcW w:w="9640" w:type="dxa"/>
            <w:gridSpan w:val="11"/>
          </w:tcPr>
          <w:p w:rsidR="004A010F" w:rsidRDefault="004A010F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010F" w:rsidTr="000443B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A010F" w:rsidRDefault="004A010F" w:rsidP="00044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010F" w:rsidRDefault="004A010F" w:rsidP="000443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test cases 7.1.3.5.1 and 7.1.3.5.4</w:t>
              </w:r>
            </w:fldSimple>
          </w:p>
        </w:tc>
      </w:tr>
      <w:tr w:rsidR="004A010F" w:rsidTr="000443BE">
        <w:tc>
          <w:tcPr>
            <w:tcW w:w="1843" w:type="dxa"/>
            <w:tcBorders>
              <w:left w:val="single" w:sz="4" w:space="0" w:color="auto"/>
            </w:tcBorders>
          </w:tcPr>
          <w:p w:rsidR="004A010F" w:rsidRDefault="004A010F" w:rsidP="000443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A010F" w:rsidRDefault="004A010F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010F" w:rsidTr="000443BE">
        <w:tc>
          <w:tcPr>
            <w:tcW w:w="1843" w:type="dxa"/>
            <w:tcBorders>
              <w:left w:val="single" w:sz="4" w:space="0" w:color="auto"/>
            </w:tcBorders>
          </w:tcPr>
          <w:p w:rsidR="004A010F" w:rsidRDefault="004A010F" w:rsidP="00044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A010F" w:rsidRDefault="004A010F" w:rsidP="000443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4A010F" w:rsidTr="000443BE">
        <w:tc>
          <w:tcPr>
            <w:tcW w:w="1843" w:type="dxa"/>
            <w:tcBorders>
              <w:left w:val="single" w:sz="4" w:space="0" w:color="auto"/>
            </w:tcBorders>
          </w:tcPr>
          <w:p w:rsidR="004A010F" w:rsidRDefault="004A010F" w:rsidP="00044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A010F" w:rsidRDefault="004A010F" w:rsidP="00044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A010F" w:rsidTr="000443BE">
        <w:tc>
          <w:tcPr>
            <w:tcW w:w="1843" w:type="dxa"/>
            <w:tcBorders>
              <w:left w:val="single" w:sz="4" w:space="0" w:color="auto"/>
            </w:tcBorders>
          </w:tcPr>
          <w:p w:rsidR="004A010F" w:rsidRDefault="004A010F" w:rsidP="000443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A010F" w:rsidRDefault="004A010F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010F" w:rsidTr="000443BE">
        <w:tc>
          <w:tcPr>
            <w:tcW w:w="1843" w:type="dxa"/>
            <w:tcBorders>
              <w:left w:val="single" w:sz="4" w:space="0" w:color="auto"/>
            </w:tcBorders>
          </w:tcPr>
          <w:p w:rsidR="004A010F" w:rsidRDefault="004A010F" w:rsidP="00044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A010F" w:rsidRDefault="004A010F" w:rsidP="000443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4A010F" w:rsidRDefault="004A010F" w:rsidP="000443B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A010F" w:rsidRDefault="004A010F" w:rsidP="000443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A010F" w:rsidRDefault="004A010F" w:rsidP="000443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2021-06-22</w:t>
              </w:r>
            </w:fldSimple>
          </w:p>
        </w:tc>
      </w:tr>
      <w:tr w:rsidR="004A010F" w:rsidTr="000443BE">
        <w:tc>
          <w:tcPr>
            <w:tcW w:w="1843" w:type="dxa"/>
            <w:tcBorders>
              <w:left w:val="single" w:sz="4" w:space="0" w:color="auto"/>
            </w:tcBorders>
          </w:tcPr>
          <w:p w:rsidR="004A010F" w:rsidRDefault="004A010F" w:rsidP="000443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A010F" w:rsidRDefault="004A010F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A010F" w:rsidRDefault="004A010F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A010F" w:rsidRDefault="004A010F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A010F" w:rsidRDefault="004A010F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010F" w:rsidTr="000443B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A010F" w:rsidRDefault="004A010F" w:rsidP="00044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A010F" w:rsidRDefault="004A010F" w:rsidP="000443B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A010F" w:rsidRDefault="004A010F" w:rsidP="000443B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A010F" w:rsidRDefault="004A010F" w:rsidP="000443B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A010F" w:rsidRDefault="004A010F" w:rsidP="000443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4A010F" w:rsidTr="000443B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A010F" w:rsidRDefault="004A010F" w:rsidP="000443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A010F" w:rsidRDefault="004A010F" w:rsidP="000443B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A010F" w:rsidRDefault="004A010F" w:rsidP="000443B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A010F" w:rsidRPr="007C2097" w:rsidRDefault="004A010F" w:rsidP="000443B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010F" w:rsidTr="000443BE">
        <w:tc>
          <w:tcPr>
            <w:tcW w:w="1843" w:type="dxa"/>
          </w:tcPr>
          <w:p w:rsidR="004A010F" w:rsidRDefault="004A010F" w:rsidP="000443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A010F" w:rsidRDefault="004A010F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010F" w:rsidTr="000443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A010F" w:rsidRDefault="004A010F" w:rsidP="004A01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010F" w:rsidRDefault="004A010F" w:rsidP="004A01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</w:t>
            </w:r>
          </w:p>
          <w:p w:rsidR="004A010F" w:rsidRDefault="004A010F" w:rsidP="004A010F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7.1.3.5.1 and 7.1.3.5.4 , the usage of </w:t>
            </w:r>
            <w:r w:rsidRPr="00312DE9">
              <w:rPr>
                <w:noProof/>
              </w:rPr>
              <w:t>NR_PDCP_PDUList_Type</w:t>
            </w:r>
            <w:r>
              <w:rPr>
                <w:noProof/>
              </w:rPr>
              <w:t xml:space="preserve"> for the single PDU is leading to mismatch while receiving the PDCP PDU List containing multiple PDUs coming in the same slot</w:t>
            </w:r>
          </w:p>
          <w:p w:rsidR="004A010F" w:rsidRDefault="004A010F" w:rsidP="004A010F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7.1.3.5.1 at step 7 of the test case , </w:t>
            </w:r>
            <w:r w:rsidRPr="005E3C50">
              <w:rPr>
                <w:noProof/>
              </w:rPr>
              <w:t>p_NR_PDCP_State.RX_NEXT</w:t>
            </w:r>
            <w:r>
              <w:rPr>
                <w:noProof/>
              </w:rPr>
              <w:t xml:space="preserve"> is set wrongly </w:t>
            </w:r>
          </w:p>
          <w:p w:rsidR="004A010F" w:rsidRPr="002E008A" w:rsidRDefault="004A010F" w:rsidP="004A010F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>For 7.1.3.5.4 , at step 14-15, for the PDU List containing multiple PDU in the same slot , the expected combination is populated wrongly</w:t>
            </w:r>
          </w:p>
          <w:p w:rsidR="004A010F" w:rsidRPr="002E008A" w:rsidRDefault="004A010F" w:rsidP="004A010F">
            <w:pPr>
              <w:pStyle w:val="CRCoverPage"/>
              <w:spacing w:after="0"/>
              <w:rPr>
                <w:noProof/>
              </w:rPr>
            </w:pPr>
          </w:p>
        </w:tc>
      </w:tr>
      <w:tr w:rsidR="004A010F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010F" w:rsidRDefault="004A010F" w:rsidP="004A01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A010F" w:rsidRPr="00CF39F2" w:rsidRDefault="004A010F" w:rsidP="004A010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A010F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010F" w:rsidRDefault="004A010F" w:rsidP="004A01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A010F" w:rsidRDefault="004A010F" w:rsidP="004A010F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the test cases 7.1.3.5.1 and 7.1.3.5.4 , it is proposed to use the data type </w:t>
            </w:r>
            <w:r w:rsidRPr="0005014E">
              <w:rPr>
                <w:noProof/>
              </w:rPr>
              <w:t>NR_PDCP_PDU_Type</w:t>
            </w:r>
            <w:r>
              <w:rPr>
                <w:noProof/>
              </w:rPr>
              <w:t xml:space="preserve"> for the expected individual PDUs </w:t>
            </w:r>
          </w:p>
          <w:p w:rsidR="004A010F" w:rsidRDefault="004A010F" w:rsidP="004A010F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At step 7 of the test case 7.1.3.5.1 , </w:t>
            </w:r>
            <w:r w:rsidRPr="0005014E">
              <w:rPr>
                <w:noProof/>
              </w:rPr>
              <w:t>p_NR_PDCP_State.RX_NEXT</w:t>
            </w:r>
            <w:r>
              <w:rPr>
                <w:noProof/>
              </w:rPr>
              <w:t xml:space="preserve"> has to be set with </w:t>
            </w:r>
            <w:r w:rsidRPr="0053550D">
              <w:rPr>
                <w:noProof/>
              </w:rPr>
              <w:t xml:space="preserve">p_NR_PDCP_State.TX_NEXT </w:t>
            </w:r>
            <w:r>
              <w:rPr>
                <w:noProof/>
              </w:rPr>
              <w:t>–</w:t>
            </w:r>
            <w:r w:rsidRPr="0053550D">
              <w:rPr>
                <w:noProof/>
              </w:rPr>
              <w:t xml:space="preserve"> 2</w:t>
            </w:r>
            <w:r>
              <w:rPr>
                <w:noProof/>
              </w:rPr>
              <w:t xml:space="preserve"> instead of having “0” value</w:t>
            </w:r>
          </w:p>
          <w:p w:rsidR="004A010F" w:rsidRPr="006316B2" w:rsidRDefault="004A010F" w:rsidP="004A010F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noProof/>
              </w:rPr>
              <w:t>At step 14-15 of the test case 7.1.3.5.4 , the expected combination for multiple PDUs in the same slot should be set with {</w:t>
            </w:r>
            <w:r w:rsidRPr="005F1205">
              <w:rPr>
                <w:noProof/>
              </w:rPr>
              <w:t>v_ExpectedPdu1,v_ExpectedPdu2</w:t>
            </w:r>
            <w:r>
              <w:rPr>
                <w:noProof/>
              </w:rPr>
              <w:t>}</w:t>
            </w:r>
          </w:p>
        </w:tc>
      </w:tr>
      <w:tr w:rsidR="004A010F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010F" w:rsidRDefault="004A010F" w:rsidP="004A01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A010F" w:rsidRPr="00CF39F2" w:rsidRDefault="004A010F" w:rsidP="004A010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A010F" w:rsidTr="000443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A010F" w:rsidRDefault="004A010F" w:rsidP="004A01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010F" w:rsidRPr="00CF39F2" w:rsidRDefault="004A010F" w:rsidP="004A010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Conformant UE may fail the test case</w:t>
            </w:r>
          </w:p>
        </w:tc>
      </w:tr>
      <w:tr w:rsidR="004A010F" w:rsidTr="000443BE">
        <w:tc>
          <w:tcPr>
            <w:tcW w:w="2694" w:type="dxa"/>
            <w:gridSpan w:val="2"/>
          </w:tcPr>
          <w:p w:rsidR="004A010F" w:rsidRDefault="004A010F" w:rsidP="004A01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A010F" w:rsidRDefault="004A010F" w:rsidP="004A01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010F" w:rsidTr="000443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A010F" w:rsidRDefault="004A010F" w:rsidP="004A01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010F" w:rsidRDefault="004A010F" w:rsidP="004A01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7.1.3.5.1.ENDC, 7.1.3.5.1.NR5GC, 7.1.3.5.4.ENDC and 7.1.3.5.4.NR5GC</w:t>
            </w:r>
          </w:p>
          <w:p w:rsidR="004A010F" w:rsidRDefault="004A010F" w:rsidP="004A010F">
            <w:pPr>
              <w:pStyle w:val="CRCoverPage"/>
              <w:spacing w:after="0"/>
              <w:rPr>
                <w:noProof/>
              </w:rPr>
            </w:pPr>
          </w:p>
        </w:tc>
      </w:tr>
      <w:tr w:rsidR="004A010F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010F" w:rsidRDefault="004A010F" w:rsidP="004A01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A010F" w:rsidRDefault="004A010F" w:rsidP="004A01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010F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010F" w:rsidRDefault="004A010F" w:rsidP="004A01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010F" w:rsidRDefault="004A010F" w:rsidP="004A01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A010F" w:rsidRDefault="004A010F" w:rsidP="004A01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A010F" w:rsidRDefault="004A010F" w:rsidP="004A01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A010F" w:rsidRDefault="004A010F" w:rsidP="004A01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010F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010F" w:rsidRDefault="004A010F" w:rsidP="004A01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A010F" w:rsidRDefault="004A010F" w:rsidP="004A01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010F" w:rsidRDefault="004A010F" w:rsidP="004A01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A010F" w:rsidRDefault="004A010F" w:rsidP="004A01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A010F" w:rsidRDefault="004A010F" w:rsidP="004A01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010F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010F" w:rsidRDefault="004A010F" w:rsidP="004A01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A010F" w:rsidRDefault="004A010F" w:rsidP="004A01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010F" w:rsidRDefault="004A010F" w:rsidP="004A01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A010F" w:rsidRDefault="004A010F" w:rsidP="004A01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A010F" w:rsidRDefault="004A010F" w:rsidP="004A01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010F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010F" w:rsidRDefault="004A010F" w:rsidP="004A01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A010F" w:rsidRDefault="004A010F" w:rsidP="004A01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010F" w:rsidRDefault="004A010F" w:rsidP="004A01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A010F" w:rsidRDefault="004A010F" w:rsidP="004A01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A010F" w:rsidRDefault="004A010F" w:rsidP="004A01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010F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010F" w:rsidRDefault="004A010F" w:rsidP="004A01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A010F" w:rsidRDefault="004A010F" w:rsidP="004A010F">
            <w:pPr>
              <w:pStyle w:val="CRCoverPage"/>
              <w:spacing w:after="0"/>
              <w:rPr>
                <w:noProof/>
              </w:rPr>
            </w:pPr>
          </w:p>
        </w:tc>
      </w:tr>
      <w:tr w:rsidR="004A010F" w:rsidTr="000443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A010F" w:rsidRDefault="004A010F" w:rsidP="004A01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010F" w:rsidRDefault="004A010F" w:rsidP="004A01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A010F" w:rsidRPr="008863B9" w:rsidTr="000443B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A010F" w:rsidRPr="008863B9" w:rsidRDefault="004A010F" w:rsidP="004A01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A010F" w:rsidRPr="008863B9" w:rsidRDefault="004A010F" w:rsidP="004A010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A010F" w:rsidTr="000443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010F" w:rsidRDefault="004A010F" w:rsidP="004A01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010F" w:rsidRDefault="004A010F" w:rsidP="004A01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75285029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:rsidR="0026329F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26329F" w:rsidRPr="0028441B">
        <w:rPr>
          <w:rFonts w:ascii="Arial" w:hAnsi="Arial" w:cs="Arial"/>
          <w:iCs/>
        </w:rPr>
        <w:t>Table of Contents</w:t>
      </w:r>
      <w:r w:rsidR="0026329F">
        <w:tab/>
      </w:r>
      <w:r w:rsidR="0026329F">
        <w:fldChar w:fldCharType="begin"/>
      </w:r>
      <w:r w:rsidR="0026329F">
        <w:instrText xml:space="preserve"> PAGEREF _Toc75285029 \h </w:instrText>
      </w:r>
      <w:r w:rsidR="0026329F">
        <w:fldChar w:fldCharType="separate"/>
      </w:r>
      <w:r w:rsidR="0026329F">
        <w:t>3</w:t>
      </w:r>
      <w:r w:rsidR="0026329F">
        <w:fldChar w:fldCharType="end"/>
      </w:r>
    </w:p>
    <w:p w:rsidR="0026329F" w:rsidRDefault="00263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8441B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8441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_Toc75285030 \h </w:instrText>
      </w:r>
      <w:r>
        <w:fldChar w:fldCharType="separate"/>
      </w:r>
      <w:r>
        <w:t>3</w:t>
      </w:r>
      <w:r>
        <w:fldChar w:fldCharType="end"/>
      </w:r>
    </w:p>
    <w:p w:rsidR="0026329F" w:rsidRDefault="00263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8441B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8441B">
        <w:rPr>
          <w:rFonts w:cs="Arial"/>
          <w:b/>
          <w:color w:val="000000"/>
          <w:lang w:eastAsia="en-GB"/>
        </w:rPr>
        <w:t xml:space="preserve">Correction to </w:t>
      </w:r>
      <w:r w:rsidRPr="0028441B">
        <w:rPr>
          <w:rFonts w:cs="Arial"/>
          <w:b/>
          <w:bCs/>
          <w:color w:val="000000"/>
          <w:lang w:val="en-US" w:eastAsia="en-GB"/>
        </w:rPr>
        <w:t>function f_TC_7_1_3_5_1_NR_TestBody</w:t>
      </w:r>
      <w:r>
        <w:tab/>
      </w:r>
      <w:r>
        <w:fldChar w:fldCharType="begin"/>
      </w:r>
      <w:r>
        <w:instrText xml:space="preserve"> PAGEREF _Toc75285031 \h </w:instrText>
      </w:r>
      <w:r>
        <w:fldChar w:fldCharType="separate"/>
      </w:r>
      <w:r>
        <w:t>3</w:t>
      </w:r>
      <w:r>
        <w:fldChar w:fldCharType="end"/>
      </w:r>
    </w:p>
    <w:p w:rsidR="0026329F" w:rsidRDefault="00263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8441B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8441B">
        <w:rPr>
          <w:rFonts w:cs="Arial"/>
          <w:b/>
          <w:color w:val="000000"/>
          <w:lang w:eastAsia="en-GB"/>
        </w:rPr>
        <w:t xml:space="preserve">Correction to </w:t>
      </w:r>
      <w:r w:rsidRPr="0028441B">
        <w:rPr>
          <w:rFonts w:cs="Arial"/>
          <w:b/>
          <w:bCs/>
          <w:color w:val="000000"/>
          <w:lang w:val="en-US" w:eastAsia="en-GB"/>
        </w:rPr>
        <w:t>function f_TC_7_1_3_5_4_NR_Step1to17</w:t>
      </w:r>
      <w:r>
        <w:tab/>
      </w:r>
      <w:r>
        <w:fldChar w:fldCharType="begin"/>
      </w:r>
      <w:r>
        <w:instrText xml:space="preserve"> PAGEREF _Toc75285032 \h </w:instrText>
      </w:r>
      <w:r>
        <w:fldChar w:fldCharType="separate"/>
      </w:r>
      <w:r>
        <w:t>7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75285030"/>
      <w:r w:rsidRPr="00854C55">
        <w:rPr>
          <w:b/>
        </w:rPr>
        <w:t>Corrections required</w:t>
      </w:r>
      <w:bookmarkEnd w:id="2"/>
      <w:bookmarkEnd w:id="3"/>
      <w:bookmarkEnd w:id="4"/>
    </w:p>
    <w:p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75285031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916DEC" w:rsidRPr="00916DEC">
        <w:rPr>
          <w:rFonts w:cs="Arial"/>
          <w:b/>
          <w:bCs/>
          <w:color w:val="000000"/>
          <w:lang w:val="en-US" w:eastAsia="en-GB"/>
        </w:rPr>
        <w:t>f_TC_7_1_3_5_1_NR_TestBody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Pr="00CC39F9" w:rsidRDefault="00916DEC" w:rsidP="005D27CA">
            <w:pPr>
              <w:rPr>
                <w:rFonts w:ascii="Arial" w:hAnsi="Arial" w:cs="Arial"/>
                <w:lang w:eastAsia="en-GB"/>
              </w:rPr>
            </w:pPr>
            <w:r w:rsidRPr="00916DEC">
              <w:rPr>
                <w:rFonts w:ascii="Arial" w:hAnsi="Arial" w:cs="Arial"/>
                <w:lang w:eastAsia="en-GB"/>
              </w:rPr>
              <w:t>f_TC_7_1_3_5_1_NR_TestBody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401" w:rsidRDefault="00C83A8A" w:rsidP="00CC3401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>
              <w:rPr>
                <w:noProof/>
              </w:rPr>
              <w:t>U</w:t>
            </w:r>
            <w:r w:rsidR="00CC3401">
              <w:rPr>
                <w:noProof/>
              </w:rPr>
              <w:t xml:space="preserve">sage of </w:t>
            </w:r>
            <w:r w:rsidR="00CC3401" w:rsidRPr="00312DE9">
              <w:rPr>
                <w:noProof/>
              </w:rPr>
              <w:t>NR_PDCP_PDUList_Type</w:t>
            </w:r>
            <w:r w:rsidR="00CC3401">
              <w:rPr>
                <w:noProof/>
              </w:rPr>
              <w:t xml:space="preserve"> for the single PDU is leading to mismatch while receiving the PDCP PDU List containing multiple PDUs coming in the same slot</w:t>
            </w:r>
          </w:p>
          <w:p w:rsidR="00CC3401" w:rsidRDefault="00B421C5" w:rsidP="00CC3401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="00CC3401">
              <w:rPr>
                <w:noProof/>
              </w:rPr>
              <w:t xml:space="preserve">t step 7 of the test case , </w:t>
            </w:r>
            <w:r w:rsidR="00CC3401" w:rsidRPr="005E3C50">
              <w:rPr>
                <w:noProof/>
              </w:rPr>
              <w:t>p_NR_PDCP_State.RX_NEXT</w:t>
            </w:r>
            <w:r w:rsidR="00CC3401">
              <w:rPr>
                <w:noProof/>
              </w:rPr>
              <w:t xml:space="preserve"> is set wrongly </w:t>
            </w:r>
          </w:p>
          <w:p w:rsidR="00FA485A" w:rsidRPr="00AD4ADA" w:rsidRDefault="00FA485A" w:rsidP="001E3D37">
            <w:pPr>
              <w:pStyle w:val="CRCoverPage"/>
              <w:spacing w:after="0"/>
              <w:rPr>
                <w:noProof/>
              </w:rPr>
            </w:pP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2F" w:rsidRDefault="00D525A2" w:rsidP="00A04D2F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A04D2F">
              <w:rPr>
                <w:noProof/>
              </w:rPr>
              <w:t xml:space="preserve">t is proposed to use the data type </w:t>
            </w:r>
            <w:r w:rsidR="00A04D2F" w:rsidRPr="0005014E">
              <w:rPr>
                <w:noProof/>
              </w:rPr>
              <w:t>NR_PDCP_PDU_Type</w:t>
            </w:r>
            <w:r w:rsidR="00A04D2F">
              <w:rPr>
                <w:noProof/>
              </w:rPr>
              <w:t xml:space="preserve"> for the expected individual PDUs </w:t>
            </w:r>
          </w:p>
          <w:p w:rsidR="00A04D2F" w:rsidRDefault="00A04D2F" w:rsidP="00A04D2F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At step 7 of the test case 7.1.3.5.1 , </w:t>
            </w:r>
            <w:r w:rsidRPr="0005014E">
              <w:rPr>
                <w:noProof/>
              </w:rPr>
              <w:t>p_NR_PDCP_State.RX_NEXT</w:t>
            </w:r>
            <w:r>
              <w:rPr>
                <w:noProof/>
              </w:rPr>
              <w:t xml:space="preserve"> has to be set with </w:t>
            </w:r>
            <w:r w:rsidRPr="0053550D">
              <w:rPr>
                <w:noProof/>
              </w:rPr>
              <w:t xml:space="preserve">p_NR_PDCP_State.TX_NEXT </w:t>
            </w:r>
            <w:r>
              <w:rPr>
                <w:noProof/>
              </w:rPr>
              <w:t>–</w:t>
            </w:r>
            <w:r w:rsidRPr="0053550D">
              <w:rPr>
                <w:noProof/>
              </w:rPr>
              <w:t xml:space="preserve"> 2</w:t>
            </w:r>
            <w:r>
              <w:rPr>
                <w:noProof/>
              </w:rPr>
              <w:t xml:space="preserve"> instead of having “0” value</w:t>
            </w:r>
          </w:p>
          <w:p w:rsidR="00FA485A" w:rsidRPr="00A72665" w:rsidRDefault="00FA485A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Pr="00CC39F9" w:rsidRDefault="00E972AB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E972AB">
              <w:rPr>
                <w:rFonts w:ascii="Arial" w:hAnsi="Arial" w:cs="Arial"/>
                <w:lang w:eastAsia="en-GB"/>
              </w:rPr>
              <w:t>NR_TC_Common</w:t>
            </w:r>
            <w:proofErr w:type="spellEnd"/>
            <w:r w:rsidRPr="00E972AB">
              <w:rPr>
                <w:rFonts w:ascii="Arial" w:hAnsi="Arial" w:cs="Arial"/>
                <w:lang w:eastAsia="en-GB"/>
              </w:rPr>
              <w:t>\7_1_3\</w:t>
            </w:r>
            <w:proofErr w:type="spellStart"/>
            <w:r w:rsidRPr="00E972AB">
              <w:rPr>
                <w:rFonts w:ascii="Arial" w:hAnsi="Arial" w:cs="Arial"/>
                <w:lang w:eastAsia="en-GB"/>
              </w:rPr>
              <w:t>PDCP_TC_Common_NR.ttcn</w:t>
            </w:r>
            <w:proofErr w:type="spellEnd"/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function f_TC_7_1_3_5_1_NR_TestBody(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v_NR_Security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:=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f_NR_Security_Get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v_TimingInfo1;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v_TimingInfo2;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v_TimingInfok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NR_PDCP_SDUList_Type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v_SduList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NR_PDCP_PDUList_Type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v_ExpectedPdu1;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NR_PDCP_PDUList_Type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v_ExpectedPdu2;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NR_PDCP_PDUList_Type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v_ExpectedPdu3;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v_ReceivedPdu1;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v_ReceivedPdu2;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v_ReceivedPdu3;</w:t>
            </w:r>
          </w:p>
          <w:p w:rsidR="00F25290" w:rsidRPr="007A4458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val="de-DE" w:eastAsia="de-DE"/>
              </w:rPr>
              <w:t>float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val="de-DE" w:eastAsia="de-DE"/>
              </w:rPr>
              <w:t>v_T_reordering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val="de-DE" w:eastAsia="de-DE"/>
              </w:rPr>
              <w:t>;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var integer k;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p_NR_PDCP_State.KUPenc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v_NR_Security.AS_Ciphering.KUPenc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 //Stop UL Grants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f_NR_ULGrantConfiguration_Stop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(nr_Cell1, -,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cs_NR_UplinkTimeAlignment_Keep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@ All PDCP PDUs use same SDU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v_IPData</w:t>
            </w:r>
            <w:proofErr w:type="spellEnd"/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v_SduList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f_GenerateSDU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, {46, 62, 78, 94, 110});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 v_TimingInfo1 :=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v_TimingInfok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(v_TimingInfo1,20);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"Step 3"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for (k:= 0; k &lt;= 2; k:= k+1) {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  //SS transmits a PDCP Data PDU containing one PDCP SDU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f_NR_PDCP_Send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(p_NR_PDCP_State,nr_Cell1,v_SduList[k],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v_TimingInfok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v_TimingInfok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(v_TimingInfo1, 20*(k+2));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"Step 4"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@ Wait Discard timer to expire. @sic R5s190225, R5s190770 sic@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v_T_reordering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f_NR_SetTimerToleranceMax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(nr_Cell1,l2Timer, 500.0);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v_TimingInfo2 :=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v_TimingInfok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, float2int(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v_T_reordering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) - 20);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"Step 5" SS transmits a PDCP Data PDU containing one PDCP SDU @sic R5s190225 sic@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v_TimingInfok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:= v_TimingInfo2;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for (k:= 0; k &lt;= 1; k:= k+1) {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f_NR_PDCP_Send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(p_NR_PDCP_State,nr_Cell1,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v_SduList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[k+3],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v_TimingInfok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v_TimingInfok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(v_TimingInfo2,20*(k+1));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:=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f_NR_GetCurrentTiming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(nr_Cell1); //@sic R5-213462 sic@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"Step 6" The SS resumes normal UL grant allocation.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f_NR_GetNextSendOccasion_ULafterDL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v_TimingInfok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, 0); // @sic R5s190590 sic@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f_NR_ULGrantConfiguration_Start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"Step 7"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@ Does UE transmit a PDCP Data PDU # 5 of size 94 bytes? (Note 2)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R5-213462 sic@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v_ExpectedPdu1:= {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f_NR_PDCP_PDU_Get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p_NR_PDCP_State.PDCP_SN_Size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p_NR_PDCP_State.RX_NEXT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f_NR_PDCP_Increment_NEXT_RX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(p_NR_PDCP_State,1);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v_ExpectedPdu2:= {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f_NR_PDCP_PDU_Get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p_NR_PDCP_State.PDCP_SN_Size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p_NR_PDCP_State.RX_NEXT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f_NR_PDCP_Increment_NEXT_RX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(p_NR_PDCP_State,1);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v_ExpectedPdu3:= (v_ExpectedPdu1,v_ExpectedPdu2);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alt {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  // receive PDU1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  [] 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car_NR_DRB_COMMON_IND_PDCP_PDUList_DC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(nr_Cell1), -, v_ExpectedPdu1)) -&gt; value v_ReceivedPdu1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:= v_ReceivedPdu1.Common.TimingInfo.SubFrame;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      // receive PDU2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car_NR_DRB_COMMON_IND_PDCP_PDUList_DC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(nr_Cell1), -, v_ExpectedPdu2)) -&gt; value v_ReceivedPdu2;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:= v_ReceivedPdu2.Common.TimingInfo.SubFrame;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f_NR_SubFrameTiming_DifferentSlots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(__FILE__, __LINE__, "Steps 7-8");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  // receive PDU1 and PDU2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  [] 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car_NR_DRB_COMMON_IND_PDCP_PDUList_DC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(nr_Cell1), -, v_ExpectedPdu3))-&gt; value v_ReceivedPdu3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>(__FILE__, __LINE__, "Steps 7-8");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F25290" w:rsidRPr="00F25290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72ED8" w:rsidRPr="00722896" w:rsidRDefault="00F25290" w:rsidP="00F252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F25290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f_TC_7_1_3_5_1_NR_TestBody(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v_NR_Security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:=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f_NR_Security_Get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v_TimingInfo1;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v_TimingInfo2;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v_TimingInfok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NR_PDCP_SDUList_Type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v_SduList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051BC3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7955C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template (present) </w:t>
            </w:r>
            <w:proofErr w:type="spellStart"/>
            <w:r w:rsidRPr="007955C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NR_PDCP_PDU_Type</w:t>
            </w:r>
            <w:proofErr w:type="spellEnd"/>
            <w:r w:rsidRPr="007955C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v_ExpectedPdu1;</w:t>
            </w:r>
          </w:p>
          <w:p w:rsidR="00051BC3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955C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template (present) </w:t>
            </w:r>
            <w:proofErr w:type="spellStart"/>
            <w:r w:rsidRPr="007955C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NR_PDCP_PDU_Type</w:t>
            </w:r>
            <w:proofErr w:type="spellEnd"/>
            <w:r w:rsidRPr="007955C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v_ExpectedPdu2;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NR_PDCP_PDUList_Type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v_ExpectedPdu3;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v_ReceivedPdu1;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v_ReceivedPdu2;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v_ReceivedPdu3;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val="de-DE" w:eastAsia="de-DE"/>
              </w:rPr>
              <w:t>float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val="de-DE" w:eastAsia="de-DE"/>
              </w:rPr>
              <w:t>v_T_reordering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val="de-DE" w:eastAsia="de-DE"/>
              </w:rPr>
              <w:t>;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var integer k;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p_NR_PDCP_State.KUPenc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v_NR_Security.AS_Ciphering.KUPenc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 //Stop UL Grants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f_NR_ULGrantConfiguration_Stop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(nr_Cell1, -,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cs_NR_UplinkTimeAlignment_Keep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@ All PDCP PDUs use same SDU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v_IPData</w:t>
            </w:r>
            <w:proofErr w:type="spellEnd"/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v_SduList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f_GenerateSDU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, {46, 62, 78, 94, 110});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 v_TimingInfo1 :=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v_TimingInfok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(v_TimingInfo1,20);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"Step 3"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for (k:= 0; k &lt;= 2; k:= k+1) {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  //SS transmits a PDCP Data PDU containing one PDCP SDU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f_NR_PDCP_Send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(p_NR_PDCP_State,nr_Cell1,v_SduList[k],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v_TimingInfok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v_TimingInfok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(v_TimingInfo1, 20*(k+2));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"Step 4"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@ Wait Discard timer to expire. @sic R5s190225, R5s190770 sic@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v_T_reordering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f_NR_SetTimerToleranceMax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(nr_Cell1,l2Timer, 500.0);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v_TimingInfo2 :=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v_TimingInfok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, float2int(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v_T_reordering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) - 20);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"Step 5" SS transmits a PDCP Data PDU containing one PDCP SDU @sic R5s190225 sic@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v_TimingInfok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:= v_TimingInfo2;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for (k:= 0; k &lt;= 1; k:= k+1) {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f_NR_PDCP_Send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(p_NR_PDCP_State,nr_Cell1,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v_SduList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[k+3],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v_TimingInfok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v_TimingInfok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(v_TimingInfo2,20*(k+1));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:=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f_NR_GetCurrentTiming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(nr_Cell1); //@sic R5-213462 sic@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"Step 6" The SS resumes normal UL grant allocation.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f_NR_GetNextSendOccasion_ULafterDL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v_TimingInfok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, 0); // @sic R5s190590 sic@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f_NR_ULGrantConfiguration_Start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"Step 7"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@ Does UE transmit a PDCP Data PDU # 5 of size 94 bytes? (Note 2)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R5-213462 sic@</w:t>
            </w:r>
          </w:p>
          <w:p w:rsidR="007A4458" w:rsidRPr="002D16DD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D16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p_NR_PDCP_State.RX_NEXT</w:t>
            </w:r>
            <w:proofErr w:type="spellEnd"/>
            <w:r w:rsidRPr="002D16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2D16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p_NR_PDCP_State.TX_NEXT</w:t>
            </w:r>
            <w:proofErr w:type="spellEnd"/>
            <w:r w:rsidRPr="002D16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- 2; 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16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v_ExpectedPdu1:= </w:t>
            </w:r>
            <w:proofErr w:type="spellStart"/>
            <w:r w:rsidRPr="002D16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f_NR_PDCP_PDU_Get</w:t>
            </w:r>
            <w:proofErr w:type="spellEnd"/>
            <w:r w:rsidRPr="002D16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2D16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p_NR_PDCP_State.PDCP_SN_Size</w:t>
            </w:r>
            <w:proofErr w:type="spellEnd"/>
            <w:r w:rsidRPr="002D16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2D16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p_NR_PDCP_State.RX_NEXT</w:t>
            </w:r>
            <w:proofErr w:type="spellEnd"/>
            <w:r w:rsidRPr="002D16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); 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f_NR_PDCP_Increment_NEXT_RX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(p_NR_PDCP_State,1);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D16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v_ExpectedPdu2:= </w:t>
            </w:r>
            <w:proofErr w:type="spellStart"/>
            <w:r w:rsidRPr="002D16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f_NR_PDCP_PDU_Get</w:t>
            </w:r>
            <w:proofErr w:type="spellEnd"/>
            <w:r w:rsidRPr="002D16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2D16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p_NR_PDCP_State.PDCP_SN_Size</w:t>
            </w:r>
            <w:proofErr w:type="spellEnd"/>
            <w:r w:rsidRPr="002D16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2D16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p_NR_PDCP_State.RX_NEXT</w:t>
            </w:r>
            <w:proofErr w:type="spellEnd"/>
            <w:r w:rsidRPr="002D16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); 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f_NR_PDCP_Increment_NEXT_RX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(p_NR_PDCP_State,1);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D16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v_ExpectedPdu3:= {v_ExpectedPdu1,v_ExpectedPdu2}; 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alt {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  // receive PDU1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1507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[]  </w:t>
            </w:r>
            <w:proofErr w:type="spellStart"/>
            <w:r w:rsidRPr="001507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DRB.receive</w:t>
            </w:r>
            <w:proofErr w:type="spellEnd"/>
            <w:r w:rsidRPr="001507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1507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car_NR_DRB_COMMON_IND_PDCP_PDUList_DC</w:t>
            </w:r>
            <w:proofErr w:type="spellEnd"/>
            <w:r w:rsidRPr="001507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1507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p_NR_PDCP_State.DRB_Id</w:t>
            </w:r>
            <w:proofErr w:type="spellEnd"/>
            <w:r w:rsidRPr="001507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1507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cr_RlcBearerRouting_NR</w:t>
            </w:r>
            <w:proofErr w:type="spellEnd"/>
            <w:r w:rsidRPr="001507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(nr_Cell1), -, {v_ExpectedPdu1})) -&gt; value v_ReceivedPdu1</w:t>
            </w: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:= v_ReceivedPdu1.Common.TimingInfo.SubFrame;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      // receive PDU2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1507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DRB.receive</w:t>
            </w:r>
            <w:proofErr w:type="spellEnd"/>
            <w:r w:rsidRPr="001507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1507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car_NR_DRB_COMMON_IND_PDCP_PDUList_DC</w:t>
            </w:r>
            <w:proofErr w:type="spellEnd"/>
            <w:r w:rsidRPr="001507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1507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p_NR_PDCP_State.DRB_Id</w:t>
            </w:r>
            <w:proofErr w:type="spellEnd"/>
            <w:r w:rsidRPr="001507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1507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cr_RlcBearerRouting_NR</w:t>
            </w:r>
            <w:proofErr w:type="spellEnd"/>
            <w:r w:rsidRPr="001507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(nr_Cell1), -, {v_ExpectedPdu2})) -&gt; value v_ReceivedPdu2;</w:t>
            </w: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:= v_ReceivedPdu2.Common.TimingInfo.SubFrame;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f_NR_SubFrameTiming_DifferentSlots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(__FILE__, __LINE__, "Steps 7-8");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  // receive PDU1 and PDU2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  [] 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car_NR_DRB_COMMON_IND_PDCP_PDUList_DC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(nr_Cell1), -, v_ExpectedPdu3))-&gt; value v_ReceivedPdu3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>(__FILE__, __LINE__, "Steps 7-8");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A4458" w:rsidRPr="007A4458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E3D37" w:rsidRPr="00DA356D" w:rsidRDefault="007A4458" w:rsidP="007A44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F96833" w:rsidRDefault="00F96833" w:rsidP="00F96833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75285032"/>
      <w:r w:rsidRPr="00B52828">
        <w:rPr>
          <w:rFonts w:cs="Arial"/>
          <w:b/>
          <w:color w:val="000000"/>
          <w:lang w:eastAsia="en-GB"/>
        </w:rPr>
        <w:lastRenderedPageBreak/>
        <w:t xml:space="preserve">Correction to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B111F9" w:rsidRPr="00B111F9">
        <w:rPr>
          <w:rFonts w:cs="Arial"/>
          <w:b/>
          <w:bCs/>
          <w:color w:val="000000"/>
          <w:lang w:val="en-US" w:eastAsia="en-GB"/>
        </w:rPr>
        <w:t>f_TC_7_1_3_5_4_NR_Step1to17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96833" w:rsidTr="00ED788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833" w:rsidRDefault="00F96833" w:rsidP="00ED788A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833" w:rsidRPr="00CC39F9" w:rsidRDefault="00B111F9" w:rsidP="00B111F9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B111F9">
              <w:rPr>
                <w:noProof/>
              </w:rPr>
              <w:t>f_TC_7_1_3_5_4_NR_Step1to17</w:t>
            </w:r>
          </w:p>
        </w:tc>
      </w:tr>
      <w:tr w:rsidR="00F96833" w:rsidTr="00ED788A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833" w:rsidRDefault="00F96833" w:rsidP="00ED788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645" w:rsidRDefault="00F03645" w:rsidP="00F036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</w:t>
            </w:r>
          </w:p>
          <w:p w:rsidR="00F03645" w:rsidRDefault="00AA313A" w:rsidP="00F03645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noProof/>
              </w:rPr>
              <w:t>U</w:t>
            </w:r>
            <w:r w:rsidR="00F03645">
              <w:rPr>
                <w:noProof/>
              </w:rPr>
              <w:t xml:space="preserve">sage of </w:t>
            </w:r>
            <w:r w:rsidR="00F03645" w:rsidRPr="00312DE9">
              <w:rPr>
                <w:noProof/>
              </w:rPr>
              <w:t>NR_PDCP_PDUList_Type</w:t>
            </w:r>
            <w:r w:rsidR="00F03645">
              <w:rPr>
                <w:noProof/>
              </w:rPr>
              <w:t xml:space="preserve"> for the single PDU is leading to mismatch while receiving the PDCP PDU List containing multiple PDUs coming in the same slot</w:t>
            </w:r>
          </w:p>
          <w:p w:rsidR="00F03645" w:rsidRPr="002E008A" w:rsidRDefault="00853ED1" w:rsidP="00F03645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="00F03645">
              <w:rPr>
                <w:noProof/>
              </w:rPr>
              <w:t>t step 14-15, for the PDU List containing multiple PDU in the same slot , the expected combination is populated wrongly</w:t>
            </w:r>
          </w:p>
          <w:p w:rsidR="00F96833" w:rsidRPr="00AD4ADA" w:rsidRDefault="00F96833" w:rsidP="00937A61">
            <w:pPr>
              <w:pStyle w:val="CRCoverPage"/>
              <w:spacing w:after="0"/>
              <w:rPr>
                <w:noProof/>
              </w:rPr>
            </w:pPr>
          </w:p>
        </w:tc>
      </w:tr>
      <w:tr w:rsidR="00F96833" w:rsidTr="00ED788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833" w:rsidRDefault="00F96833" w:rsidP="00ED788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6B" w:rsidRPr="00FD3F6B" w:rsidRDefault="00FD3F6B" w:rsidP="00FD3F6B">
            <w:pPr>
              <w:pStyle w:val="CRCoverPage"/>
              <w:numPr>
                <w:ilvl w:val="0"/>
                <w:numId w:val="39"/>
              </w:numPr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I</w:t>
            </w:r>
            <w:r w:rsidR="00A97562">
              <w:rPr>
                <w:noProof/>
              </w:rPr>
              <w:t xml:space="preserve">t is proposed to use the data type </w:t>
            </w:r>
            <w:r w:rsidR="00A97562" w:rsidRPr="0005014E">
              <w:rPr>
                <w:noProof/>
              </w:rPr>
              <w:t>NR_PDCP_PDU_Type</w:t>
            </w:r>
            <w:r w:rsidR="00A97562">
              <w:rPr>
                <w:noProof/>
              </w:rPr>
              <w:t xml:space="preserve"> for the expected individual PDUs </w:t>
            </w:r>
          </w:p>
          <w:p w:rsidR="00F96833" w:rsidRPr="00A72665" w:rsidRDefault="00A97562" w:rsidP="00FD3F6B">
            <w:pPr>
              <w:pStyle w:val="CRCoverPage"/>
              <w:numPr>
                <w:ilvl w:val="0"/>
                <w:numId w:val="39"/>
              </w:numPr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At step 14-15 of the test case 7.1.3.5.4 , the expected combination for multiple PDUs in the same slot should be set with {</w:t>
            </w:r>
            <w:r w:rsidRPr="005F1205">
              <w:rPr>
                <w:noProof/>
              </w:rPr>
              <w:t>v_ExpectedPdu1,v_ExpectedPdu2</w:t>
            </w:r>
            <w:r>
              <w:rPr>
                <w:noProof/>
              </w:rPr>
              <w:t>}</w:t>
            </w:r>
          </w:p>
        </w:tc>
      </w:tr>
      <w:tr w:rsidR="00F96833" w:rsidTr="00ED788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833" w:rsidRDefault="00F96833" w:rsidP="00ED788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833" w:rsidRPr="00CC39F9" w:rsidRDefault="007E0E30" w:rsidP="00ED788A">
            <w:pPr>
              <w:spacing w:after="0"/>
              <w:rPr>
                <w:rFonts w:ascii="Arial" w:hAnsi="Arial" w:cs="Arial"/>
                <w:lang w:eastAsia="en-GB"/>
              </w:rPr>
            </w:pPr>
            <w:r w:rsidRPr="007E0E30">
              <w:rPr>
                <w:rFonts w:ascii="Arial" w:hAnsi="Arial" w:cs="Arial"/>
                <w:lang w:eastAsia="en-GB"/>
              </w:rPr>
              <w:t>\</w:t>
            </w:r>
            <w:proofErr w:type="spellStart"/>
            <w:r w:rsidRPr="007E0E30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7E0E30">
              <w:rPr>
                <w:rFonts w:ascii="Arial" w:hAnsi="Arial" w:cs="Arial"/>
                <w:lang w:eastAsia="en-GB"/>
              </w:rPr>
              <w:t>\develop\</w:t>
            </w:r>
            <w:proofErr w:type="spellStart"/>
            <w:r w:rsidRPr="007E0E30">
              <w:rPr>
                <w:rFonts w:ascii="Arial" w:hAnsi="Arial" w:cs="Arial"/>
                <w:lang w:eastAsia="en-GB"/>
              </w:rPr>
              <w:t>NR_TC_Common</w:t>
            </w:r>
            <w:proofErr w:type="spellEnd"/>
            <w:r w:rsidRPr="007E0E30">
              <w:rPr>
                <w:rFonts w:ascii="Arial" w:hAnsi="Arial" w:cs="Arial"/>
                <w:lang w:eastAsia="en-GB"/>
              </w:rPr>
              <w:t>\7_1_3\</w:t>
            </w:r>
            <w:proofErr w:type="spellStart"/>
            <w:r w:rsidRPr="007E0E30">
              <w:rPr>
                <w:rFonts w:ascii="Arial" w:hAnsi="Arial" w:cs="Arial"/>
                <w:lang w:eastAsia="en-GB"/>
              </w:rPr>
              <w:t>PDCP_TC_Common_NR.ttcn</w:t>
            </w:r>
            <w:proofErr w:type="spellEnd"/>
          </w:p>
        </w:tc>
      </w:tr>
      <w:tr w:rsidR="00F96833" w:rsidTr="00ED788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833" w:rsidRDefault="00F96833" w:rsidP="00ED788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Default="00F96833" w:rsidP="00ED788A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F96833" w:rsidRDefault="00F96833" w:rsidP="00F96833">
      <w:pPr>
        <w:spacing w:after="0"/>
        <w:rPr>
          <w:rFonts w:ascii="Arial" w:hAnsi="Arial"/>
          <w:b/>
          <w:lang w:eastAsia="en-GB"/>
        </w:rPr>
      </w:pPr>
    </w:p>
    <w:p w:rsidR="00F96833" w:rsidRDefault="00F96833" w:rsidP="00F9683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96833" w:rsidRPr="00CD057D" w:rsidTr="00ED788A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function f_TC_7_1_3_5_4_NR_Step1to17(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inout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v_IPData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:= f_IPv4IPv6_IcmpEchoReply(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f_LoopbackModeB_IP_Address_UE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());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NR_PDCP_SDUList_Type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v_SduList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f_GenerateSDU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, {64, 164});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v_NR_Security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:=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f_NR_Security_Get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v_TimingInfo1;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v_TimingInfo2;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v_TimingInfo3;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v_SubFrameTimingT1;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v_SubFrameTimingT2;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NR_PDCP_PDUList_Type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v_ExpectedPdu1;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NR_PDCP_PDUList_Type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v_ExpectedPdu2;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NR_PDCP_PDUList_Type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v_ExpectedPdu3;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NR_PDCP_PDUList_Type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v_ExpectedPdu4;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NR_PDCP_PDUList_Type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v_ExpectedPdu5;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NR_PDCP_PDUList_Type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v_ExpectedPdu6;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v_ReceivedPdu1;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v_ReceivedPdu2;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v_ReceivedPdu3;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v_ReceivedPdu4;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v_ReceivedPdu5;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v_ReceivedPdu6;</w:t>
            </w:r>
          </w:p>
          <w:p w:rsidR="00EC13C0" w:rsidRPr="000954D7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val="de-DE" w:eastAsia="de-DE"/>
              </w:rPr>
              <w:t>float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val="de-DE" w:eastAsia="de-DE"/>
              </w:rPr>
              <w:t>v_T_reordering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val="de-DE" w:eastAsia="de-DE"/>
              </w:rPr>
              <w:t>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v_Duration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t_Wait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:= 1.0;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p_NR_PDCP_State.KUPenc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v_NR_Security.AS_Ciphering.KUPenc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//SS transmits a PDCP Data PDU containing one PDCP SDU #131072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p_NR_PDCP_State.TX_NEXT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:= 131072; //@sic R5s190227 sic@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f_NR_PDCP_Send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(p_NR_PDCP_State,nr_Cell1,v_IPData);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"Step 2"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//Does the UE transmit a PDCP SDU via the AM RLC entity in the next 1s?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t_Wait.start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car_NR_DRB_COMMON_IND_PDCP_PDUList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t_Wait.stop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(__FILE__, __LINE__, "Step 4");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t_Wait.timeout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{}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"Step 3"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sends the PDCP SDU #1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p_NR_PDCP_State.TX_NEXT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:= 1;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v_TimingInfo1 :=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v_TimingInfo2 :=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(v_TimingInfo1,20);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v_TimingInfo3 :=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(v_TimingInfo2,120);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f_NR_PDCP_Send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(p_NR_PDCP_State,nr_Cell1,v_IPData,v_TimingInfo1);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"Step 4"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sends the PDCP SDU #2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f_NR_PDCP_Send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(p_NR_PDCP_State,nr_Cell1,v_IPData,v_TimingInfo2);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"Step 5"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@ Wait for 100ms (&lt; configured t-Reordering)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//v_TimingInfo3 - v_TimingInfo2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"Step 6"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@ The SS sends the PDCP SDU #0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p_NR_PDCP_State.TX_NEXT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:= 0;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f_NR_PDCP_Send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(p_NR_PDCP_State,nr_Cell1,v_IPData,v_TimingInfo3);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R5-213462 sic@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"Step 7-9"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//UE transmits the PDCP SDU #0 via the AM RLC entity #0,#1,#2 (Note 4). @sic R5s190227 sic@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v_ExpectedPdu1:= {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f_NR_PDCP_PDU_Get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p_NR_PDCP_State.PDCP_SN_Size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p_NR_PDCP_State.RX_NEXT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f_NR_PDCP_Increment_NEXT_RX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(p_NR_PDCP_State,1);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v_ExpectedPdu2:= {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f_NR_PDCP_PDU_Get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p_NR_PDCP_State.PDCP_SN_Size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p_NR_PDCP_State.RX_NEXT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f_NR_PDCP_Increment_NEXT_RX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(p_NR_PDCP_State,1);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v_ExpectedPdu3:= {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f_NR_PDCP_PDU_Get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p_NR_PDCP_State.PDCP_SN_Size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p_NR_PDCP_State.RX_NEXT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f_NR_PDCP_Increment_NEXT_RX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(p_NR_PDCP_State,1);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v_ExpectedPdu4:= (v_ExpectedPdu1, v_ExpectedPdu2);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v_ExpectedPdu5:= (v_ExpectedPdu2, v_ExpectedPdu3);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v_ExpectedPdu6:= (v_ExpectedPdu1, v_ExpectedPdu2, v_ExpectedPdu3);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// receive PDU1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car_NR_DRB_COMMON_IND_PDCP_PDUList_DC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(nr_Cell1), -, v_ExpectedPdu1)) -&gt; value v_ReceivedPdu1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:= v_ReceivedPdu1.Common.TimingInfo.SubFrame;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alt {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receive PDU2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  []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car_NR_DRB_COMMON_IND_PDCP_PDUList_DC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(nr_Cell1), -, v_ExpectedPdu2)) -&gt; value v_ReceivedPdu2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{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:= v_ReceivedPdu2.Common.TimingInfo.SubFrame;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f_NR_SubFrameTiming_DifferentSlots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:=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// receive PDU3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car_NR_DRB_COMMON_IND_PDCP_PDUList_DC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(nr_Cell1), -, v_ExpectedPdu3)) -&gt; value v_ReceivedPdu3;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:= v_ReceivedPdu3.Common.TimingInfo.SubFrame;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f_NR_SubFrameTiming_DifferentSlots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(__FILE__, __LINE__, "Step 7-9");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// }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receive PDU2 and PDU3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  []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car_NR_DRB_COMMON_IND_PDCP_PDUList_DC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(nr_Cell1), -, v_ExpectedPdu5)) -&gt; value v_ReceivedPdu5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{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:= v_ReceivedPdu5.Common.TimingInfo.SubFrame;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f_NR_SubFrameTiming_DifferentSlots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(__FILE__, __LINE__, "Step 7-9");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 }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}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// receive PDU1 and PDU2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[]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car_NR_DRB_COMMON_IND_PDCP_PDUList_DC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(nr_Cell1), -, v_ExpectedPdu4)) -&gt; value v_ReceivedPdu4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:= v_ReceivedPdu4.Common.TimingInfo.SubFrame;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receive PDU3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car_NR_DRB_COMMON_IND_PDCP_PDUList_DC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(nr_Cell1), -, v_ExpectedPdu3)) -&gt; value v_ReceivedPdu3;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:= v_ReceivedPdu3.Common.TimingInfo.SubFrame;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f_NR_SubFrameTiming_DifferentSlots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(__FILE__, __LINE__, "Step 7-9");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}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// receive PDU1, PDU2 and PDU3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[]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car_NR_DRB_COMMON_IND_PDCP_PDUList_DC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(nr_Cell1), -, v_ExpectedPdu6)) -&gt; value v_ReceivedPdu6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(__FILE__, __LINE__, "Step 7-9");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"Step 10"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sends the PDCP SDU #4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v_TimingInfo1 :=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(nr_Cell1); //t-Reordering starts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v_TimingInfo2 :=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(v_TimingInfo1,100); //Next PDU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v_TimingInfo3 :=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(v_TimingInfo1,120); //Wait for PDU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v_SubFrameTimingT1 := v_TimingInfo3;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p_NR_PDCP_State.TX_NEXT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:= 4;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f_NR_PDCP_Send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(p_NR_PDCP_State,nr_Cell1,v_IPData,v_TimingInfo1);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"Step 11"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@ Wait for 100ms (&lt; configured t-Reordering)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//v_TimingInfo2 - v_TimingInfo1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"Step 12"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@ The SS sends the PDCP SDU #7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p_NR_PDCP_State.TX_NEXT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:= 7;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f_NR_PDCP_Send(p_NR_PDCP_State,nr_Cell1,v_SduList[0],v_TimingInfo2);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"Step 13"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@ The SS sends the PDCP SDU #3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p_NR_PDCP_State.TX_NEXT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:= 3;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f_NR_PDCP_Send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(p_NR_PDCP_State,nr_Cell1,v_IPData,v_TimingInfo3);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"Step 14-15"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@ UE transmits a PDCP SDU #3, #4 (Note 5). @sic R5s190227 sic@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R5-213462 sic@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v_ExpectedPdu1:= {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f_NR_PDCP_PDU_Get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p_NR_PDCP_State.PDCP_SN_Size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p_NR_PDCP_State.RX_NEXT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f_NR_PDCP_Increment_NEXT_RX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(p_NR_PDCP_State,1);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v_ExpectedPdu2:= {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f_NR_PDCP_PDU_Get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p_NR_PDCP_State.PDCP_SN_Size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p_NR_PDCP_State.RX_NEXT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f_NR_PDCP_Increment_NEXT_RX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(p_NR_PDCP_State,1);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v_ExpectedPdu3:= (v_ExpectedPdu5,v_ExpectedPdu6);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// receive PDU1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[]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car_NR_DRB_COMMON_IND_PDCP_PDUList_DC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(nr_Cell1), -, v_ExpectedPdu1)) -&gt; value v_ReceivedPdu1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:= v_ReceivedPdu1.Common.TimingInfo.SubFrame;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// receive PDU2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car_NR_DRB_COMMON_IND_PDCP_PDUList_DC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(nr_Cell1), -, v_ExpectedPdu2)) -&gt; value v_ReceivedPdu2;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:= v_ReceivedPdu2.Common.TimingInfo.SubFrame;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f_NR_SubFrameTiming_DifferentSlots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(__FILE__, __LINE__, "Steps 14-15");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// receive PDU1 and PDU2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[]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car_NR_DRB_COMMON_IND_PDCP_PDUList_DC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(nr_Cell1), -, v_ExpectedPdu3))-&gt; value v_ReceivedPdu3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(__FILE__, __LINE__, "Steps 14-15");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"Step 16"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@ UE transmits a PDCP SDU #7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p_NR_PDCP_State.RX_NEXT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:= 5; //@sic R5-194837 sic@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f_NR_PDCP_Recv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(p_NR_PDCP_State,nr_Cell1,v_SduList[0],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(nr_Cell1));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v_SubFrameTimingT2 :=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v_TimingInfo.SubFrame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C13C0" w:rsidRPr="00E877C8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E877C8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// Check 1: </w:t>
            </w:r>
            <w:proofErr w:type="spellStart"/>
            <w:r w:rsidRPr="00E877C8">
              <w:rPr>
                <w:rFonts w:ascii="Courier New" w:hAnsi="Courier New" w:cs="Courier New"/>
                <w:color w:val="000000"/>
                <w:lang w:val="de-DE" w:eastAsia="de-DE"/>
              </w:rPr>
              <w:t>Is</w:t>
            </w:r>
            <w:proofErr w:type="spellEnd"/>
            <w:r w:rsidRPr="00E877C8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(T2 - T1) &gt; t-</w:t>
            </w:r>
            <w:proofErr w:type="spellStart"/>
            <w:r w:rsidRPr="00E877C8">
              <w:rPr>
                <w:rFonts w:ascii="Courier New" w:hAnsi="Courier New" w:cs="Courier New"/>
                <w:color w:val="000000"/>
                <w:lang w:val="de-DE" w:eastAsia="de-DE"/>
              </w:rPr>
              <w:t>Reordering</w:t>
            </w:r>
            <w:proofErr w:type="spellEnd"/>
            <w:r w:rsidRPr="00E877C8">
              <w:rPr>
                <w:rFonts w:ascii="Courier New" w:hAnsi="Courier New" w:cs="Courier New"/>
                <w:color w:val="000000"/>
                <w:lang w:val="de-DE" w:eastAsia="de-DE"/>
              </w:rPr>
              <w:t>?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77C8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v_Duration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f_SubFrameTiming_Duration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(v_SubFrameTimingT1, v_SubFrameTimingT2);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v_T_reordering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f_NR_SetTimerToleranceMin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(nr_Cell1,l2Timer,300.0);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v_Duration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&gt; float2int(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v_T_reordering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)){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(__FILE__, __LINE__, "Step 16");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"Step 17"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@ The SS sends the PDCP SDU #9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p_NR_PDCP_State.TX_NEXT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:= 9;</w:t>
            </w:r>
          </w:p>
          <w:p w:rsidR="00EC13C0" w:rsidRPr="00EC13C0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f_NR_PDCP_Send</w:t>
            </w:r>
            <w:proofErr w:type="spellEnd"/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>(p_NR_PDCP_State,nr_Cell1,v_SduList[1]);</w:t>
            </w:r>
          </w:p>
          <w:p w:rsidR="00F96833" w:rsidRPr="00722896" w:rsidRDefault="00EC13C0" w:rsidP="00EC13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C13C0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F96833" w:rsidRPr="00CD057D" w:rsidRDefault="00F96833" w:rsidP="00F96833">
      <w:pPr>
        <w:spacing w:after="0"/>
        <w:rPr>
          <w:rFonts w:ascii="Arial" w:hAnsi="Arial"/>
          <w:b/>
          <w:color w:val="000000"/>
          <w:lang w:eastAsia="en-GB"/>
        </w:rPr>
      </w:pPr>
    </w:p>
    <w:p w:rsidR="00F96833" w:rsidRPr="00CD057D" w:rsidRDefault="00F96833" w:rsidP="00F96833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96833" w:rsidRPr="00CD057D" w:rsidTr="00ED788A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function f_TC_7_1_3_5_4_NR_Step1to17(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inout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v_IPData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:= f_IPv4IPv6_IcmpEchoReply(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f_LoopbackModeB_IP_Address_UE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());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NR_PDCP_SDUList_Type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v_SduList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f_GenerateSDU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, {64, 164});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v_NR_Security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:=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f_NR_Security_Get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v_TimingInfo1;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v_TimingInfo2;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v_TimingInfo3;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v_SubFrameTimingT1;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v_SubFrameTimingT2;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0954D7" w:rsidRPr="004B0912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B091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template (present) </w:t>
            </w:r>
            <w:proofErr w:type="spellStart"/>
            <w:r w:rsidRPr="004B091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NR_PDCP_PDU_Type</w:t>
            </w:r>
            <w:proofErr w:type="spellEnd"/>
            <w:r w:rsidRPr="004B091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v_ExpectedPdu1;</w:t>
            </w:r>
          </w:p>
          <w:p w:rsidR="000954D7" w:rsidRPr="004B0912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B091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template (present) </w:t>
            </w:r>
            <w:proofErr w:type="spellStart"/>
            <w:r w:rsidRPr="004B091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NR_PDCP_PDU_Type</w:t>
            </w:r>
            <w:proofErr w:type="spellEnd"/>
            <w:r w:rsidRPr="004B091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v_ExpectedPdu2;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091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template (present) </w:t>
            </w:r>
            <w:proofErr w:type="spellStart"/>
            <w:r w:rsidRPr="004B091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NR_PDCP_PDU_Type</w:t>
            </w:r>
            <w:proofErr w:type="spellEnd"/>
            <w:r w:rsidRPr="004B091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v_ExpectedPdu3;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NR_PDCP_PDUList_Type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v_ExpectedPdu4;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NR_PDCP_PDUList_Type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v_ExpectedPdu5;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NR_PDCP_PDUList_Type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v_ExpectedPdu6;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v_ReceivedPdu1;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v_ReceivedPdu2;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v_ReceivedPdu3;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v_ReceivedPdu4;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v_ReceivedPdu5;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v_ReceivedPdu6;</w:t>
            </w:r>
          </w:p>
          <w:p w:rsidR="000954D7" w:rsidRPr="004B0912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B0912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4B0912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4B0912">
              <w:rPr>
                <w:rFonts w:ascii="Courier New" w:hAnsi="Courier New" w:cs="Courier New"/>
                <w:color w:val="000000"/>
                <w:lang w:val="de-DE" w:eastAsia="de-DE"/>
              </w:rPr>
              <w:t>float</w:t>
            </w:r>
            <w:proofErr w:type="spellEnd"/>
            <w:r w:rsidRPr="004B0912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4B0912">
              <w:rPr>
                <w:rFonts w:ascii="Courier New" w:hAnsi="Courier New" w:cs="Courier New"/>
                <w:color w:val="000000"/>
                <w:lang w:val="de-DE" w:eastAsia="de-DE"/>
              </w:rPr>
              <w:t>v_T_reordering</w:t>
            </w:r>
            <w:proofErr w:type="spellEnd"/>
            <w:r w:rsidRPr="004B0912">
              <w:rPr>
                <w:rFonts w:ascii="Courier New" w:hAnsi="Courier New" w:cs="Courier New"/>
                <w:color w:val="000000"/>
                <w:lang w:val="de-DE" w:eastAsia="de-DE"/>
              </w:rPr>
              <w:t>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0912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v_Duration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t_Wait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:= 1.0;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p_NR_PDCP_State.KUPenc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v_NR_Security.AS_Ciphering.KUPenc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//SS transmits a PDCP Data PDU containing one PDCP SDU #131072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p_NR_PDCP_State.TX_NEXT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:= 131072; //@sic R5s190227 sic@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f_NR_PDCP_Send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(p_NR_PDCP_State,nr_Cell1,v_IPData);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"Step 2"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//Does the UE transmit a PDCP SDU via the AM RLC entity in the next 1s?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t_Wait.start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car_NR_DRB_COMMON_IND_PDCP_PDUList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t_Wait.stop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(__FILE__, __LINE__, "Step 4");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t_Wait.timeout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{}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}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"Step 3"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sends the PDCP SDU #1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p_NR_PDCP_State.TX_NEXT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:= 1;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v_TimingInfo1 :=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v_TimingInfo2 :=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(v_TimingInfo1,20);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v_TimingInfo3 :=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(v_TimingInfo2,120);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f_NR_PDCP_Send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(p_NR_PDCP_State,nr_Cell1,v_IPData,v_TimingInfo1);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"Step 4"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sends the PDCP SDU #2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f_NR_PDCP_Send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(p_NR_PDCP_State,nr_Cell1,v_IPData,v_TimingInfo2);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"Step 5"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@ Wait for 100ms (&lt; configured t-Reordering)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//v_TimingInfo3 - v_TimingInfo2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"Step 6"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@ The SS sends the PDCP SDU #0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p_NR_PDCP_State.TX_NEXT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:= 0;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f_NR_PDCP_Send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(p_NR_PDCP_State,nr_Cell1,v_IPData,v_TimingInfo3);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R5-213462 sic@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"Step 7-9"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//UE transmits the PDCP SDU #0 via the AM RLC entity #0,#1,#2 (Note 4). @sic R5s190227 sic@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35B1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v_ExpectedPdu1:= </w:t>
            </w:r>
            <w:proofErr w:type="spellStart"/>
            <w:r w:rsidRPr="00435B1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f_NR_PDCP_PDU_Get</w:t>
            </w:r>
            <w:proofErr w:type="spellEnd"/>
            <w:r w:rsidRPr="00435B1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435B1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p_NR_PDCP_State.PDCP_SN_Size</w:t>
            </w:r>
            <w:proofErr w:type="spellEnd"/>
            <w:r w:rsidRPr="00435B1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435B1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p_NR_PDCP_State.RX_NEXT</w:t>
            </w:r>
            <w:proofErr w:type="spellEnd"/>
            <w:r w:rsidRPr="00435B1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f_NR_PDCP_Increment_NEXT_RX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(p_NR_PDCP_State,1);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35B1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v_ExpectedPdu2:= </w:t>
            </w:r>
            <w:proofErr w:type="spellStart"/>
            <w:r w:rsidRPr="00435B1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f_NR_PDCP_PDU_Get</w:t>
            </w:r>
            <w:proofErr w:type="spellEnd"/>
            <w:r w:rsidRPr="00435B1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435B1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p_NR_PDCP_State.PDCP_SN_Size</w:t>
            </w:r>
            <w:proofErr w:type="spellEnd"/>
            <w:r w:rsidRPr="00435B1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435B1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p_NR_PDCP_State.RX_NEXT</w:t>
            </w:r>
            <w:proofErr w:type="spellEnd"/>
            <w:r w:rsidRPr="00435B1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f_NR_PDCP_Increment_NEXT_RX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(p_NR_PDCP_State,1);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35B1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v_ExpectedPdu3:= </w:t>
            </w:r>
            <w:proofErr w:type="spellStart"/>
            <w:r w:rsidRPr="00435B1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f_NR_PDCP_PDU_Get</w:t>
            </w:r>
            <w:proofErr w:type="spellEnd"/>
            <w:r w:rsidRPr="00435B1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435B1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p_NR_PDCP_State.PDCP_SN_Size</w:t>
            </w:r>
            <w:proofErr w:type="spellEnd"/>
            <w:r w:rsidRPr="00435B1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435B1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p_NR_PDCP_State.RX_NEXT</w:t>
            </w:r>
            <w:proofErr w:type="spellEnd"/>
            <w:r w:rsidRPr="00435B1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f_NR_PDCP_Increment_NEXT_RX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(p_NR_PDCP_State,1);</w:t>
            </w:r>
          </w:p>
          <w:p w:rsidR="00616335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61633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v_ExpectedPdu4:= {v_ExpectedPdu1, v_ExpectedPdu2}; </w:t>
            </w:r>
          </w:p>
          <w:p w:rsidR="000954D7" w:rsidRPr="00616335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1633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v_ExpectedPdu5:= {v_ExpectedPdu2, v_ExpectedPdu3};</w:t>
            </w:r>
          </w:p>
          <w:p w:rsidR="001467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1633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v_ExpectedPdu6:= {v_ExpectedPdu1, v_ExpectedPdu2, v_ExpectedPdu3};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// receive PDU1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6B2A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[] </w:t>
            </w:r>
            <w:proofErr w:type="spellStart"/>
            <w:r w:rsidRPr="006B2A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DRB.receive</w:t>
            </w:r>
            <w:proofErr w:type="spellEnd"/>
            <w:r w:rsidRPr="006B2A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6B2A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car_NR_DRB_COMMON_IND_PDCP_PDUList_DC</w:t>
            </w:r>
            <w:proofErr w:type="spellEnd"/>
            <w:r w:rsidRPr="006B2A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6B2A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p_NR_PDCP_State.DRB_Id</w:t>
            </w:r>
            <w:proofErr w:type="spellEnd"/>
            <w:r w:rsidRPr="006B2A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6B2A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cr_RlcBearerRouting_NR</w:t>
            </w:r>
            <w:proofErr w:type="spellEnd"/>
            <w:r w:rsidRPr="006B2A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(nr_Cell1), -, {v_ExpectedPdu1})) -&gt; value v_ReceivedPdu1</w:t>
            </w: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{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:= v_ReceivedPdu1.Common.TimingInfo.SubFrame;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alt {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receive PDU2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7E07E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[]  </w:t>
            </w:r>
            <w:proofErr w:type="spellStart"/>
            <w:r w:rsidRPr="007E07E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DRB.receive</w:t>
            </w:r>
            <w:proofErr w:type="spellEnd"/>
            <w:r w:rsidRPr="007E07E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7E07E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car_NR_DRB_COMMON_IND_PDCP_PDUList_DC</w:t>
            </w:r>
            <w:proofErr w:type="spellEnd"/>
            <w:r w:rsidRPr="007E07E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7E07E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p_NR_PDCP_State.DRB_Id</w:t>
            </w:r>
            <w:proofErr w:type="spellEnd"/>
            <w:r w:rsidRPr="007E07E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7E07E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cr_RlcBearerRouting_NR</w:t>
            </w:r>
            <w:proofErr w:type="spellEnd"/>
            <w:r w:rsidRPr="007E07E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(nr_Cell1), -, {v_ExpectedPdu2})) -&gt; value v_ReceivedPdu2</w:t>
            </w: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{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:= v_ReceivedPdu2.Common.TimingInfo.SubFrame;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f_NR_SubFrameTiming_DifferentSlots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:=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// receive PDU3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</w:t>
            </w:r>
            <w:proofErr w:type="spellStart"/>
            <w:r w:rsidRPr="005D2B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DRB.receive</w:t>
            </w:r>
            <w:proofErr w:type="spellEnd"/>
            <w:r w:rsidRPr="005D2B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5D2B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car_NR_DRB_COMMON_IND_PDCP_PDUList_DC</w:t>
            </w:r>
            <w:proofErr w:type="spellEnd"/>
            <w:r w:rsidRPr="005D2B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5D2B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p_NR_PDCP_State.DRB_Id</w:t>
            </w:r>
            <w:proofErr w:type="spellEnd"/>
            <w:r w:rsidRPr="005D2B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5D2B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cr_RlcBearerRouting_NR</w:t>
            </w:r>
            <w:proofErr w:type="spellEnd"/>
            <w:r w:rsidRPr="005D2B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(nr_Cell1), -, {v_ExpectedPdu3})) -&gt; value v_ReceivedPdu3;</w:t>
            </w: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:= v_ReceivedPdu3.Common.TimingInfo.SubFrame;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f_NR_SubFrameTiming_DifferentSlots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(__FILE__, __LINE__, "Step 7-9");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// }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receive PDU2 and PDU3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  []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car_NR_DRB_COMMON_IND_PDCP_PDUList_DC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(nr_Cell1), -, v_ExpectedPdu5)) -&gt; value v_ReceivedPdu5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{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:= v_ReceivedPdu5.Common.TimingInfo.SubFrame;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f_NR_SubFrameTiming_DifferentSlots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(__FILE__, __LINE__, "Step 7-9");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 }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}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// receive PDU1 and PDU2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[]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car_NR_DRB_COMMON_IND_PDCP_PDUList_DC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(nr_Cell1), -, v_ExpectedPdu4)) -&gt; value v_ReceivedPdu4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:= v_ReceivedPdu4.Common.TimingInfo.SubFrame;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receive PDU3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1D22E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DRB.receive</w:t>
            </w:r>
            <w:proofErr w:type="spellEnd"/>
            <w:r w:rsidRPr="001D22E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1D22E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car_NR_DRB_COMMON_IND_PDCP_PDUList_DC</w:t>
            </w:r>
            <w:proofErr w:type="spellEnd"/>
            <w:r w:rsidRPr="001D22E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1D22E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p_NR_PDCP_State.DRB_Id</w:t>
            </w:r>
            <w:proofErr w:type="spellEnd"/>
            <w:r w:rsidRPr="001D22E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1D22E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cr_RlcBearerRouting_NR</w:t>
            </w:r>
            <w:proofErr w:type="spellEnd"/>
            <w:r w:rsidRPr="001D22E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(nr_Cell1), -, {v_ExpectedPdu3})) -&gt; value v_ReceivedPdu3;</w:t>
            </w: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:= v_ReceivedPdu3.Common.TimingInfo.SubFrame;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f_NR_SubFrameTiming_DifferentSlots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(__FILE__, __LINE__, "Step 7-9");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}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// receive PDU1, PDU2 and PDU3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[]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car_NR_DRB_COMMON_IND_PDCP_PDUList_DC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(nr_Cell1), -, v_ExpectedPdu6)) -&gt; value v_ReceivedPdu6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(__FILE__, __LINE__, "Step 7-9");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"Step 10"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sends the PDCP SDU #4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v_TimingInfo1 :=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(nr_Cell1); //t-Reordering starts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v_TimingInfo2 :=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(v_TimingInfo1,100); //Next PDU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v_TimingInfo3 :=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(v_TimingInfo1,120); //Wait for PDU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v_SubFrameTimingT1 := v_TimingInfo3;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p_NR_PDCP_State.TX_NEXT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:= 4;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f_NR_PDCP_Send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(p_NR_PDCP_State,nr_Cell1,v_IPData,v_TimingInfo1);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"Step 11"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@ Wait for 100ms (&lt; configured t-Reordering)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//v_TimingInfo2 - v_TimingInfo1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"Step 12"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@ The SS sends the PDCP SDU #7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p_NR_PDCP_State.TX_NEXT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:= 7;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f_NR_PDCP_Send(p_NR_PDCP_State,nr_Cell1,v_SduList[0],v_TimingInfo2);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"Step 13"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@ The SS sends the PDCP SDU #3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p_NR_PDCP_State.TX_NEXT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:= 3;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f_NR_PDCP_Send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(p_NR_PDCP_State,nr_Cell1,v_IPData,v_TimingInfo3);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"Step 14-15"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@ UE transmits a PDCP SDU #3, #4 (Note 5). @sic R5s190227 sic@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R5-213462 sic@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01BB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v_ExpectedPdu1:= </w:t>
            </w:r>
            <w:proofErr w:type="spellStart"/>
            <w:r w:rsidRPr="00901BB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f_NR_PDCP_PDU_Get</w:t>
            </w:r>
            <w:proofErr w:type="spellEnd"/>
            <w:r w:rsidRPr="00901BB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901BB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p_NR_PDCP_State.PDCP_SN_Size</w:t>
            </w:r>
            <w:proofErr w:type="spellEnd"/>
            <w:r w:rsidRPr="00901BB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901BB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p_NR_PDCP_State.RX_NEXT</w:t>
            </w:r>
            <w:proofErr w:type="spellEnd"/>
            <w:r w:rsidRPr="00901BB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f_NR_PDCP_Increment_NEXT_RX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(p_NR_PDCP_State,1);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01BB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v_ExpectedPdu2:= </w:t>
            </w:r>
            <w:proofErr w:type="spellStart"/>
            <w:r w:rsidRPr="00901BB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f_NR_PDCP_PDU_Get</w:t>
            </w:r>
            <w:proofErr w:type="spellEnd"/>
            <w:r w:rsidRPr="00901BB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901BB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p_NR_PDCP_State.PDCP_SN_Size</w:t>
            </w:r>
            <w:proofErr w:type="spellEnd"/>
            <w:r w:rsidRPr="00901BB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901BB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p_NR_PDCP_State.RX_NEXT</w:t>
            </w:r>
            <w:proofErr w:type="spellEnd"/>
            <w:r w:rsidRPr="00901BB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f_NR_PDCP_Increment_NEXT_RX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(p_NR_PDCP_State,1);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01BB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v_ExpectedPdu4:= {v_ExpectedPdu1,v_ExpectedPdu2};</w:t>
            </w: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// receive PDU1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E71E4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[]  </w:t>
            </w:r>
            <w:proofErr w:type="spellStart"/>
            <w:r w:rsidRPr="00E71E4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DRB.receive</w:t>
            </w:r>
            <w:proofErr w:type="spellEnd"/>
            <w:r w:rsidRPr="00E71E4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E71E4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car_NR_DRB_COMMON_IND_PDCP_PDUList_DC</w:t>
            </w:r>
            <w:proofErr w:type="spellEnd"/>
            <w:r w:rsidRPr="00E71E4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E71E4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p_NR_PDCP_State.DRB_Id</w:t>
            </w:r>
            <w:proofErr w:type="spellEnd"/>
            <w:r w:rsidRPr="00E71E4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E71E4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cr_RlcBearerRouting_NR</w:t>
            </w:r>
            <w:proofErr w:type="spellEnd"/>
            <w:r w:rsidRPr="00E71E4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(nr_Cell1), -, {v_ExpectedPdu1})) -&gt; value v_ReceivedPdu1</w:t>
            </w: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:= v_ReceivedPdu1.Common.TimingInfo.SubFrame;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// receive PDU2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E71E4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DRB.receive</w:t>
            </w:r>
            <w:proofErr w:type="spellEnd"/>
            <w:r w:rsidRPr="00E71E4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E71E4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car_NR_DRB_COMMON_IND_PDCP_PDUList_DC</w:t>
            </w:r>
            <w:proofErr w:type="spellEnd"/>
            <w:r w:rsidRPr="00E71E4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E71E4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p_NR_PDCP_State.DRB_Id</w:t>
            </w:r>
            <w:proofErr w:type="spellEnd"/>
            <w:r w:rsidRPr="00E71E4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E71E4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cr_RlcBearerRouting_NR</w:t>
            </w:r>
            <w:proofErr w:type="spellEnd"/>
            <w:r w:rsidRPr="00E71E4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(nr_Cell1), -, {v_ExpectedPdu2})) -&gt; value v_ReceivedPdu2;</w:t>
            </w: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:= v_ReceivedPdu2.Common.TimingInfo.SubFrame;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f_NR_SubFrameTiming_DifferentSlots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(__FILE__, __LINE__, "Steps 14-15");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// receive PDU1 and PDU2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74257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[]  </w:t>
            </w:r>
            <w:proofErr w:type="spellStart"/>
            <w:r w:rsidRPr="0074257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DRB.receive</w:t>
            </w:r>
            <w:proofErr w:type="spellEnd"/>
            <w:r w:rsidRPr="0074257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74257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car_NR_DRB_COMMON_IND_PDCP_PDUList_DC</w:t>
            </w:r>
            <w:proofErr w:type="spellEnd"/>
            <w:r w:rsidRPr="0074257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74257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p_NR_PDCP_State.DRB_Id</w:t>
            </w:r>
            <w:proofErr w:type="spellEnd"/>
            <w:r w:rsidRPr="0074257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74257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cr_RlcBearerRouting_NR</w:t>
            </w:r>
            <w:proofErr w:type="spellEnd"/>
            <w:r w:rsidRPr="0074257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(nr_Cell1), -, v_ExpectedPdu4))-&gt; value v_ReceivedPdu3</w:t>
            </w: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(__FILE__, __LINE__, "Steps 14-15");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"Step 16"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@ UE transmits a PDCP SDU #7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p_NR_PDCP_State.RX_NEXT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:= 5; //@sic R5-194837 sic@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f_NR_PDCP_Recv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(p_NR_PDCP_State,nr_Cell1,v_SduList[0],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(nr_Cell1));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v_SubFrameTimingT2 :=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v_TimingInfo.SubFrame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954D7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// Check 1: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val="de-DE" w:eastAsia="de-DE"/>
              </w:rPr>
              <w:t>Is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(T2 - T1) &gt; t-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val="de-DE" w:eastAsia="de-DE"/>
              </w:rPr>
              <w:t>Reordering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val="de-DE" w:eastAsia="de-DE"/>
              </w:rPr>
              <w:t>?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v_Duration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f_SubFrameTiming_Duration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(v_SubFrameTimingT1, v_SubFrameTimingT2);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v_T_reordering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f_NR_SetTimerToleranceMin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(nr_Cell1,l2Timer,300.0);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v_Duration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&gt; float2int(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v_T_reordering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)){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(__FILE__, __LINE__, "Step 16");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"Step 17"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@ The SS sends the PDCP SDU #9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p_NR_PDCP_State.TX_NEXT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:= 9;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f_NR_PDCP_Send</w:t>
            </w:r>
            <w:proofErr w:type="spellEnd"/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>(p_NR_PDCP_State,nr_Cell1,v_SduList[1]);</w:t>
            </w:r>
          </w:p>
          <w:p w:rsidR="000954D7" w:rsidRPr="000954D7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:rsidR="00F96833" w:rsidRPr="00DA356D" w:rsidRDefault="000954D7" w:rsidP="000954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54D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</w:tc>
      </w:tr>
    </w:tbl>
    <w:p w:rsidR="00F96833" w:rsidRDefault="00F96833" w:rsidP="00F96833">
      <w:pPr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52E8" w:rsidRDefault="00A552E8">
      <w:r>
        <w:separator/>
      </w:r>
    </w:p>
  </w:endnote>
  <w:endnote w:type="continuationSeparator" w:id="0">
    <w:p w:rsidR="00A552E8" w:rsidRDefault="00A55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52E8" w:rsidRDefault="00A552E8">
      <w:r>
        <w:separator/>
      </w:r>
    </w:p>
  </w:footnote>
  <w:footnote w:type="continuationSeparator" w:id="0">
    <w:p w:rsidR="00A552E8" w:rsidRDefault="00A552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788A" w:rsidRDefault="00ED78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788A" w:rsidRDefault="00ED78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788A" w:rsidRDefault="00ED788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788A" w:rsidRDefault="00ED78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0241FA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061E624F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0E271BF7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10E02DF"/>
    <w:multiLevelType w:val="hybridMultilevel"/>
    <w:tmpl w:val="26CA8D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3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B000D"/>
    <w:multiLevelType w:val="hybridMultilevel"/>
    <w:tmpl w:val="BD1673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8B23DCD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2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C75B2A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07333A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32" w15:restartNumberingAfterBreak="0">
    <w:nsid w:val="6D63355B"/>
    <w:multiLevelType w:val="hybridMultilevel"/>
    <w:tmpl w:val="E190FC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93205C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D67052"/>
    <w:multiLevelType w:val="hybridMultilevel"/>
    <w:tmpl w:val="76E234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0"/>
  </w:num>
  <w:num w:numId="5">
    <w:abstractNumId w:val="13"/>
  </w:num>
  <w:num w:numId="6">
    <w:abstractNumId w:val="21"/>
  </w:num>
  <w:num w:numId="7">
    <w:abstractNumId w:val="31"/>
  </w:num>
  <w:num w:numId="8">
    <w:abstractNumId w:val="10"/>
  </w:num>
  <w:num w:numId="9">
    <w:abstractNumId w:val="19"/>
  </w:num>
  <w:num w:numId="10">
    <w:abstractNumId w:val="36"/>
  </w:num>
  <w:num w:numId="11">
    <w:abstractNumId w:val="14"/>
  </w:num>
  <w:num w:numId="12">
    <w:abstractNumId w:val="22"/>
  </w:num>
  <w:num w:numId="13">
    <w:abstractNumId w:val="4"/>
  </w:num>
  <w:num w:numId="14">
    <w:abstractNumId w:val="17"/>
  </w:num>
  <w:num w:numId="15">
    <w:abstractNumId w:val="0"/>
  </w:num>
  <w:num w:numId="16">
    <w:abstractNumId w:val="2"/>
  </w:num>
  <w:num w:numId="17">
    <w:abstractNumId w:val="9"/>
  </w:num>
  <w:num w:numId="18">
    <w:abstractNumId w:val="23"/>
  </w:num>
  <w:num w:numId="19">
    <w:abstractNumId w:val="35"/>
  </w:num>
  <w:num w:numId="20">
    <w:abstractNumId w:val="30"/>
  </w:num>
  <w:num w:numId="21">
    <w:abstractNumId w:val="12"/>
  </w:num>
  <w:num w:numId="22">
    <w:abstractNumId w:val="25"/>
  </w:num>
  <w:num w:numId="23">
    <w:abstractNumId w:val="28"/>
  </w:num>
  <w:num w:numId="24">
    <w:abstractNumId w:val="16"/>
  </w:num>
  <w:num w:numId="25">
    <w:abstractNumId w:val="27"/>
  </w:num>
  <w:num w:numId="26">
    <w:abstractNumId w:val="5"/>
  </w:num>
  <w:num w:numId="27">
    <w:abstractNumId w:val="7"/>
  </w:num>
  <w:num w:numId="28">
    <w:abstractNumId w:val="24"/>
  </w:num>
  <w:num w:numId="29">
    <w:abstractNumId w:val="15"/>
  </w:num>
  <w:num w:numId="30">
    <w:abstractNumId w:val="8"/>
  </w:num>
  <w:num w:numId="31">
    <w:abstractNumId w:val="34"/>
  </w:num>
  <w:num w:numId="32">
    <w:abstractNumId w:val="32"/>
  </w:num>
  <w:num w:numId="33">
    <w:abstractNumId w:val="29"/>
  </w:num>
  <w:num w:numId="34">
    <w:abstractNumId w:val="18"/>
  </w:num>
  <w:num w:numId="35">
    <w:abstractNumId w:val="33"/>
  </w:num>
  <w:num w:numId="36">
    <w:abstractNumId w:val="26"/>
  </w:num>
  <w:num w:numId="37">
    <w:abstractNumId w:val="6"/>
  </w:num>
  <w:num w:numId="38">
    <w:abstractNumId w:val="3"/>
  </w:num>
  <w:num w:numId="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5467"/>
    <w:rsid w:val="00007575"/>
    <w:rsid w:val="000118C1"/>
    <w:rsid w:val="00011C14"/>
    <w:rsid w:val="00022E4A"/>
    <w:rsid w:val="00024866"/>
    <w:rsid w:val="00031A51"/>
    <w:rsid w:val="0003629C"/>
    <w:rsid w:val="00036FE7"/>
    <w:rsid w:val="00042E7D"/>
    <w:rsid w:val="0005014E"/>
    <w:rsid w:val="00051BC3"/>
    <w:rsid w:val="00054E62"/>
    <w:rsid w:val="00057DBD"/>
    <w:rsid w:val="000614B3"/>
    <w:rsid w:val="0006562C"/>
    <w:rsid w:val="000660F3"/>
    <w:rsid w:val="000749BF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6598"/>
    <w:rsid w:val="000D40AB"/>
    <w:rsid w:val="000E681E"/>
    <w:rsid w:val="000F119F"/>
    <w:rsid w:val="000F34D6"/>
    <w:rsid w:val="001109AC"/>
    <w:rsid w:val="00112785"/>
    <w:rsid w:val="0011415B"/>
    <w:rsid w:val="001166B1"/>
    <w:rsid w:val="001209DE"/>
    <w:rsid w:val="0012136E"/>
    <w:rsid w:val="00126237"/>
    <w:rsid w:val="001302CE"/>
    <w:rsid w:val="0013630B"/>
    <w:rsid w:val="001373AB"/>
    <w:rsid w:val="00145D43"/>
    <w:rsid w:val="001467D7"/>
    <w:rsid w:val="00146DCF"/>
    <w:rsid w:val="00150799"/>
    <w:rsid w:val="00164CFC"/>
    <w:rsid w:val="00173835"/>
    <w:rsid w:val="001748D6"/>
    <w:rsid w:val="001901A2"/>
    <w:rsid w:val="00192C46"/>
    <w:rsid w:val="00193020"/>
    <w:rsid w:val="0019670B"/>
    <w:rsid w:val="001A08B3"/>
    <w:rsid w:val="001A0D31"/>
    <w:rsid w:val="001A3A40"/>
    <w:rsid w:val="001A6DD0"/>
    <w:rsid w:val="001A709A"/>
    <w:rsid w:val="001A7B60"/>
    <w:rsid w:val="001B52F0"/>
    <w:rsid w:val="001B7A65"/>
    <w:rsid w:val="001C5C2A"/>
    <w:rsid w:val="001D22EC"/>
    <w:rsid w:val="001E3D37"/>
    <w:rsid w:val="001E41F3"/>
    <w:rsid w:val="001F1817"/>
    <w:rsid w:val="001F406A"/>
    <w:rsid w:val="002040A1"/>
    <w:rsid w:val="00212AF9"/>
    <w:rsid w:val="00220349"/>
    <w:rsid w:val="00221C5A"/>
    <w:rsid w:val="00232611"/>
    <w:rsid w:val="00233AFC"/>
    <w:rsid w:val="00241A66"/>
    <w:rsid w:val="00245CA4"/>
    <w:rsid w:val="00256480"/>
    <w:rsid w:val="002564C6"/>
    <w:rsid w:val="0026004D"/>
    <w:rsid w:val="0026329F"/>
    <w:rsid w:val="00263668"/>
    <w:rsid w:val="002640DD"/>
    <w:rsid w:val="00275D12"/>
    <w:rsid w:val="00280375"/>
    <w:rsid w:val="00284FEB"/>
    <w:rsid w:val="002860C4"/>
    <w:rsid w:val="002901A3"/>
    <w:rsid w:val="002A29B2"/>
    <w:rsid w:val="002A4DCB"/>
    <w:rsid w:val="002B14D3"/>
    <w:rsid w:val="002B5741"/>
    <w:rsid w:val="002C7E01"/>
    <w:rsid w:val="002D16DD"/>
    <w:rsid w:val="002E008A"/>
    <w:rsid w:val="002E2700"/>
    <w:rsid w:val="002E78BD"/>
    <w:rsid w:val="002F45F1"/>
    <w:rsid w:val="002F53B6"/>
    <w:rsid w:val="002F7D40"/>
    <w:rsid w:val="00305409"/>
    <w:rsid w:val="00310217"/>
    <w:rsid w:val="0031061D"/>
    <w:rsid w:val="00312DE9"/>
    <w:rsid w:val="003216F1"/>
    <w:rsid w:val="00322D46"/>
    <w:rsid w:val="003328F3"/>
    <w:rsid w:val="0033294A"/>
    <w:rsid w:val="00341F6F"/>
    <w:rsid w:val="00342D98"/>
    <w:rsid w:val="00343CD7"/>
    <w:rsid w:val="00345383"/>
    <w:rsid w:val="00346D77"/>
    <w:rsid w:val="003556DC"/>
    <w:rsid w:val="003609EF"/>
    <w:rsid w:val="003614D1"/>
    <w:rsid w:val="0036231A"/>
    <w:rsid w:val="00374DD4"/>
    <w:rsid w:val="00375BB0"/>
    <w:rsid w:val="003764EC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C2766"/>
    <w:rsid w:val="003D1466"/>
    <w:rsid w:val="003E1A36"/>
    <w:rsid w:val="003E51C2"/>
    <w:rsid w:val="003E74A0"/>
    <w:rsid w:val="003F3287"/>
    <w:rsid w:val="00410371"/>
    <w:rsid w:val="00411482"/>
    <w:rsid w:val="00412379"/>
    <w:rsid w:val="004129A3"/>
    <w:rsid w:val="0041471B"/>
    <w:rsid w:val="004153A1"/>
    <w:rsid w:val="00415491"/>
    <w:rsid w:val="00416FA7"/>
    <w:rsid w:val="004242F1"/>
    <w:rsid w:val="0043163D"/>
    <w:rsid w:val="00433730"/>
    <w:rsid w:val="00435B12"/>
    <w:rsid w:val="00440D0A"/>
    <w:rsid w:val="00446488"/>
    <w:rsid w:val="00461008"/>
    <w:rsid w:val="00461F12"/>
    <w:rsid w:val="004635E5"/>
    <w:rsid w:val="004717EA"/>
    <w:rsid w:val="004745E7"/>
    <w:rsid w:val="00482B43"/>
    <w:rsid w:val="00495060"/>
    <w:rsid w:val="004976F0"/>
    <w:rsid w:val="004A010F"/>
    <w:rsid w:val="004A2AED"/>
    <w:rsid w:val="004A794F"/>
    <w:rsid w:val="004B01A5"/>
    <w:rsid w:val="004B0912"/>
    <w:rsid w:val="004B2C2D"/>
    <w:rsid w:val="004B526E"/>
    <w:rsid w:val="004B75B7"/>
    <w:rsid w:val="004D455F"/>
    <w:rsid w:val="004D5164"/>
    <w:rsid w:val="004F0155"/>
    <w:rsid w:val="004F661B"/>
    <w:rsid w:val="005045C7"/>
    <w:rsid w:val="0050517D"/>
    <w:rsid w:val="005105E0"/>
    <w:rsid w:val="0051196A"/>
    <w:rsid w:val="005135A1"/>
    <w:rsid w:val="0051580D"/>
    <w:rsid w:val="005279F5"/>
    <w:rsid w:val="00532891"/>
    <w:rsid w:val="0053550D"/>
    <w:rsid w:val="00547111"/>
    <w:rsid w:val="00550D59"/>
    <w:rsid w:val="00552878"/>
    <w:rsid w:val="00554E43"/>
    <w:rsid w:val="005613E0"/>
    <w:rsid w:val="00564EDF"/>
    <w:rsid w:val="0056673A"/>
    <w:rsid w:val="00566F6F"/>
    <w:rsid w:val="0058240F"/>
    <w:rsid w:val="00587F6A"/>
    <w:rsid w:val="005912FE"/>
    <w:rsid w:val="00592D74"/>
    <w:rsid w:val="00596753"/>
    <w:rsid w:val="005A6679"/>
    <w:rsid w:val="005B4127"/>
    <w:rsid w:val="005B7AC3"/>
    <w:rsid w:val="005D07BE"/>
    <w:rsid w:val="005D27CA"/>
    <w:rsid w:val="005D2B14"/>
    <w:rsid w:val="005D6478"/>
    <w:rsid w:val="005E18C6"/>
    <w:rsid w:val="005E1F0C"/>
    <w:rsid w:val="005E2C44"/>
    <w:rsid w:val="005E3C50"/>
    <w:rsid w:val="005E42FB"/>
    <w:rsid w:val="005F1205"/>
    <w:rsid w:val="005F12D6"/>
    <w:rsid w:val="005F2216"/>
    <w:rsid w:val="005F391D"/>
    <w:rsid w:val="005F740E"/>
    <w:rsid w:val="006006C1"/>
    <w:rsid w:val="00610C5B"/>
    <w:rsid w:val="00613D6B"/>
    <w:rsid w:val="00616335"/>
    <w:rsid w:val="00617D68"/>
    <w:rsid w:val="00620F69"/>
    <w:rsid w:val="00621188"/>
    <w:rsid w:val="006257ED"/>
    <w:rsid w:val="00625935"/>
    <w:rsid w:val="006316B2"/>
    <w:rsid w:val="00642CCB"/>
    <w:rsid w:val="00643A7D"/>
    <w:rsid w:val="00644586"/>
    <w:rsid w:val="00647FBD"/>
    <w:rsid w:val="00652A36"/>
    <w:rsid w:val="0065364E"/>
    <w:rsid w:val="006537B5"/>
    <w:rsid w:val="00661E2C"/>
    <w:rsid w:val="00667016"/>
    <w:rsid w:val="0068444E"/>
    <w:rsid w:val="00691021"/>
    <w:rsid w:val="00693E69"/>
    <w:rsid w:val="00695808"/>
    <w:rsid w:val="00696432"/>
    <w:rsid w:val="006A5853"/>
    <w:rsid w:val="006A6982"/>
    <w:rsid w:val="006A737E"/>
    <w:rsid w:val="006A76D6"/>
    <w:rsid w:val="006B2A14"/>
    <w:rsid w:val="006B46FB"/>
    <w:rsid w:val="006B7B2F"/>
    <w:rsid w:val="006C061B"/>
    <w:rsid w:val="006D0191"/>
    <w:rsid w:val="006D1B9A"/>
    <w:rsid w:val="006E21FB"/>
    <w:rsid w:val="006E4465"/>
    <w:rsid w:val="006E5627"/>
    <w:rsid w:val="006E7773"/>
    <w:rsid w:val="006F6B99"/>
    <w:rsid w:val="006F7952"/>
    <w:rsid w:val="006F7B09"/>
    <w:rsid w:val="00704829"/>
    <w:rsid w:val="00705157"/>
    <w:rsid w:val="007101FB"/>
    <w:rsid w:val="00722896"/>
    <w:rsid w:val="00724EF9"/>
    <w:rsid w:val="0072522A"/>
    <w:rsid w:val="0073208D"/>
    <w:rsid w:val="0073742E"/>
    <w:rsid w:val="007374F7"/>
    <w:rsid w:val="0073773F"/>
    <w:rsid w:val="0074257A"/>
    <w:rsid w:val="00755C92"/>
    <w:rsid w:val="00762213"/>
    <w:rsid w:val="00762AEB"/>
    <w:rsid w:val="00763BA2"/>
    <w:rsid w:val="007656FE"/>
    <w:rsid w:val="007658A5"/>
    <w:rsid w:val="007668C7"/>
    <w:rsid w:val="00792342"/>
    <w:rsid w:val="007955CC"/>
    <w:rsid w:val="007977A8"/>
    <w:rsid w:val="007A4458"/>
    <w:rsid w:val="007A73E5"/>
    <w:rsid w:val="007B512A"/>
    <w:rsid w:val="007C13F4"/>
    <w:rsid w:val="007C2097"/>
    <w:rsid w:val="007C28A7"/>
    <w:rsid w:val="007D6A07"/>
    <w:rsid w:val="007D6DB1"/>
    <w:rsid w:val="007D7566"/>
    <w:rsid w:val="007E07EF"/>
    <w:rsid w:val="007E0E30"/>
    <w:rsid w:val="007F0389"/>
    <w:rsid w:val="007F3701"/>
    <w:rsid w:val="007F7259"/>
    <w:rsid w:val="00800A71"/>
    <w:rsid w:val="00801CF0"/>
    <w:rsid w:val="008040A8"/>
    <w:rsid w:val="00807B85"/>
    <w:rsid w:val="00824C2C"/>
    <w:rsid w:val="00825391"/>
    <w:rsid w:val="008279FA"/>
    <w:rsid w:val="008322F4"/>
    <w:rsid w:val="00837183"/>
    <w:rsid w:val="00844AAA"/>
    <w:rsid w:val="00853ED1"/>
    <w:rsid w:val="0085441A"/>
    <w:rsid w:val="008626E7"/>
    <w:rsid w:val="008667AF"/>
    <w:rsid w:val="00870EE7"/>
    <w:rsid w:val="0087510D"/>
    <w:rsid w:val="00880F55"/>
    <w:rsid w:val="00883A39"/>
    <w:rsid w:val="008863B9"/>
    <w:rsid w:val="0089088C"/>
    <w:rsid w:val="00896D84"/>
    <w:rsid w:val="008A45A6"/>
    <w:rsid w:val="008B2743"/>
    <w:rsid w:val="008C6934"/>
    <w:rsid w:val="008D4141"/>
    <w:rsid w:val="008E4D4B"/>
    <w:rsid w:val="008E6B1F"/>
    <w:rsid w:val="008F686C"/>
    <w:rsid w:val="00901400"/>
    <w:rsid w:val="00901BB0"/>
    <w:rsid w:val="00902A92"/>
    <w:rsid w:val="00904EBA"/>
    <w:rsid w:val="0090522F"/>
    <w:rsid w:val="00907B05"/>
    <w:rsid w:val="0091261A"/>
    <w:rsid w:val="00913E0B"/>
    <w:rsid w:val="009148DE"/>
    <w:rsid w:val="00916386"/>
    <w:rsid w:val="00916DEC"/>
    <w:rsid w:val="0093355C"/>
    <w:rsid w:val="00937A61"/>
    <w:rsid w:val="009418D9"/>
    <w:rsid w:val="00941E30"/>
    <w:rsid w:val="00943B79"/>
    <w:rsid w:val="00943B96"/>
    <w:rsid w:val="00946424"/>
    <w:rsid w:val="009478EE"/>
    <w:rsid w:val="0095139C"/>
    <w:rsid w:val="00954C1A"/>
    <w:rsid w:val="00956250"/>
    <w:rsid w:val="00956A50"/>
    <w:rsid w:val="00960389"/>
    <w:rsid w:val="0096262E"/>
    <w:rsid w:val="00973015"/>
    <w:rsid w:val="009777D9"/>
    <w:rsid w:val="00985613"/>
    <w:rsid w:val="00986821"/>
    <w:rsid w:val="00991B88"/>
    <w:rsid w:val="0099572C"/>
    <w:rsid w:val="009A07BF"/>
    <w:rsid w:val="009A4E0F"/>
    <w:rsid w:val="009A5255"/>
    <w:rsid w:val="009A5753"/>
    <w:rsid w:val="009A579D"/>
    <w:rsid w:val="009B0B50"/>
    <w:rsid w:val="009B5164"/>
    <w:rsid w:val="009C1018"/>
    <w:rsid w:val="009C159B"/>
    <w:rsid w:val="009C22FE"/>
    <w:rsid w:val="009D476E"/>
    <w:rsid w:val="009D7147"/>
    <w:rsid w:val="009E24DE"/>
    <w:rsid w:val="009E3297"/>
    <w:rsid w:val="009F734F"/>
    <w:rsid w:val="009F7D81"/>
    <w:rsid w:val="00A00487"/>
    <w:rsid w:val="00A04D2F"/>
    <w:rsid w:val="00A0746C"/>
    <w:rsid w:val="00A22308"/>
    <w:rsid w:val="00A230E4"/>
    <w:rsid w:val="00A246B6"/>
    <w:rsid w:val="00A31D14"/>
    <w:rsid w:val="00A40634"/>
    <w:rsid w:val="00A47E70"/>
    <w:rsid w:val="00A50CF0"/>
    <w:rsid w:val="00A52F6F"/>
    <w:rsid w:val="00A552E8"/>
    <w:rsid w:val="00A57528"/>
    <w:rsid w:val="00A601CD"/>
    <w:rsid w:val="00A66C63"/>
    <w:rsid w:val="00A70BC7"/>
    <w:rsid w:val="00A72118"/>
    <w:rsid w:val="00A72665"/>
    <w:rsid w:val="00A73740"/>
    <w:rsid w:val="00A7410A"/>
    <w:rsid w:val="00A748DA"/>
    <w:rsid w:val="00A7583C"/>
    <w:rsid w:val="00A7671C"/>
    <w:rsid w:val="00A81EA3"/>
    <w:rsid w:val="00A84550"/>
    <w:rsid w:val="00A90724"/>
    <w:rsid w:val="00A916D2"/>
    <w:rsid w:val="00A9515D"/>
    <w:rsid w:val="00A97562"/>
    <w:rsid w:val="00AA0376"/>
    <w:rsid w:val="00AA2CBC"/>
    <w:rsid w:val="00AA313A"/>
    <w:rsid w:val="00AA49EB"/>
    <w:rsid w:val="00AB0D3A"/>
    <w:rsid w:val="00AB4631"/>
    <w:rsid w:val="00AB6981"/>
    <w:rsid w:val="00AC5820"/>
    <w:rsid w:val="00AD1CD8"/>
    <w:rsid w:val="00AD4ADA"/>
    <w:rsid w:val="00AD7555"/>
    <w:rsid w:val="00B05D84"/>
    <w:rsid w:val="00B10E9C"/>
    <w:rsid w:val="00B111F9"/>
    <w:rsid w:val="00B14250"/>
    <w:rsid w:val="00B17EC1"/>
    <w:rsid w:val="00B258BB"/>
    <w:rsid w:val="00B3074E"/>
    <w:rsid w:val="00B30D15"/>
    <w:rsid w:val="00B421C5"/>
    <w:rsid w:val="00B51BA6"/>
    <w:rsid w:val="00B52828"/>
    <w:rsid w:val="00B5725C"/>
    <w:rsid w:val="00B67B97"/>
    <w:rsid w:val="00B7159F"/>
    <w:rsid w:val="00B7315D"/>
    <w:rsid w:val="00B75E77"/>
    <w:rsid w:val="00B76E16"/>
    <w:rsid w:val="00B84F41"/>
    <w:rsid w:val="00B918AC"/>
    <w:rsid w:val="00B91C30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C79E3"/>
    <w:rsid w:val="00BD279D"/>
    <w:rsid w:val="00BD5479"/>
    <w:rsid w:val="00BD6BB8"/>
    <w:rsid w:val="00BE47A2"/>
    <w:rsid w:val="00BE4DD2"/>
    <w:rsid w:val="00BF1721"/>
    <w:rsid w:val="00BF53F2"/>
    <w:rsid w:val="00BF60DF"/>
    <w:rsid w:val="00C01A4C"/>
    <w:rsid w:val="00C07A7D"/>
    <w:rsid w:val="00C1082F"/>
    <w:rsid w:val="00C10D23"/>
    <w:rsid w:val="00C15555"/>
    <w:rsid w:val="00C2152F"/>
    <w:rsid w:val="00C23C46"/>
    <w:rsid w:val="00C259BF"/>
    <w:rsid w:val="00C30A15"/>
    <w:rsid w:val="00C34763"/>
    <w:rsid w:val="00C4494A"/>
    <w:rsid w:val="00C47F3E"/>
    <w:rsid w:val="00C51E37"/>
    <w:rsid w:val="00C5286D"/>
    <w:rsid w:val="00C53AC6"/>
    <w:rsid w:val="00C56A9B"/>
    <w:rsid w:val="00C60C31"/>
    <w:rsid w:val="00C628B1"/>
    <w:rsid w:val="00C6535C"/>
    <w:rsid w:val="00C657A8"/>
    <w:rsid w:val="00C66BA2"/>
    <w:rsid w:val="00C72ED8"/>
    <w:rsid w:val="00C74D7B"/>
    <w:rsid w:val="00C77298"/>
    <w:rsid w:val="00C83A8A"/>
    <w:rsid w:val="00C852CF"/>
    <w:rsid w:val="00C856F4"/>
    <w:rsid w:val="00C87A12"/>
    <w:rsid w:val="00C95985"/>
    <w:rsid w:val="00C9778B"/>
    <w:rsid w:val="00C979AE"/>
    <w:rsid w:val="00CA3559"/>
    <w:rsid w:val="00CB12BC"/>
    <w:rsid w:val="00CB151D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100C"/>
    <w:rsid w:val="00D17487"/>
    <w:rsid w:val="00D235D8"/>
    <w:rsid w:val="00D24991"/>
    <w:rsid w:val="00D25A5F"/>
    <w:rsid w:val="00D32B66"/>
    <w:rsid w:val="00D34E67"/>
    <w:rsid w:val="00D4618B"/>
    <w:rsid w:val="00D50255"/>
    <w:rsid w:val="00D525A2"/>
    <w:rsid w:val="00D52BD7"/>
    <w:rsid w:val="00D63444"/>
    <w:rsid w:val="00D66520"/>
    <w:rsid w:val="00D720E3"/>
    <w:rsid w:val="00D7237E"/>
    <w:rsid w:val="00D7387B"/>
    <w:rsid w:val="00D757B0"/>
    <w:rsid w:val="00D80B6A"/>
    <w:rsid w:val="00D86DC8"/>
    <w:rsid w:val="00DA0030"/>
    <w:rsid w:val="00DA0394"/>
    <w:rsid w:val="00DA356D"/>
    <w:rsid w:val="00DB3570"/>
    <w:rsid w:val="00DC0D26"/>
    <w:rsid w:val="00DC5C04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22222"/>
    <w:rsid w:val="00E32E48"/>
    <w:rsid w:val="00E34898"/>
    <w:rsid w:val="00E37029"/>
    <w:rsid w:val="00E541FB"/>
    <w:rsid w:val="00E54C66"/>
    <w:rsid w:val="00E716C1"/>
    <w:rsid w:val="00E717C5"/>
    <w:rsid w:val="00E71E49"/>
    <w:rsid w:val="00E72DEB"/>
    <w:rsid w:val="00E777D7"/>
    <w:rsid w:val="00E77B87"/>
    <w:rsid w:val="00E814FE"/>
    <w:rsid w:val="00E83DFE"/>
    <w:rsid w:val="00E8742B"/>
    <w:rsid w:val="00E877C8"/>
    <w:rsid w:val="00E9504A"/>
    <w:rsid w:val="00E972AB"/>
    <w:rsid w:val="00EA442A"/>
    <w:rsid w:val="00EA6BD9"/>
    <w:rsid w:val="00EA7D1D"/>
    <w:rsid w:val="00EA7E97"/>
    <w:rsid w:val="00EB09B7"/>
    <w:rsid w:val="00EB0DD2"/>
    <w:rsid w:val="00EB40F5"/>
    <w:rsid w:val="00EB5C86"/>
    <w:rsid w:val="00EC13C0"/>
    <w:rsid w:val="00EC24A6"/>
    <w:rsid w:val="00EC34D8"/>
    <w:rsid w:val="00EC51B2"/>
    <w:rsid w:val="00ED1341"/>
    <w:rsid w:val="00ED788A"/>
    <w:rsid w:val="00EE16C4"/>
    <w:rsid w:val="00EE7D7C"/>
    <w:rsid w:val="00EF2028"/>
    <w:rsid w:val="00F0037F"/>
    <w:rsid w:val="00F0098D"/>
    <w:rsid w:val="00F03645"/>
    <w:rsid w:val="00F11469"/>
    <w:rsid w:val="00F173A4"/>
    <w:rsid w:val="00F25290"/>
    <w:rsid w:val="00F25D98"/>
    <w:rsid w:val="00F27CFC"/>
    <w:rsid w:val="00F300FB"/>
    <w:rsid w:val="00F44707"/>
    <w:rsid w:val="00F510C9"/>
    <w:rsid w:val="00F637A3"/>
    <w:rsid w:val="00F65E51"/>
    <w:rsid w:val="00F73479"/>
    <w:rsid w:val="00F75DFD"/>
    <w:rsid w:val="00F76F15"/>
    <w:rsid w:val="00F770AB"/>
    <w:rsid w:val="00F83E9A"/>
    <w:rsid w:val="00F95DCB"/>
    <w:rsid w:val="00F96833"/>
    <w:rsid w:val="00FA1F4E"/>
    <w:rsid w:val="00FA2C28"/>
    <w:rsid w:val="00FA2F4F"/>
    <w:rsid w:val="00FA485A"/>
    <w:rsid w:val="00FB4454"/>
    <w:rsid w:val="00FB598F"/>
    <w:rsid w:val="00FB6386"/>
    <w:rsid w:val="00FC3E53"/>
    <w:rsid w:val="00FC60A7"/>
    <w:rsid w:val="00FC75B0"/>
    <w:rsid w:val="00FD22E5"/>
    <w:rsid w:val="00FD3F6B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A525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2A5237-9824-4E29-872D-46739353C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17</Pages>
  <Words>4860</Words>
  <Characters>27703</Characters>
  <Application>Microsoft Office Word</Application>
  <DocSecurity>0</DocSecurity>
  <Lines>230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32499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2021-06-22T19:02:00Z</dcterms:created>
  <dcterms:modified xsi:type="dcterms:W3CDTF">2021-06-22T19:10:00Z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