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73BDF7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159B6" w:rsidRPr="007159B6">
        <w:rPr>
          <w:rFonts w:cs="Arial"/>
          <w:b/>
          <w:bCs/>
          <w:i/>
          <w:iCs/>
          <w:sz w:val="26"/>
          <w:szCs w:val="26"/>
          <w:lang w:val="en-US"/>
        </w:rPr>
        <w:t>R5s210626</w:t>
      </w:r>
    </w:p>
    <w:p w14:paraId="5D6FC58C" w14:textId="307A0302" w:rsidR="001A09A3" w:rsidRDefault="00E953B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FA54B47" w:rsidR="001E41F3" w:rsidRPr="00410371" w:rsidRDefault="00E95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7159B6">
              <w:rPr>
                <w:b/>
                <w:noProof/>
                <w:sz w:val="28"/>
              </w:rPr>
              <w:t>4</w:t>
            </w:r>
            <w:r w:rsidR="00DA5F2B" w:rsidRPr="00410371">
              <w:rPr>
                <w:b/>
                <w:noProof/>
                <w:sz w:val="28"/>
              </w:rPr>
              <w:t>.</w:t>
            </w:r>
            <w:r w:rsidR="007159B6">
              <w:rPr>
                <w:b/>
                <w:noProof/>
                <w:sz w:val="28"/>
              </w:rPr>
              <w:t>229</w:t>
            </w:r>
            <w:r w:rsidR="00DA5F2B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9A22278" w:rsidR="001E41F3" w:rsidRPr="00DA5F2B" w:rsidRDefault="007159B6" w:rsidP="00F12FE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159B6">
              <w:rPr>
                <w:b/>
                <w:noProof/>
                <w:sz w:val="28"/>
              </w:rPr>
              <w:t>0707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95943FB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FD72B6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C5FF808" w:rsidR="001E41F3" w:rsidRPr="00FD72B6" w:rsidRDefault="00FD72B6" w:rsidP="0009733D">
            <w:pPr>
              <w:rPr>
                <w:rFonts w:ascii="Arial" w:hAnsi="Arial" w:cs="Arial"/>
                <w:color w:val="002060"/>
                <w:lang w:val="en-US" w:eastAsia="en-GB"/>
              </w:rPr>
            </w:pPr>
            <w:r w:rsidRPr="00FD72B6">
              <w:rPr>
                <w:rFonts w:ascii="Arial" w:hAnsi="Arial" w:cs="Arial"/>
                <w:lang w:val="en-US"/>
              </w:rPr>
              <w:t>Addition of IMS 5GS supplementary services test case 8.30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81960FE" w:rsidR="00235975" w:rsidRDefault="006B1F7E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6B1F7E">
              <w:rPr>
                <w:lang w:eastAsia="zh-CN"/>
              </w:rPr>
              <w:t>ANRITSU LTD, ROHDE &amp; SCHWARZ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E953BB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02D2DD5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FD72B6">
              <w:t>6</w:t>
            </w:r>
            <w:r>
              <w:t>-</w:t>
            </w:r>
            <w:r w:rsidR="00B94AC1">
              <w:t>0</w:t>
            </w:r>
            <w:r w:rsidR="006B1F7E">
              <w:t>2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E953BB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D2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02D22" w:rsidRDefault="00202D22" w:rsidP="00202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02C1286" w:rsidR="00202D22" w:rsidRPr="00587206" w:rsidRDefault="00202D22" w:rsidP="00202D2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>
              <w:rPr>
                <w:rFonts w:cs="Arial"/>
                <w:szCs w:val="18"/>
              </w:rPr>
              <w:t>IMS</w:t>
            </w:r>
            <w:r w:rsidRPr="00725415">
              <w:rPr>
                <w:rFonts w:cs="Arial"/>
                <w:szCs w:val="18"/>
              </w:rPr>
              <w:t xml:space="preserve"> TC </w:t>
            </w:r>
            <w:r>
              <w:rPr>
                <w:rFonts w:cs="Arial"/>
                <w:szCs w:val="18"/>
              </w:rPr>
              <w:t>8.30</w:t>
            </w:r>
            <w:r>
              <w:rPr>
                <w:lang w:val="en-US" w:eastAsia="en-GB"/>
              </w:rPr>
              <w:t xml:space="preserve"> </w:t>
            </w:r>
            <w:r w:rsidRPr="00202D22">
              <w:rPr>
                <w:lang w:val="en-US" w:eastAsia="en-GB"/>
              </w:rPr>
              <w:t>Subscription to the MWI event package / 5GS</w:t>
            </w:r>
          </w:p>
        </w:tc>
      </w:tr>
      <w:tr w:rsidR="00202D2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02D22" w:rsidRDefault="00202D22" w:rsidP="00202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02D22" w:rsidRDefault="00202D22" w:rsidP="00202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D2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02D22" w:rsidRDefault="00202D22" w:rsidP="00202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308310F" w:rsidR="00202D22" w:rsidRDefault="00202D22" w:rsidP="00202D2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>
              <w:rPr>
                <w:rFonts w:cs="Arial"/>
                <w:noProof/>
              </w:rPr>
              <w:t>8.30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202D22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02D22" w:rsidRDefault="00202D22" w:rsidP="00202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02D22" w:rsidRDefault="00202D22" w:rsidP="00202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D22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02D22" w:rsidRDefault="00202D22" w:rsidP="00202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EA01873" w:rsidR="00202D22" w:rsidRDefault="00202D22" w:rsidP="00202D2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A04731C" w:rsidR="00EA45BE" w:rsidRDefault="00FD72B6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8.30</w:t>
            </w:r>
            <w:r w:rsidR="009862F1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5935B8B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12BA942" w:rsidR="00EA45BE" w:rsidRDefault="00FD72B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3960505" w:rsidR="00EA45BE" w:rsidRDefault="00FD72B6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D4B5AB1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353302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069AE02" w14:textId="1E9A2CC8" w:rsidR="006F571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F571F" w:rsidRPr="005E59A9">
        <w:rPr>
          <w:rFonts w:cs="Arial"/>
          <w:iCs/>
        </w:rPr>
        <w:t>Table of Contents</w:t>
      </w:r>
      <w:r w:rsidR="006F571F">
        <w:tab/>
      </w:r>
      <w:r w:rsidR="006F571F">
        <w:fldChar w:fldCharType="begin"/>
      </w:r>
      <w:r w:rsidR="006F571F">
        <w:instrText xml:space="preserve"> PAGEREF _Toc73533027 \h </w:instrText>
      </w:r>
      <w:r w:rsidR="006F571F">
        <w:fldChar w:fldCharType="separate"/>
      </w:r>
      <w:r w:rsidR="006F571F">
        <w:t>2</w:t>
      </w:r>
      <w:r w:rsidR="006F571F">
        <w:fldChar w:fldCharType="end"/>
      </w:r>
    </w:p>
    <w:p w14:paraId="61454363" w14:textId="40AAD6DA" w:rsidR="006F571F" w:rsidRDefault="006F57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59A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59A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_Toc73533028 \h </w:instrText>
      </w:r>
      <w:r>
        <w:fldChar w:fldCharType="separate"/>
      </w:r>
      <w:r>
        <w:t>3</w:t>
      </w:r>
      <w:r>
        <w:fldChar w:fldCharType="end"/>
      </w:r>
    </w:p>
    <w:p w14:paraId="393723CD" w14:textId="45494581" w:rsidR="006F571F" w:rsidRDefault="006F571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59A9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59A9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_Toc73533029 \h </w:instrText>
      </w:r>
      <w:r>
        <w:fldChar w:fldCharType="separate"/>
      </w:r>
      <w:r>
        <w:t>3</w:t>
      </w:r>
      <w:r>
        <w:fldChar w:fldCharType="end"/>
      </w:r>
    </w:p>
    <w:p w14:paraId="13654C76" w14:textId="402F5CC7" w:rsidR="006F571F" w:rsidRDefault="006F57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59A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59A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_Toc73533030 \h </w:instrText>
      </w:r>
      <w:r>
        <w:fldChar w:fldCharType="separate"/>
      </w:r>
      <w:r>
        <w:t>3</w:t>
      </w:r>
      <w:r>
        <w:fldChar w:fldCharType="end"/>
      </w:r>
    </w:p>
    <w:p w14:paraId="30330E4E" w14:textId="47A3CA6B" w:rsidR="006F571F" w:rsidRDefault="006F57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59A9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59A9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_Toc73533031 \h </w:instrText>
      </w:r>
      <w:r>
        <w:fldChar w:fldCharType="separate"/>
      </w:r>
      <w:r>
        <w:t>3</w:t>
      </w:r>
      <w:r>
        <w:fldChar w:fldCharType="end"/>
      </w:r>
    </w:p>
    <w:p w14:paraId="31B88C18" w14:textId="5F80ED03" w:rsidR="006F571F" w:rsidRDefault="006F57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59A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59A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_Toc73533032 \h </w:instrText>
      </w:r>
      <w:r>
        <w:fldChar w:fldCharType="separate"/>
      </w:r>
      <w:r>
        <w:t>3</w:t>
      </w:r>
      <w:r>
        <w:fldChar w:fldCharType="end"/>
      </w:r>
    </w:p>
    <w:p w14:paraId="0FE352AF" w14:textId="1CFF8177" w:rsidR="006F571F" w:rsidRDefault="006F571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59A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59A9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_Toc73533033 \h </w:instrText>
      </w:r>
      <w:r>
        <w:fldChar w:fldCharType="separate"/>
      </w:r>
      <w:r>
        <w:t>3</w:t>
      </w:r>
      <w:r>
        <w:fldChar w:fldCharType="end"/>
      </w:r>
    </w:p>
    <w:p w14:paraId="1EE7AE83" w14:textId="2C16ACFC" w:rsidR="006F571F" w:rsidRDefault="006F571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59A9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59A9">
        <w:rPr>
          <w:rFonts w:cs="Arial"/>
          <w:b/>
        </w:rPr>
        <w:t>MediaTek TIANJI 1000</w:t>
      </w:r>
      <w:r>
        <w:tab/>
      </w:r>
      <w:r>
        <w:fldChar w:fldCharType="begin"/>
      </w:r>
      <w:r>
        <w:instrText xml:space="preserve"> PAGEREF _Toc73533034 \h </w:instrText>
      </w:r>
      <w:r>
        <w:fldChar w:fldCharType="separate"/>
      </w:r>
      <w:r>
        <w:t>3</w:t>
      </w:r>
      <w:r>
        <w:fldChar w:fldCharType="end"/>
      </w:r>
    </w:p>
    <w:p w14:paraId="391E8E23" w14:textId="2C0A51A0" w:rsidR="006F571F" w:rsidRDefault="006F57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59A9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59A9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_Toc73533035 \h </w:instrText>
      </w:r>
      <w:r>
        <w:fldChar w:fldCharType="separate"/>
      </w:r>
      <w:r>
        <w:t>4</w:t>
      </w:r>
      <w:r>
        <w:fldChar w:fldCharType="end"/>
      </w:r>
    </w:p>
    <w:p w14:paraId="2E4D4796" w14:textId="643FB78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3533028"/>
      <w:r>
        <w:rPr>
          <w:b/>
          <w:lang w:eastAsia="ja-JP"/>
        </w:rPr>
        <w:lastRenderedPageBreak/>
        <w:t>Overview</w:t>
      </w:r>
      <w:bookmarkEnd w:id="2"/>
      <w:bookmarkEnd w:id="3"/>
    </w:p>
    <w:p w14:paraId="6DF94A4B" w14:textId="31E83592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202D22">
        <w:rPr>
          <w:rFonts w:cs="Arial"/>
        </w:rPr>
        <w:t>8.30</w:t>
      </w:r>
      <w:r w:rsidRPr="00444BD2">
        <w:rPr>
          <w:rFonts w:cs="Arial"/>
        </w:rPr>
        <w:t xml:space="preserve"> which is part of the </w:t>
      </w:r>
      <w:r w:rsidR="00202D22">
        <w:rPr>
          <w:rFonts w:cs="Arial"/>
        </w:rPr>
        <w:t>IMS NR5GC</w:t>
      </w:r>
      <w:r w:rsidRPr="00444BD2">
        <w:rPr>
          <w:rFonts w:cs="Arial"/>
        </w:rPr>
        <w:t xml:space="preserve"> test suite.</w:t>
      </w:r>
    </w:p>
    <w:p w14:paraId="0FA4077A" w14:textId="77777777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5BC1A69C" w14:textId="70661903" w:rsidR="00DA5F2B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235F7E" w:rsidRPr="00B83F3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5C1AFF12" w14:textId="02021ED3" w:rsidR="00235F7E" w:rsidRDefault="00235F7E" w:rsidP="00235F7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color w:val="002060"/>
        </w:rPr>
      </w:pPr>
      <w:r>
        <w:rPr>
          <w:rFonts w:cs="Arial"/>
          <w:lang w:eastAsia="ja-JP"/>
        </w:rPr>
        <w:tab/>
      </w:r>
      <w:r w:rsidRPr="00235F7E">
        <w:rPr>
          <w:rFonts w:cs="Arial"/>
          <w:sz w:val="24"/>
          <w:lang w:eastAsia="ja-JP"/>
        </w:rPr>
        <w:t>Hans Rohnert</w:t>
      </w:r>
    </w:p>
    <w:p w14:paraId="26652B18" w14:textId="6DB84390" w:rsidR="00235F7E" w:rsidRDefault="00235F7E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lang w:eastAsia="en-GB"/>
        </w:rPr>
        <w:tab/>
      </w:r>
      <w:hyperlink r:id="rId14" w:history="1">
        <w:r w:rsidRPr="00B83F34">
          <w:rPr>
            <w:rStyle w:val="Hyperlink"/>
            <w:rFonts w:cs="Arial"/>
            <w:lang w:eastAsia="en-GB"/>
          </w:rPr>
          <w:t>hans.rohnert@rohde-schwarz.com</w:t>
        </w:r>
      </w:hyperlink>
    </w:p>
    <w:p w14:paraId="3B33CBAA" w14:textId="77777777" w:rsidR="0009733D" w:rsidRPr="0071797A" w:rsidRDefault="0009733D" w:rsidP="0009733D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bookmarkStart w:id="8" w:name="_Toc73533029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bookmarkEnd w:id="8"/>
      <w:r w:rsidRPr="0071797A">
        <w:rPr>
          <w:bCs/>
        </w:rPr>
        <w:t xml:space="preserve"> </w:t>
      </w:r>
    </w:p>
    <w:p w14:paraId="4D191D03" w14:textId="434578CF" w:rsidR="0009733D" w:rsidRPr="004F69EA" w:rsidRDefault="0009733D" w:rsidP="0009733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02D22">
        <w:rPr>
          <w:lang w:eastAsia="ja-JP"/>
        </w:rPr>
        <w:t>8.30</w:t>
      </w:r>
    </w:p>
    <w:p w14:paraId="577AD747" w14:textId="2B46C0C8" w:rsidR="0009733D" w:rsidRPr="004F69EA" w:rsidRDefault="0009733D" w:rsidP="0009733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202D22" w:rsidRPr="00202D22">
        <w:rPr>
          <w:rFonts w:eastAsia="SimSun"/>
        </w:rPr>
        <w:t>iwd-TTCN3-B2020-09_D21wk12</w:t>
      </w:r>
    </w:p>
    <w:p w14:paraId="1EA19ACF" w14:textId="2601746F" w:rsidR="0009733D" w:rsidRPr="000C44E5" w:rsidRDefault="0009733D" w:rsidP="0009733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9" w:name="_Hlk37919671"/>
      <w:r w:rsidRPr="000C44E5">
        <w:rPr>
          <w:lang w:eastAsia="ja-JP"/>
        </w:rPr>
        <w:t>Anritsu Protocol Conformance Test System ME7834NR</w:t>
      </w:r>
      <w:r w:rsidR="00FB6BE9">
        <w:rPr>
          <w:lang w:eastAsia="ja-JP"/>
        </w:rPr>
        <w:t xml:space="preserve">, </w:t>
      </w:r>
      <w:r w:rsidR="00FB6BE9" w:rsidRPr="002924B9">
        <w:rPr>
          <w:rFonts w:cs="Arial"/>
        </w:rPr>
        <w:t>Rohde &amp; Schwarz 5G Protocol Conformance Test platform</w:t>
      </w:r>
    </w:p>
    <w:bookmarkEnd w:id="9"/>
    <w:p w14:paraId="38BCACC6" w14:textId="447C9CD3" w:rsidR="0009733D" w:rsidRDefault="0009733D" w:rsidP="0009733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0C0497">
        <w:rPr>
          <w:lang w:eastAsia="ja-JP"/>
        </w:rPr>
        <w:t>MediaTek MT6297</w:t>
      </w:r>
      <w:r w:rsidR="00FB6BE9">
        <w:rPr>
          <w:lang w:eastAsia="ja-JP"/>
        </w:rPr>
        <w:t xml:space="preserve">, </w:t>
      </w:r>
      <w:r w:rsidR="00FB6BE9" w:rsidRPr="00FB6BE9">
        <w:rPr>
          <w:lang w:eastAsia="ja-JP"/>
        </w:rPr>
        <w:t>MediaTek TIANJI 1000</w:t>
      </w:r>
    </w:p>
    <w:p w14:paraId="393CFCE6" w14:textId="77777777" w:rsidR="0009733D" w:rsidRPr="004F69EA" w:rsidRDefault="0009733D" w:rsidP="0009733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3BEDCA4" w14:textId="77777777" w:rsidR="0009733D" w:rsidRDefault="0009733D" w:rsidP="000973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C5FDD5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73533030"/>
      <w:r w:rsidRPr="00854C55">
        <w:rPr>
          <w:b/>
        </w:rPr>
        <w:t>Corrections required</w:t>
      </w:r>
      <w:bookmarkEnd w:id="10"/>
      <w:bookmarkEnd w:id="11"/>
      <w:bookmarkEnd w:id="12"/>
    </w:p>
    <w:p w14:paraId="24BBEBF7" w14:textId="6718117F" w:rsidR="00F01811" w:rsidRPr="00F01811" w:rsidRDefault="00202D22" w:rsidP="00F01811">
      <w:r>
        <w:t xml:space="preserve">There are no changes required on </w:t>
      </w:r>
      <w:r w:rsidR="00130F1D" w:rsidRPr="00202D22">
        <w:rPr>
          <w:rFonts w:eastAsia="SimSun"/>
        </w:rPr>
        <w:t>iwd-TTCN3-B2020-09_D21wk12</w:t>
      </w:r>
      <w:r w:rsidR="00130F1D">
        <w:rPr>
          <w:rFonts w:eastAsia="SimSun"/>
        </w:rPr>
        <w:t xml:space="preserve"> baseline.</w:t>
      </w:r>
    </w:p>
    <w:p w14:paraId="602E234A" w14:textId="77777777" w:rsidR="00670562" w:rsidRDefault="00670562">
      <w:pPr>
        <w:rPr>
          <w:noProof/>
        </w:rPr>
      </w:pPr>
    </w:p>
    <w:p w14:paraId="7F6C71FB" w14:textId="77777777" w:rsidR="006E5F49" w:rsidRPr="00DE7BF5" w:rsidRDefault="006E5F49" w:rsidP="006E5F4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3" w:name="_Toc58491298"/>
      <w:bookmarkStart w:id="14" w:name="_Toc60751532"/>
      <w:bookmarkStart w:id="15" w:name="_Toc60757078"/>
      <w:bookmarkStart w:id="16" w:name="_Toc73533031"/>
      <w:r w:rsidRPr="00DE7BF5">
        <w:rPr>
          <w:b/>
        </w:rPr>
        <w:t>Branches Executed</w:t>
      </w:r>
      <w:bookmarkEnd w:id="13"/>
      <w:bookmarkEnd w:id="14"/>
      <w:bookmarkEnd w:id="15"/>
      <w:bookmarkEnd w:id="16"/>
    </w:p>
    <w:p w14:paraId="14C80AC0" w14:textId="3632F0D0" w:rsidR="00F6605E" w:rsidRPr="0009733D" w:rsidRDefault="006E5F49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</w:t>
      </w:r>
      <w:r w:rsidR="00202D22">
        <w:rPr>
          <w:rFonts w:cs="Arial"/>
        </w:rPr>
        <w:t>1</w:t>
      </w:r>
      <w:r w:rsidR="002924B9">
        <w:rPr>
          <w:rFonts w:cs="Arial"/>
        </w:rPr>
        <w:t xml:space="preserve"> on Anritsu Platform; while on n78 on </w:t>
      </w:r>
      <w:r w:rsidR="002924B9" w:rsidRPr="002924B9">
        <w:rPr>
          <w:rFonts w:cs="Arial"/>
        </w:rPr>
        <w:t>Rohde &amp; Schwarz</w:t>
      </w:r>
      <w:r w:rsidR="002924B9">
        <w:rPr>
          <w:rFonts w:cs="Arial"/>
        </w:rPr>
        <w:t xml:space="preserve"> Platform.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bookmarkStart w:id="20" w:name="_Toc51622108"/>
      <w:bookmarkStart w:id="21" w:name="_Toc56072723"/>
      <w:bookmarkStart w:id="22" w:name="_Toc73533032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bookmarkEnd w:id="21"/>
      <w:bookmarkEnd w:id="22"/>
      <w:r>
        <w:rPr>
          <w:rFonts w:cs="Arial"/>
          <w:b/>
        </w:rPr>
        <w:t xml:space="preserve"> </w:t>
      </w:r>
    </w:p>
    <w:p w14:paraId="6C349EE0" w14:textId="2D888454" w:rsidR="00444BD2" w:rsidRPr="00AB3F52" w:rsidRDefault="00C04DCE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73533033"/>
      <w:r>
        <w:rPr>
          <w:rFonts w:cs="Arial"/>
          <w:b/>
        </w:rPr>
        <w:t>MediaTek MT6297</w:t>
      </w:r>
      <w:bookmarkEnd w:id="23"/>
    </w:p>
    <w:p w14:paraId="39BFD569" w14:textId="35FE7ED5" w:rsidR="00444BD2" w:rsidRDefault="00444BD2" w:rsidP="00444BD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C04DCE">
        <w:rPr>
          <w:rFonts w:cs="Arial"/>
        </w:rPr>
        <w:t>MediaTek MT6297</w:t>
      </w:r>
      <w:r>
        <w:rPr>
          <w:rFonts w:cs="Arial"/>
        </w:rPr>
        <w:t xml:space="preserve">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>. The documentation below is enclosed as evidence of the successful test case run [1]:</w:t>
      </w:r>
    </w:p>
    <w:p w14:paraId="0F6AF57D" w14:textId="77777777" w:rsidR="00444BD2" w:rsidRPr="006E5F49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6E5F49">
        <w:rPr>
          <w:rFonts w:cs="Arial"/>
          <w:b/>
        </w:rPr>
        <w:t>Test case execution log file:</w:t>
      </w:r>
    </w:p>
    <w:p w14:paraId="155875CF" w14:textId="3BF71EB9" w:rsidR="00444BD2" w:rsidRPr="006E5F49" w:rsidRDefault="006B1F7E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444BD2" w:rsidRPr="006E5F49">
        <w:rPr>
          <w:rFonts w:cs="Arial"/>
        </w:rPr>
        <w:t>TC_</w:t>
      </w:r>
      <w:r w:rsidR="00914C6C">
        <w:rPr>
          <w:rFonts w:cs="Arial"/>
        </w:rPr>
        <w:t>8_30</w:t>
      </w:r>
      <w:r w:rsidR="00444BD2" w:rsidRPr="006E5F49">
        <w:rPr>
          <w:rFonts w:cs="Arial"/>
        </w:rPr>
        <w:t>_LOG.xml</w:t>
      </w:r>
    </w:p>
    <w:p w14:paraId="7DAC3EEB" w14:textId="77777777" w:rsidR="00444BD2" w:rsidRPr="006E5F49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6E5F49">
        <w:rPr>
          <w:rFonts w:cs="Arial"/>
          <w:b/>
        </w:rPr>
        <w:t>PICS/PIXIT parameter file:</w:t>
      </w:r>
    </w:p>
    <w:p w14:paraId="53F6AA77" w14:textId="1FDAD181" w:rsidR="00444BD2" w:rsidRPr="006E5F49" w:rsidRDefault="006B1F7E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>
        <w:rPr>
          <w:rFonts w:cs="Arial"/>
        </w:rPr>
        <w:t>Anritsu/</w:t>
      </w:r>
      <w:r w:rsidR="00444BD2" w:rsidRPr="006E5F49">
        <w:rPr>
          <w:rFonts w:cs="Arial"/>
        </w:rPr>
        <w:t>TC_</w:t>
      </w:r>
      <w:r w:rsidR="00914C6C">
        <w:rPr>
          <w:rFonts w:cs="Arial"/>
        </w:rPr>
        <w:t>8_30</w:t>
      </w:r>
      <w:r w:rsidR="00444BD2" w:rsidRPr="006E5F49">
        <w:rPr>
          <w:rFonts w:cs="Arial"/>
        </w:rPr>
        <w:t>_PIXIT.txt</w:t>
      </w:r>
      <w:r w:rsidR="00444BD2" w:rsidRPr="006E5F49">
        <w:rPr>
          <w:rFonts w:cs="Arial"/>
          <w:color w:val="FF0000"/>
        </w:rPr>
        <w:br/>
      </w:r>
    </w:p>
    <w:p w14:paraId="34A0E7EB" w14:textId="4A705248" w:rsidR="006B1F7E" w:rsidRPr="00AB3F52" w:rsidRDefault="006B1F7E" w:rsidP="006B1F7E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73533034"/>
      <w:r w:rsidRPr="006B1F7E">
        <w:rPr>
          <w:rFonts w:cs="Arial"/>
          <w:b/>
        </w:rPr>
        <w:lastRenderedPageBreak/>
        <w:t>MediaTek TIANJI 1000</w:t>
      </w:r>
      <w:bookmarkEnd w:id="24"/>
    </w:p>
    <w:p w14:paraId="1BEDF28C" w14:textId="571CD366" w:rsidR="006B1F7E" w:rsidRDefault="006B1F7E" w:rsidP="006B1F7E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6B1F7E">
        <w:rPr>
          <w:rFonts w:cs="Arial"/>
        </w:rPr>
        <w:t>MediaTek TIANJI 1000</w:t>
      </w:r>
      <w:r>
        <w:rPr>
          <w:rFonts w:cs="Arial"/>
        </w:rPr>
        <w:t xml:space="preserve"> UE passed this test case on</w:t>
      </w:r>
      <w:r w:rsidRPr="00AB3F52">
        <w:t xml:space="preserve"> </w:t>
      </w:r>
      <w:r w:rsidR="002924B9" w:rsidRPr="002924B9">
        <w:rPr>
          <w:rFonts w:cs="Arial"/>
        </w:rPr>
        <w:t>is Rohde &amp; Schwarz 5G Protocol Conformance Test platform</w:t>
      </w:r>
      <w:r>
        <w:rPr>
          <w:rFonts w:cs="Arial"/>
        </w:rPr>
        <w:t>. The documentation below is enclosed as evidence of the successful test case run [1]:</w:t>
      </w:r>
    </w:p>
    <w:p w14:paraId="127EA5FA" w14:textId="77777777" w:rsidR="006B1F7E" w:rsidRPr="006E5F49" w:rsidRDefault="006B1F7E" w:rsidP="006B1F7E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6E5F49">
        <w:rPr>
          <w:rFonts w:cs="Arial"/>
          <w:b/>
        </w:rPr>
        <w:t>Test case execution log file:</w:t>
      </w:r>
    </w:p>
    <w:p w14:paraId="1FB21561" w14:textId="2BF19F71" w:rsidR="006B1F7E" w:rsidRPr="006E5F49" w:rsidRDefault="006B1F7E" w:rsidP="006B1F7E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proofErr w:type="spellStart"/>
      <w:r>
        <w:rPr>
          <w:rFonts w:cs="Arial"/>
        </w:rPr>
        <w:t>RnS</w:t>
      </w:r>
      <w:proofErr w:type="spellEnd"/>
      <w:r>
        <w:rPr>
          <w:rFonts w:cs="Arial"/>
        </w:rPr>
        <w:t>/</w:t>
      </w:r>
      <w:r w:rsidR="006F571F" w:rsidRPr="006F571F">
        <w:t xml:space="preserve"> </w:t>
      </w:r>
      <w:r w:rsidR="006F571F" w:rsidRPr="006F571F">
        <w:rPr>
          <w:rFonts w:cs="Arial"/>
        </w:rPr>
        <w:t>ttcn_tli.log</w:t>
      </w:r>
    </w:p>
    <w:p w14:paraId="0DEAEE80" w14:textId="77777777" w:rsidR="006B1F7E" w:rsidRPr="006E5F49" w:rsidRDefault="006B1F7E" w:rsidP="006B1F7E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6E5F49">
        <w:rPr>
          <w:rFonts w:cs="Arial"/>
          <w:b/>
        </w:rPr>
        <w:t>PICS/PIXIT parameter file:</w:t>
      </w:r>
    </w:p>
    <w:p w14:paraId="08CC6A30" w14:textId="35A612A2" w:rsidR="006B1F7E" w:rsidRPr="006E5F49" w:rsidRDefault="006B1F7E" w:rsidP="006B1F7E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proofErr w:type="spellStart"/>
      <w:r>
        <w:rPr>
          <w:rFonts w:cs="Arial"/>
        </w:rPr>
        <w:t>RnS</w:t>
      </w:r>
      <w:proofErr w:type="spellEnd"/>
      <w:r>
        <w:rPr>
          <w:rFonts w:cs="Arial"/>
        </w:rPr>
        <w:t>/</w:t>
      </w:r>
      <w:r w:rsidR="006F571F" w:rsidRPr="006F571F">
        <w:t xml:space="preserve"> </w:t>
      </w:r>
      <w:r w:rsidR="006F571F" w:rsidRPr="006F571F">
        <w:rPr>
          <w:rFonts w:cs="Arial"/>
        </w:rPr>
        <w:t>ttcn_tli.log</w:t>
      </w:r>
      <w:r w:rsidRPr="006E5F49">
        <w:rPr>
          <w:rFonts w:cs="Arial"/>
          <w:color w:val="FF0000"/>
        </w:rPr>
        <w:br/>
      </w:r>
    </w:p>
    <w:p w14:paraId="640E722C" w14:textId="77777777" w:rsidR="00444BD2" w:rsidRPr="006E5F49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6E5F49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5" w:name="_Toc122434496"/>
      <w:bookmarkStart w:id="26" w:name="_Toc295288973"/>
      <w:bookmarkStart w:id="27" w:name="_Toc325725668"/>
      <w:bookmarkStart w:id="28" w:name="_Toc51622110"/>
      <w:bookmarkStart w:id="29" w:name="_Toc56072725"/>
      <w:bookmarkStart w:id="30" w:name="_Toc73533035"/>
      <w:r w:rsidRPr="006E5F49">
        <w:rPr>
          <w:rFonts w:cs="Arial"/>
        </w:rPr>
        <w:t>References</w:t>
      </w:r>
      <w:bookmarkEnd w:id="25"/>
      <w:bookmarkEnd w:id="26"/>
      <w:bookmarkEnd w:id="27"/>
      <w:bookmarkEnd w:id="28"/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6866C4">
        <w:tc>
          <w:tcPr>
            <w:tcW w:w="709" w:type="dxa"/>
            <w:hideMark/>
          </w:tcPr>
          <w:p w14:paraId="1CB4B19E" w14:textId="77777777" w:rsidR="00444BD2" w:rsidRPr="006E5F49" w:rsidRDefault="00444BD2" w:rsidP="006866C4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6E5F49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69D27074" w:rsidR="00444BD2" w:rsidRPr="00FB6BE9" w:rsidRDefault="00817C41" w:rsidP="006866C4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</w:rPr>
            </w:pPr>
            <w:r w:rsidRPr="00FB6BE9">
              <w:rPr>
                <w:rFonts w:ascii="Arial" w:hAnsi="Arial" w:cs="Arial"/>
              </w:rPr>
              <w:t>R5s210</w:t>
            </w:r>
            <w:r w:rsidR="00D0649C" w:rsidRPr="00FB6BE9">
              <w:rPr>
                <w:rFonts w:ascii="Arial" w:hAnsi="Arial" w:cs="Arial"/>
              </w:rPr>
              <w:t>627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02DCC" w14:textId="77777777" w:rsidR="00E953BB" w:rsidRDefault="00E953BB">
      <w:r>
        <w:separator/>
      </w:r>
    </w:p>
  </w:endnote>
  <w:endnote w:type="continuationSeparator" w:id="0">
    <w:p w14:paraId="174C7512" w14:textId="77777777" w:rsidR="00E953BB" w:rsidRDefault="00E9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3F39D" w14:textId="77777777" w:rsidR="00E953BB" w:rsidRDefault="00E953BB">
      <w:r>
        <w:separator/>
      </w:r>
    </w:p>
  </w:footnote>
  <w:footnote w:type="continuationSeparator" w:id="0">
    <w:p w14:paraId="18EBAE95" w14:textId="77777777" w:rsidR="00E953BB" w:rsidRDefault="00E95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25B09" w:rsidRDefault="00525B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25B09" w:rsidRDefault="00525B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25B09" w:rsidRDefault="00525B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25B09" w:rsidRDefault="00525B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D95DE9"/>
    <w:multiLevelType w:val="hybridMultilevel"/>
    <w:tmpl w:val="B61841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C376E"/>
    <w:multiLevelType w:val="hybridMultilevel"/>
    <w:tmpl w:val="C4A6C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46956F1"/>
    <w:multiLevelType w:val="hybridMultilevel"/>
    <w:tmpl w:val="B3C89DAA"/>
    <w:lvl w:ilvl="0" w:tplc="91B2D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F641DB"/>
    <w:multiLevelType w:val="hybridMultilevel"/>
    <w:tmpl w:val="77A69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47814"/>
    <w:multiLevelType w:val="hybridMultilevel"/>
    <w:tmpl w:val="1CA8C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317C6"/>
    <w:multiLevelType w:val="hybridMultilevel"/>
    <w:tmpl w:val="75C6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D6F26"/>
    <w:multiLevelType w:val="hybridMultilevel"/>
    <w:tmpl w:val="8ACAD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6"/>
  </w:num>
  <w:num w:numId="12">
    <w:abstractNumId w:val="3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A3"/>
    <w:rsid w:val="00014760"/>
    <w:rsid w:val="00020052"/>
    <w:rsid w:val="00022E4A"/>
    <w:rsid w:val="00026028"/>
    <w:rsid w:val="00032A25"/>
    <w:rsid w:val="0003632D"/>
    <w:rsid w:val="00036C00"/>
    <w:rsid w:val="00042C19"/>
    <w:rsid w:val="0005404F"/>
    <w:rsid w:val="00054302"/>
    <w:rsid w:val="0006347E"/>
    <w:rsid w:val="00074E3F"/>
    <w:rsid w:val="0009406A"/>
    <w:rsid w:val="0009440C"/>
    <w:rsid w:val="00094B38"/>
    <w:rsid w:val="0009733D"/>
    <w:rsid w:val="000A0E18"/>
    <w:rsid w:val="000A3D8C"/>
    <w:rsid w:val="000A6394"/>
    <w:rsid w:val="000B7FED"/>
    <w:rsid w:val="000C038A"/>
    <w:rsid w:val="000C0497"/>
    <w:rsid w:val="000C136A"/>
    <w:rsid w:val="000C34A4"/>
    <w:rsid w:val="000C6598"/>
    <w:rsid w:val="000D44B3"/>
    <w:rsid w:val="000D5BFD"/>
    <w:rsid w:val="000E201B"/>
    <w:rsid w:val="000E35F5"/>
    <w:rsid w:val="000F1C6F"/>
    <w:rsid w:val="000F306A"/>
    <w:rsid w:val="001026EC"/>
    <w:rsid w:val="00111C37"/>
    <w:rsid w:val="00130F1D"/>
    <w:rsid w:val="00134C93"/>
    <w:rsid w:val="001357DC"/>
    <w:rsid w:val="00145D43"/>
    <w:rsid w:val="00156413"/>
    <w:rsid w:val="001706A8"/>
    <w:rsid w:val="00177D91"/>
    <w:rsid w:val="00184D8E"/>
    <w:rsid w:val="00192C46"/>
    <w:rsid w:val="00192C78"/>
    <w:rsid w:val="001A08B3"/>
    <w:rsid w:val="001A09A3"/>
    <w:rsid w:val="001A433F"/>
    <w:rsid w:val="001A7B60"/>
    <w:rsid w:val="001B456B"/>
    <w:rsid w:val="001B52F0"/>
    <w:rsid w:val="001B7A65"/>
    <w:rsid w:val="001C10B5"/>
    <w:rsid w:val="001C7E3E"/>
    <w:rsid w:val="001E41F3"/>
    <w:rsid w:val="001F1A09"/>
    <w:rsid w:val="001F23BA"/>
    <w:rsid w:val="001F6FCC"/>
    <w:rsid w:val="00202D22"/>
    <w:rsid w:val="002118AB"/>
    <w:rsid w:val="0021504A"/>
    <w:rsid w:val="002160BA"/>
    <w:rsid w:val="00220B4E"/>
    <w:rsid w:val="00230793"/>
    <w:rsid w:val="00235975"/>
    <w:rsid w:val="00235F7E"/>
    <w:rsid w:val="00236ABF"/>
    <w:rsid w:val="00253FEE"/>
    <w:rsid w:val="002562AC"/>
    <w:rsid w:val="0025709B"/>
    <w:rsid w:val="0026004D"/>
    <w:rsid w:val="002640DD"/>
    <w:rsid w:val="002670A4"/>
    <w:rsid w:val="00274CB3"/>
    <w:rsid w:val="00275D12"/>
    <w:rsid w:val="00282D7B"/>
    <w:rsid w:val="002847A3"/>
    <w:rsid w:val="00284FEB"/>
    <w:rsid w:val="002860C4"/>
    <w:rsid w:val="00286A04"/>
    <w:rsid w:val="002924B9"/>
    <w:rsid w:val="002946BD"/>
    <w:rsid w:val="002A7186"/>
    <w:rsid w:val="002B2F55"/>
    <w:rsid w:val="002B5741"/>
    <w:rsid w:val="002D362B"/>
    <w:rsid w:val="002E472E"/>
    <w:rsid w:val="002F4C4F"/>
    <w:rsid w:val="002F6766"/>
    <w:rsid w:val="00305409"/>
    <w:rsid w:val="00317F09"/>
    <w:rsid w:val="00336908"/>
    <w:rsid w:val="00344BA6"/>
    <w:rsid w:val="00344D50"/>
    <w:rsid w:val="00355C21"/>
    <w:rsid w:val="003609EF"/>
    <w:rsid w:val="0036231A"/>
    <w:rsid w:val="003705CC"/>
    <w:rsid w:val="00374DD4"/>
    <w:rsid w:val="00397826"/>
    <w:rsid w:val="003A22C0"/>
    <w:rsid w:val="003A37AC"/>
    <w:rsid w:val="003A3CA7"/>
    <w:rsid w:val="003B10D3"/>
    <w:rsid w:val="003B4E22"/>
    <w:rsid w:val="003C6CFC"/>
    <w:rsid w:val="003E097E"/>
    <w:rsid w:val="003E1A36"/>
    <w:rsid w:val="003E6E1E"/>
    <w:rsid w:val="003F0371"/>
    <w:rsid w:val="003F3535"/>
    <w:rsid w:val="0040776E"/>
    <w:rsid w:val="00410371"/>
    <w:rsid w:val="00415687"/>
    <w:rsid w:val="004242F1"/>
    <w:rsid w:val="0042485C"/>
    <w:rsid w:val="0043131B"/>
    <w:rsid w:val="00440885"/>
    <w:rsid w:val="00444BD2"/>
    <w:rsid w:val="00456C7A"/>
    <w:rsid w:val="0047303C"/>
    <w:rsid w:val="004751EE"/>
    <w:rsid w:val="0047634E"/>
    <w:rsid w:val="00477785"/>
    <w:rsid w:val="00496081"/>
    <w:rsid w:val="004A56D9"/>
    <w:rsid w:val="004B0A32"/>
    <w:rsid w:val="004B75B7"/>
    <w:rsid w:val="004C2FCB"/>
    <w:rsid w:val="004C79B6"/>
    <w:rsid w:val="004D511C"/>
    <w:rsid w:val="004D5AF7"/>
    <w:rsid w:val="004D6605"/>
    <w:rsid w:val="004F54F9"/>
    <w:rsid w:val="004F6991"/>
    <w:rsid w:val="00502559"/>
    <w:rsid w:val="00512666"/>
    <w:rsid w:val="0051580D"/>
    <w:rsid w:val="00516F0C"/>
    <w:rsid w:val="005177DA"/>
    <w:rsid w:val="00525B09"/>
    <w:rsid w:val="0053335B"/>
    <w:rsid w:val="0054505A"/>
    <w:rsid w:val="00547111"/>
    <w:rsid w:val="00561CD1"/>
    <w:rsid w:val="005705B8"/>
    <w:rsid w:val="005710FE"/>
    <w:rsid w:val="005746E7"/>
    <w:rsid w:val="00587206"/>
    <w:rsid w:val="00592D74"/>
    <w:rsid w:val="00593F28"/>
    <w:rsid w:val="0059431E"/>
    <w:rsid w:val="005A1B00"/>
    <w:rsid w:val="005B5BD9"/>
    <w:rsid w:val="005B7A33"/>
    <w:rsid w:val="005C7F61"/>
    <w:rsid w:val="005D5A8F"/>
    <w:rsid w:val="005E2C44"/>
    <w:rsid w:val="005E4EC0"/>
    <w:rsid w:val="005E5CCE"/>
    <w:rsid w:val="005F4436"/>
    <w:rsid w:val="00621188"/>
    <w:rsid w:val="006257ED"/>
    <w:rsid w:val="00640579"/>
    <w:rsid w:val="00647CE1"/>
    <w:rsid w:val="00650001"/>
    <w:rsid w:val="00665C47"/>
    <w:rsid w:val="00670562"/>
    <w:rsid w:val="00674101"/>
    <w:rsid w:val="006866C4"/>
    <w:rsid w:val="00695808"/>
    <w:rsid w:val="006A5481"/>
    <w:rsid w:val="006A5B90"/>
    <w:rsid w:val="006B0FCF"/>
    <w:rsid w:val="006B1F7E"/>
    <w:rsid w:val="006B21EF"/>
    <w:rsid w:val="006B3C17"/>
    <w:rsid w:val="006B46FB"/>
    <w:rsid w:val="006B4817"/>
    <w:rsid w:val="006D1D69"/>
    <w:rsid w:val="006D46BC"/>
    <w:rsid w:val="006E21FB"/>
    <w:rsid w:val="006E5F49"/>
    <w:rsid w:val="006E6C23"/>
    <w:rsid w:val="006F571F"/>
    <w:rsid w:val="007032C7"/>
    <w:rsid w:val="007107DB"/>
    <w:rsid w:val="007159B6"/>
    <w:rsid w:val="007255FD"/>
    <w:rsid w:val="00725A91"/>
    <w:rsid w:val="00740733"/>
    <w:rsid w:val="00746CCD"/>
    <w:rsid w:val="00760916"/>
    <w:rsid w:val="007617D9"/>
    <w:rsid w:val="00777DBB"/>
    <w:rsid w:val="007824F5"/>
    <w:rsid w:val="0078395D"/>
    <w:rsid w:val="00792342"/>
    <w:rsid w:val="007977A8"/>
    <w:rsid w:val="007A46D4"/>
    <w:rsid w:val="007B512A"/>
    <w:rsid w:val="007B6F59"/>
    <w:rsid w:val="007C0522"/>
    <w:rsid w:val="007C2097"/>
    <w:rsid w:val="007D6A07"/>
    <w:rsid w:val="007F1C67"/>
    <w:rsid w:val="007F3707"/>
    <w:rsid w:val="007F7259"/>
    <w:rsid w:val="007F7EED"/>
    <w:rsid w:val="008040A8"/>
    <w:rsid w:val="00806399"/>
    <w:rsid w:val="00817C41"/>
    <w:rsid w:val="00822812"/>
    <w:rsid w:val="0082519F"/>
    <w:rsid w:val="008279FA"/>
    <w:rsid w:val="00831FF4"/>
    <w:rsid w:val="00841DA2"/>
    <w:rsid w:val="00842BC6"/>
    <w:rsid w:val="00851EF6"/>
    <w:rsid w:val="008535B7"/>
    <w:rsid w:val="00860ECB"/>
    <w:rsid w:val="008626E7"/>
    <w:rsid w:val="00870EE7"/>
    <w:rsid w:val="00881555"/>
    <w:rsid w:val="00884360"/>
    <w:rsid w:val="008863B9"/>
    <w:rsid w:val="00895527"/>
    <w:rsid w:val="008A45A6"/>
    <w:rsid w:val="008B7086"/>
    <w:rsid w:val="008B7D1E"/>
    <w:rsid w:val="008D3192"/>
    <w:rsid w:val="008D798F"/>
    <w:rsid w:val="008E2860"/>
    <w:rsid w:val="008E7320"/>
    <w:rsid w:val="008F3789"/>
    <w:rsid w:val="008F686C"/>
    <w:rsid w:val="009008B1"/>
    <w:rsid w:val="009044E7"/>
    <w:rsid w:val="009148DE"/>
    <w:rsid w:val="00914C6C"/>
    <w:rsid w:val="0092797B"/>
    <w:rsid w:val="00932798"/>
    <w:rsid w:val="00937A5E"/>
    <w:rsid w:val="00941E30"/>
    <w:rsid w:val="0094429B"/>
    <w:rsid w:val="00950CEA"/>
    <w:rsid w:val="009524A8"/>
    <w:rsid w:val="00964B58"/>
    <w:rsid w:val="00974224"/>
    <w:rsid w:val="009777D9"/>
    <w:rsid w:val="009862F1"/>
    <w:rsid w:val="00991B88"/>
    <w:rsid w:val="009A5753"/>
    <w:rsid w:val="009A579D"/>
    <w:rsid w:val="009B0C3B"/>
    <w:rsid w:val="009B72F2"/>
    <w:rsid w:val="009C3ADF"/>
    <w:rsid w:val="009D086C"/>
    <w:rsid w:val="009E173C"/>
    <w:rsid w:val="009E3297"/>
    <w:rsid w:val="009E3609"/>
    <w:rsid w:val="009F734F"/>
    <w:rsid w:val="00A007D4"/>
    <w:rsid w:val="00A1055C"/>
    <w:rsid w:val="00A15C2C"/>
    <w:rsid w:val="00A246B6"/>
    <w:rsid w:val="00A27E1B"/>
    <w:rsid w:val="00A32F63"/>
    <w:rsid w:val="00A47E70"/>
    <w:rsid w:val="00A50CF0"/>
    <w:rsid w:val="00A53F07"/>
    <w:rsid w:val="00A747F9"/>
    <w:rsid w:val="00A74BBB"/>
    <w:rsid w:val="00A7671C"/>
    <w:rsid w:val="00A80A8A"/>
    <w:rsid w:val="00A90F82"/>
    <w:rsid w:val="00A96E20"/>
    <w:rsid w:val="00A974E5"/>
    <w:rsid w:val="00AA2CBC"/>
    <w:rsid w:val="00AB78AD"/>
    <w:rsid w:val="00AC5820"/>
    <w:rsid w:val="00AD1CD8"/>
    <w:rsid w:val="00AF2D26"/>
    <w:rsid w:val="00AF38CD"/>
    <w:rsid w:val="00AF74EC"/>
    <w:rsid w:val="00B07B23"/>
    <w:rsid w:val="00B14A77"/>
    <w:rsid w:val="00B15AC8"/>
    <w:rsid w:val="00B258BB"/>
    <w:rsid w:val="00B67B97"/>
    <w:rsid w:val="00B81764"/>
    <w:rsid w:val="00B81B78"/>
    <w:rsid w:val="00B94AC1"/>
    <w:rsid w:val="00B968C8"/>
    <w:rsid w:val="00B970BA"/>
    <w:rsid w:val="00BA32E8"/>
    <w:rsid w:val="00BA3EC5"/>
    <w:rsid w:val="00BA51D9"/>
    <w:rsid w:val="00BB0492"/>
    <w:rsid w:val="00BB490D"/>
    <w:rsid w:val="00BB5DFC"/>
    <w:rsid w:val="00BB6F9B"/>
    <w:rsid w:val="00BC4A71"/>
    <w:rsid w:val="00BD279D"/>
    <w:rsid w:val="00BD4E2F"/>
    <w:rsid w:val="00BD6BB8"/>
    <w:rsid w:val="00C04DCE"/>
    <w:rsid w:val="00C068AF"/>
    <w:rsid w:val="00C16142"/>
    <w:rsid w:val="00C20317"/>
    <w:rsid w:val="00C27422"/>
    <w:rsid w:val="00C350C5"/>
    <w:rsid w:val="00C36A60"/>
    <w:rsid w:val="00C462F9"/>
    <w:rsid w:val="00C46B54"/>
    <w:rsid w:val="00C51866"/>
    <w:rsid w:val="00C56EBE"/>
    <w:rsid w:val="00C66BA2"/>
    <w:rsid w:val="00C67BE9"/>
    <w:rsid w:val="00C75785"/>
    <w:rsid w:val="00C81F55"/>
    <w:rsid w:val="00C95985"/>
    <w:rsid w:val="00CA279A"/>
    <w:rsid w:val="00CB6EB9"/>
    <w:rsid w:val="00CC4B75"/>
    <w:rsid w:val="00CC5026"/>
    <w:rsid w:val="00CC68D0"/>
    <w:rsid w:val="00CE547C"/>
    <w:rsid w:val="00CF18A2"/>
    <w:rsid w:val="00CF1BF5"/>
    <w:rsid w:val="00CF7FCA"/>
    <w:rsid w:val="00D00FEE"/>
    <w:rsid w:val="00D02C44"/>
    <w:rsid w:val="00D03794"/>
    <w:rsid w:val="00D03F9A"/>
    <w:rsid w:val="00D0649C"/>
    <w:rsid w:val="00D06D51"/>
    <w:rsid w:val="00D2466A"/>
    <w:rsid w:val="00D24991"/>
    <w:rsid w:val="00D26D4F"/>
    <w:rsid w:val="00D36668"/>
    <w:rsid w:val="00D45873"/>
    <w:rsid w:val="00D50255"/>
    <w:rsid w:val="00D5283E"/>
    <w:rsid w:val="00D55B66"/>
    <w:rsid w:val="00D57640"/>
    <w:rsid w:val="00D635F4"/>
    <w:rsid w:val="00D652BA"/>
    <w:rsid w:val="00D66520"/>
    <w:rsid w:val="00D71482"/>
    <w:rsid w:val="00D72260"/>
    <w:rsid w:val="00D72BEA"/>
    <w:rsid w:val="00D826F3"/>
    <w:rsid w:val="00D96A7C"/>
    <w:rsid w:val="00D96B61"/>
    <w:rsid w:val="00DA4EDE"/>
    <w:rsid w:val="00DA5F2B"/>
    <w:rsid w:val="00DB3E5A"/>
    <w:rsid w:val="00DE34CF"/>
    <w:rsid w:val="00DE716D"/>
    <w:rsid w:val="00DE7626"/>
    <w:rsid w:val="00DF0263"/>
    <w:rsid w:val="00DF72C2"/>
    <w:rsid w:val="00E02C7E"/>
    <w:rsid w:val="00E057DF"/>
    <w:rsid w:val="00E13F3D"/>
    <w:rsid w:val="00E21900"/>
    <w:rsid w:val="00E252E0"/>
    <w:rsid w:val="00E259B2"/>
    <w:rsid w:val="00E34898"/>
    <w:rsid w:val="00E35A66"/>
    <w:rsid w:val="00E37342"/>
    <w:rsid w:val="00E47D64"/>
    <w:rsid w:val="00E53095"/>
    <w:rsid w:val="00E57BE7"/>
    <w:rsid w:val="00E63B15"/>
    <w:rsid w:val="00E70032"/>
    <w:rsid w:val="00E8004F"/>
    <w:rsid w:val="00E8160D"/>
    <w:rsid w:val="00E953BB"/>
    <w:rsid w:val="00E97965"/>
    <w:rsid w:val="00EA388B"/>
    <w:rsid w:val="00EA45BE"/>
    <w:rsid w:val="00EA77D6"/>
    <w:rsid w:val="00EB09B7"/>
    <w:rsid w:val="00EB295A"/>
    <w:rsid w:val="00EC201F"/>
    <w:rsid w:val="00ED3A62"/>
    <w:rsid w:val="00ED53FF"/>
    <w:rsid w:val="00ED714C"/>
    <w:rsid w:val="00EE6AFA"/>
    <w:rsid w:val="00EE7D7C"/>
    <w:rsid w:val="00F01811"/>
    <w:rsid w:val="00F12FE7"/>
    <w:rsid w:val="00F25D98"/>
    <w:rsid w:val="00F300FB"/>
    <w:rsid w:val="00F330BB"/>
    <w:rsid w:val="00F33E38"/>
    <w:rsid w:val="00F406F0"/>
    <w:rsid w:val="00F47884"/>
    <w:rsid w:val="00F57D52"/>
    <w:rsid w:val="00F65BFE"/>
    <w:rsid w:val="00F6605E"/>
    <w:rsid w:val="00F67C23"/>
    <w:rsid w:val="00F71591"/>
    <w:rsid w:val="00F93CEA"/>
    <w:rsid w:val="00F95F76"/>
    <w:rsid w:val="00FB1E51"/>
    <w:rsid w:val="00FB3094"/>
    <w:rsid w:val="00FB5E70"/>
    <w:rsid w:val="00FB6386"/>
    <w:rsid w:val="00FB6BE9"/>
    <w:rsid w:val="00FC79FD"/>
    <w:rsid w:val="00FD08D3"/>
    <w:rsid w:val="00FD3107"/>
    <w:rsid w:val="00FD72B6"/>
    <w:rsid w:val="00FF040D"/>
    <w:rsid w:val="00FF306D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35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5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0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hans.rohnert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2021-06-02T12:37:00Z</dcterms:created>
  <dcterms:modified xsi:type="dcterms:W3CDTF">2021-06-02T12:46:00Z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