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R5s210607</w:t>
      </w:r>
      <w:r>
        <w:rPr>
          <w:b/>
          <w:i/>
          <w:noProof/>
          <w:sz w:val="28"/>
        </w:rPr>
        <w:fldChar w:fldCharType="end"/>
      </w:r>
    </w:p>
    <w:p w:rsidR="00D021AB" w:rsidRDefault="00D021AB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42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21AB" w:rsidRPr="00410371" w:rsidRDefault="00D021AB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21AB" w:rsidRPr="00410371" w:rsidRDefault="00D021AB" w:rsidP="007C27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21AB" w:rsidRPr="00410371" w:rsidRDefault="00D021AB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21AB" w:rsidRPr="00410371" w:rsidRDefault="00D021AB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:rsidTr="007C2796">
        <w:tc>
          <w:tcPr>
            <w:tcW w:w="9641" w:type="dxa"/>
            <w:gridSpan w:val="9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:rsidTr="007C2796">
        <w:tc>
          <w:tcPr>
            <w:tcW w:w="2835" w:type="dxa"/>
          </w:tcPr>
          <w:p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:rsidTr="007C2796">
        <w:tc>
          <w:tcPr>
            <w:tcW w:w="9640" w:type="dxa"/>
            <w:gridSpan w:val="11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11.3.4</w: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2021-05-26</w:t>
            </w:r>
            <w:r>
              <w:rPr>
                <w:noProof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:rsidTr="007C2796">
        <w:tc>
          <w:tcPr>
            <w:tcW w:w="1843" w:type="dxa"/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  <w:p w:rsidR="00D021AB" w:rsidRPr="00E44E2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1AB" w:rsidRPr="006316B2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 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:rsidTr="007C2796">
        <w:tc>
          <w:tcPr>
            <w:tcW w:w="2694" w:type="dxa"/>
            <w:gridSpan w:val="2"/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11.3.4.NR5GC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29276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021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021AB" w:rsidRPr="002B2700">
        <w:rPr>
          <w:rFonts w:ascii="Arial" w:hAnsi="Arial" w:cs="Arial"/>
          <w:iCs/>
        </w:rPr>
        <w:t>Table of Contents</w:t>
      </w:r>
      <w:r w:rsidR="00D021AB">
        <w:tab/>
      </w:r>
      <w:r w:rsidR="00D021AB">
        <w:fldChar w:fldCharType="begin"/>
      </w:r>
      <w:r w:rsidR="00D021AB">
        <w:instrText xml:space="preserve"> PAGEREF _Toc72927693 \h </w:instrText>
      </w:r>
      <w:r w:rsidR="00D021AB">
        <w:fldChar w:fldCharType="separate"/>
      </w:r>
      <w:r w:rsidR="00D021AB">
        <w:t>2</w:t>
      </w:r>
      <w:r w:rsidR="00D021AB">
        <w:fldChar w:fldCharType="end"/>
      </w:r>
    </w:p>
    <w:p w:rsidR="00D021AB" w:rsidRDefault="00D021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70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7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_Toc72927694 \h </w:instrText>
      </w:r>
      <w:r>
        <w:fldChar w:fldCharType="separate"/>
      </w:r>
      <w:r>
        <w:t>2</w:t>
      </w:r>
      <w:r>
        <w:fldChar w:fldCharType="end"/>
      </w:r>
    </w:p>
    <w:p w:rsidR="00D021AB" w:rsidRDefault="00D021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70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700">
        <w:rPr>
          <w:rFonts w:cs="Arial"/>
          <w:b/>
          <w:color w:val="000000"/>
          <w:lang w:eastAsia="en-GB"/>
        </w:rPr>
        <w:t>Correction to function TC_11_3_4_NR5GC</w:t>
      </w:r>
      <w:r>
        <w:tab/>
      </w:r>
      <w:r>
        <w:fldChar w:fldCharType="begin"/>
      </w:r>
      <w:r>
        <w:instrText xml:space="preserve"> PAGEREF _Toc72927695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2927694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292769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AD1AFB" w:rsidRPr="00AD1AFB">
        <w:rPr>
          <w:rFonts w:cs="Arial"/>
          <w:b/>
          <w:color w:val="000000"/>
          <w:lang w:eastAsia="en-GB"/>
        </w:rPr>
        <w:t>TC_11_3_4_NR5GC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AD1AFB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D1AFB">
              <w:rPr>
                <w:noProof/>
              </w:rPr>
              <w:t>TC_11_3_4_NR5GC</w:t>
            </w:r>
          </w:p>
        </w:tc>
      </w:tr>
      <w:tr w:rsidR="000653B4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FB" w:rsidRDefault="00AD1AFB" w:rsidP="00AD1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:rsidR="00AD1AFB" w:rsidRDefault="00AD1AFB" w:rsidP="00AD1AFB">
            <w:pPr>
              <w:pStyle w:val="CRCoverPage"/>
              <w:spacing w:after="0"/>
              <w:rPr>
                <w:noProof/>
              </w:rPr>
            </w:pPr>
          </w:p>
          <w:p w:rsidR="000653B4" w:rsidRPr="002F2D52" w:rsidRDefault="00AD1AFB" w:rsidP="00AD1AF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Pr="006316B2" w:rsidRDefault="00AD1AFB" w:rsidP="00D36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F33A22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F33A22">
              <w:rPr>
                <w:rFonts w:ascii="Arial" w:hAnsi="Arial" w:cs="Arial"/>
                <w:lang w:eastAsia="en-GB"/>
              </w:rPr>
              <w:t>NR5GC</w:t>
            </w:r>
            <w:r w:rsidR="00AD1AFB">
              <w:rPr>
                <w:rFonts w:ascii="Arial" w:hAnsi="Arial" w:cs="Arial"/>
                <w:lang w:eastAsia="en-GB"/>
              </w:rPr>
              <w:t>_Testsuite</w:t>
            </w:r>
            <w:r w:rsidRPr="00F33A2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95" w:rsidRPr="00B04335" w:rsidRDefault="00AD1AFB" w:rsidP="009140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3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//   UAC / Access Identity 0 / Registration procedure for mobility and periodic registration update 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BarringPerPLMN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timer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300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A6" w:rsidRPr="00CD057D" w:rsidRDefault="00AD1AFB" w:rsidP="00FD3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    //   UAC / Access Identity 0 / Registration procedure for mobility and periodic registration update 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BarringPerPLMN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timer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</w:t>
            </w:r>
            <w:r w:rsidRPr="00AD1AF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r w:rsidRPr="00AD1A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shd w:val="clear" w:color="auto" w:fill="FFFFFF"/>
              </w:rPr>
              <w:t>450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F61" w:rsidRDefault="00DE1F61">
      <w:r>
        <w:separator/>
      </w:r>
    </w:p>
  </w:endnote>
  <w:endnote w:type="continuationSeparator" w:id="0">
    <w:p w:rsidR="00DE1F61" w:rsidRDefault="00DE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F61" w:rsidRDefault="00DE1F61">
      <w:r>
        <w:separator/>
      </w:r>
    </w:p>
  </w:footnote>
  <w:footnote w:type="continuationSeparator" w:id="0">
    <w:p w:rsidR="00DE1F61" w:rsidRDefault="00DE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4D5A8"/>
  <w15:docId w15:val="{76AF6869-6C51-4CAB-B9FE-26F586B7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purpos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jazz.rsint.net/ccm/users/purpos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6B2D-BE3D-4949-938F-A63649C6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2021-05-26T12:21:00Z</dcterms:created>
  <dcterms:modified xsi:type="dcterms:W3CDTF">2021-05-26T12:21:00Z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