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0662" w:rsidRDefault="002E0662" w:rsidP="002E06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R5s210598</w:t>
        </w:r>
      </w:fldSimple>
    </w:p>
    <w:p w:rsidR="002E0662" w:rsidRDefault="002E0662" w:rsidP="002E066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E0662" w:rsidTr="00F925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662" w:rsidRDefault="002E0662" w:rsidP="00F925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E0662" w:rsidTr="00F925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E0662" w:rsidRDefault="002E0662" w:rsidP="00F925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E0662" w:rsidTr="00F925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E0662" w:rsidRDefault="002E0662" w:rsidP="00F92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0662" w:rsidTr="00F925A4">
        <w:tc>
          <w:tcPr>
            <w:tcW w:w="142" w:type="dxa"/>
            <w:tcBorders>
              <w:left w:val="single" w:sz="4" w:space="0" w:color="auto"/>
            </w:tcBorders>
          </w:tcPr>
          <w:p w:rsidR="002E0662" w:rsidRDefault="002E0662" w:rsidP="00F925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E0662" w:rsidRPr="00410371" w:rsidRDefault="002E0662" w:rsidP="00F925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2E0662" w:rsidRDefault="002E0662" w:rsidP="00F925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E0662" w:rsidRPr="00410371" w:rsidRDefault="002E0662" w:rsidP="00F925A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1742</w:t>
              </w:r>
            </w:fldSimple>
          </w:p>
        </w:tc>
        <w:tc>
          <w:tcPr>
            <w:tcW w:w="709" w:type="dxa"/>
          </w:tcPr>
          <w:p w:rsidR="002E0662" w:rsidRDefault="002E0662" w:rsidP="00F925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E0662" w:rsidRPr="00410371" w:rsidRDefault="002E0662" w:rsidP="00F925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E0662" w:rsidRDefault="002E0662" w:rsidP="00F925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E0662" w:rsidRPr="00410371" w:rsidRDefault="002E0662" w:rsidP="00F925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E0662" w:rsidRDefault="002E0662" w:rsidP="00F925A4">
            <w:pPr>
              <w:pStyle w:val="CRCoverPage"/>
              <w:spacing w:after="0"/>
              <w:rPr>
                <w:noProof/>
              </w:rPr>
            </w:pPr>
          </w:p>
        </w:tc>
      </w:tr>
      <w:tr w:rsidR="002E0662" w:rsidTr="00F925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E0662" w:rsidRDefault="002E0662" w:rsidP="00F925A4">
            <w:pPr>
              <w:pStyle w:val="CRCoverPage"/>
              <w:spacing w:after="0"/>
              <w:rPr>
                <w:noProof/>
              </w:rPr>
            </w:pPr>
          </w:p>
        </w:tc>
      </w:tr>
      <w:tr w:rsidR="002E0662" w:rsidTr="00F925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E0662" w:rsidRPr="00F25D98" w:rsidRDefault="002E0662" w:rsidP="00F925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E0662" w:rsidTr="00F925A4">
        <w:tc>
          <w:tcPr>
            <w:tcW w:w="9641" w:type="dxa"/>
            <w:gridSpan w:val="9"/>
          </w:tcPr>
          <w:p w:rsidR="002E0662" w:rsidRDefault="002E0662" w:rsidP="00F92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E0662" w:rsidRDefault="002E0662" w:rsidP="002E06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E0662" w:rsidTr="00F925A4">
        <w:tc>
          <w:tcPr>
            <w:tcW w:w="2835" w:type="dxa"/>
          </w:tcPr>
          <w:p w:rsidR="002E0662" w:rsidRDefault="002E0662" w:rsidP="00F925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E0662" w:rsidRDefault="002E0662" w:rsidP="00F925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E0662" w:rsidRDefault="002E0662" w:rsidP="00F92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0662" w:rsidRDefault="002E0662" w:rsidP="00F925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E0662" w:rsidRDefault="002E0662" w:rsidP="00F92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E0662" w:rsidRDefault="002E0662" w:rsidP="00F925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E0662" w:rsidRDefault="002E0662" w:rsidP="00F92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E0662" w:rsidRDefault="002E0662" w:rsidP="00F925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E0662" w:rsidRDefault="002E0662" w:rsidP="00F925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E0662" w:rsidRDefault="002E0662" w:rsidP="002E0662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E0662" w:rsidTr="002E0662">
        <w:tc>
          <w:tcPr>
            <w:tcW w:w="9640" w:type="dxa"/>
            <w:gridSpan w:val="11"/>
          </w:tcPr>
          <w:p w:rsidR="002E0662" w:rsidRDefault="002E0662" w:rsidP="00F92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0662" w:rsidTr="002E06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E0662" w:rsidRDefault="002E0662" w:rsidP="00F925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0662" w:rsidRDefault="002E0662" w:rsidP="00F925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the function </w:t>
            </w:r>
            <w:proofErr w:type="spellStart"/>
            <w:r>
              <w:t>f_GetTestcaseAttrib_EarlyContentionResolution</w:t>
            </w:r>
            <w:proofErr w:type="spellEnd"/>
            <w:r>
              <w:fldChar w:fldCharType="end"/>
            </w:r>
          </w:p>
        </w:tc>
      </w:tr>
      <w:tr w:rsidR="002E0662" w:rsidTr="002E0662">
        <w:tc>
          <w:tcPr>
            <w:tcW w:w="1843" w:type="dxa"/>
            <w:tcBorders>
              <w:left w:val="single" w:sz="4" w:space="0" w:color="auto"/>
            </w:tcBorders>
          </w:tcPr>
          <w:p w:rsidR="002E0662" w:rsidRDefault="002E0662" w:rsidP="00F925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E0662" w:rsidRDefault="002E0662" w:rsidP="00F92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0662" w:rsidTr="002E0662">
        <w:tc>
          <w:tcPr>
            <w:tcW w:w="1843" w:type="dxa"/>
            <w:tcBorders>
              <w:left w:val="single" w:sz="4" w:space="0" w:color="auto"/>
            </w:tcBorders>
          </w:tcPr>
          <w:p w:rsidR="002E0662" w:rsidRDefault="002E0662" w:rsidP="00F925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E0662" w:rsidRDefault="002E0662" w:rsidP="00F925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E0662" w:rsidTr="002E0662">
        <w:tc>
          <w:tcPr>
            <w:tcW w:w="1843" w:type="dxa"/>
            <w:tcBorders>
              <w:left w:val="single" w:sz="4" w:space="0" w:color="auto"/>
            </w:tcBorders>
          </w:tcPr>
          <w:p w:rsidR="002E0662" w:rsidRDefault="002E0662" w:rsidP="00F925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E0662" w:rsidRDefault="00997429" w:rsidP="00F925A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bookmarkStart w:id="1" w:name="_GoBack"/>
            <w:bookmarkEnd w:id="1"/>
            <w:r w:rsidR="002E0662">
              <w:fldChar w:fldCharType="begin"/>
            </w:r>
            <w:r w:rsidR="002E0662">
              <w:instrText xml:space="preserve"> DOCPROPERTY  SourceIfTsg  \* MERGEFORMAT </w:instrText>
            </w:r>
            <w:r w:rsidR="002E0662">
              <w:fldChar w:fldCharType="end"/>
            </w:r>
          </w:p>
        </w:tc>
      </w:tr>
      <w:tr w:rsidR="002E0662" w:rsidTr="002E0662">
        <w:tc>
          <w:tcPr>
            <w:tcW w:w="1843" w:type="dxa"/>
            <w:tcBorders>
              <w:left w:val="single" w:sz="4" w:space="0" w:color="auto"/>
            </w:tcBorders>
          </w:tcPr>
          <w:p w:rsidR="002E0662" w:rsidRDefault="002E0662" w:rsidP="00F925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E0662" w:rsidRDefault="002E0662" w:rsidP="00F92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0662" w:rsidTr="002E0662">
        <w:tc>
          <w:tcPr>
            <w:tcW w:w="1843" w:type="dxa"/>
            <w:tcBorders>
              <w:left w:val="single" w:sz="4" w:space="0" w:color="auto"/>
            </w:tcBorders>
          </w:tcPr>
          <w:p w:rsidR="002E0662" w:rsidRDefault="002E0662" w:rsidP="00F925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E0662" w:rsidRDefault="002E0662" w:rsidP="00F925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2E0662" w:rsidRDefault="002E0662" w:rsidP="00F925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E0662" w:rsidRDefault="002E0662" w:rsidP="00F925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E0662" w:rsidRDefault="002E0662" w:rsidP="00F925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2021-05-20</w:t>
              </w:r>
            </w:fldSimple>
          </w:p>
        </w:tc>
      </w:tr>
      <w:tr w:rsidR="002E0662" w:rsidTr="002E0662">
        <w:tc>
          <w:tcPr>
            <w:tcW w:w="1843" w:type="dxa"/>
            <w:tcBorders>
              <w:left w:val="single" w:sz="4" w:space="0" w:color="auto"/>
            </w:tcBorders>
          </w:tcPr>
          <w:p w:rsidR="002E0662" w:rsidRDefault="002E0662" w:rsidP="00F925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E0662" w:rsidRDefault="002E0662" w:rsidP="00F92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E0662" w:rsidRDefault="002E0662" w:rsidP="00F92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E0662" w:rsidRDefault="002E0662" w:rsidP="00F92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E0662" w:rsidRDefault="002E0662" w:rsidP="00F92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0662" w:rsidTr="002E06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E0662" w:rsidRDefault="002E0662" w:rsidP="00F925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E0662" w:rsidRDefault="002E0662" w:rsidP="00F925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E0662" w:rsidRDefault="002E0662" w:rsidP="00F925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E0662" w:rsidRDefault="002E0662" w:rsidP="00F925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E0662" w:rsidRDefault="002E0662" w:rsidP="00F925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2E0662" w:rsidTr="002E06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E0662" w:rsidRDefault="002E0662" w:rsidP="00F925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E0662" w:rsidRDefault="002E0662" w:rsidP="00F925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E0662" w:rsidRDefault="002E0662" w:rsidP="00F925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E0662" w:rsidRPr="007C2097" w:rsidRDefault="002E0662" w:rsidP="00F925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E0662" w:rsidTr="002E0662">
        <w:tc>
          <w:tcPr>
            <w:tcW w:w="1843" w:type="dxa"/>
          </w:tcPr>
          <w:p w:rsidR="002E0662" w:rsidRDefault="002E0662" w:rsidP="00F925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E0662" w:rsidRDefault="002E0662" w:rsidP="00F92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0662" w:rsidTr="002E06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E0662" w:rsidRDefault="002E0662" w:rsidP="002E06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0662" w:rsidRDefault="002E0662" w:rsidP="002E06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as the test case 8.1.3.1.23 is not included as part of the function </w:t>
            </w:r>
            <w:r w:rsidRPr="002B25A5">
              <w:rPr>
                <w:noProof/>
              </w:rPr>
              <w:t>f_GetTestcaseAttrib_EarlyContentionResolution</w:t>
            </w:r>
            <w:r>
              <w:rPr>
                <w:noProof/>
              </w:rPr>
              <w:t xml:space="preserve"> .</w:t>
            </w:r>
          </w:p>
          <w:p w:rsidR="002E0662" w:rsidRDefault="002E0662" w:rsidP="002E06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During cell creation , NR cell1 is configured with </w:t>
            </w:r>
            <w:r w:rsidRPr="002B25A5">
              <w:rPr>
                <w:noProof/>
              </w:rPr>
              <w:t>EncodedRrcSetup</w:t>
            </w:r>
            <w:r>
              <w:rPr>
                <w:noProof/>
              </w:rPr>
              <w:t xml:space="preserve"> in place of RachProcedureConfig-&gt;RachProcedureList-&gt;ContentionResolution-&gt;Msg4_Based-&gt;RrcPdu . </w:t>
            </w:r>
          </w:p>
          <w:p w:rsidR="002E0662" w:rsidRPr="002F2D52" w:rsidRDefault="002E0662" w:rsidP="002E0662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  <w:r w:rsidRPr="002B25A5">
              <w:rPr>
                <w:noProof/>
              </w:rPr>
              <w:t xml:space="preserve">But during the testbody ,as part of the function f_NR_RRC_InactiveDef , </w:t>
            </w:r>
            <w:r>
              <w:rPr>
                <w:noProof/>
              </w:rPr>
              <w:t>the above mentioned configuration node</w:t>
            </w:r>
            <w:r w:rsidRPr="002B25A5">
              <w:rPr>
                <w:noProof/>
              </w:rPr>
              <w:t xml:space="preserve"> is getting replaced With None .</w:t>
            </w:r>
            <w:r w:rsidRPr="00BD7B9C">
              <w:rPr>
                <w:noProof/>
              </w:rPr>
              <w:t xml:space="preserve"> Because of which during the postamble on the reception of rrc setup request , there is no setup peer message</w:t>
            </w:r>
            <w:r>
              <w:rPr>
                <w:noProof/>
              </w:rPr>
              <w:t xml:space="preserve"> sent</w:t>
            </w:r>
            <w:r w:rsidRPr="00BD7B9C">
              <w:rPr>
                <w:noProof/>
              </w:rPr>
              <w:t xml:space="preserve"> in response</w:t>
            </w:r>
            <w:r>
              <w:rPr>
                <w:noProof/>
              </w:rPr>
              <w:t xml:space="preserve"> to rrc setup request</w:t>
            </w:r>
          </w:p>
        </w:tc>
      </w:tr>
      <w:tr w:rsidR="002E0662" w:rsidTr="002E06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0662" w:rsidRDefault="002E0662" w:rsidP="002E06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E0662" w:rsidRPr="002A201C" w:rsidRDefault="002E0662" w:rsidP="002E0662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2E0662" w:rsidTr="002E06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0662" w:rsidRDefault="002E0662" w:rsidP="002E06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E0662" w:rsidRPr="006316B2" w:rsidRDefault="002E0662" w:rsidP="002E06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Adding the test case 8.1.3.1.23 as part of </w:t>
            </w:r>
            <w:r w:rsidRPr="00C85213">
              <w:rPr>
                <w:noProof/>
              </w:rPr>
              <w:t>f_GetTestcaseAttrib_EarlyContentionResolution</w:t>
            </w:r>
            <w:r>
              <w:rPr>
                <w:noProof/>
              </w:rPr>
              <w:t xml:space="preserve"> list so that peer setup message will be sent to UE</w:t>
            </w:r>
          </w:p>
        </w:tc>
      </w:tr>
      <w:tr w:rsidR="002E0662" w:rsidTr="002E06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0662" w:rsidRDefault="002E0662" w:rsidP="002E06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E0662" w:rsidRPr="00CF39F2" w:rsidRDefault="002E0662" w:rsidP="002E066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E0662" w:rsidTr="002E06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E0662" w:rsidRDefault="002E0662" w:rsidP="002E06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0662" w:rsidRPr="00CF39F2" w:rsidRDefault="002E0662" w:rsidP="002E066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Conformant UE may fail the test case</w:t>
            </w:r>
          </w:p>
        </w:tc>
      </w:tr>
      <w:tr w:rsidR="002E0662" w:rsidTr="002E0662">
        <w:tc>
          <w:tcPr>
            <w:tcW w:w="2694" w:type="dxa"/>
            <w:gridSpan w:val="2"/>
          </w:tcPr>
          <w:p w:rsidR="002E0662" w:rsidRDefault="002E0662" w:rsidP="002E06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E0662" w:rsidRDefault="002E0662" w:rsidP="002E06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0662" w:rsidTr="002E06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E0662" w:rsidRDefault="002E0662" w:rsidP="002E06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0662" w:rsidRDefault="002E0662" w:rsidP="002E0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8.1.3.1.23.NR5GC</w:t>
            </w:r>
          </w:p>
        </w:tc>
      </w:tr>
      <w:tr w:rsidR="002E0662" w:rsidTr="002E06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0662" w:rsidRDefault="002E0662" w:rsidP="002E06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E0662" w:rsidRDefault="002E0662" w:rsidP="002E06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0662" w:rsidTr="002E06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0662" w:rsidRDefault="002E0662" w:rsidP="002E06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662" w:rsidRDefault="002E0662" w:rsidP="002E0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E0662" w:rsidRDefault="002E0662" w:rsidP="002E0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E0662" w:rsidRDefault="002E0662" w:rsidP="002E06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E0662" w:rsidRDefault="002E0662" w:rsidP="002E06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0662" w:rsidTr="002E06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0662" w:rsidRDefault="002E0662" w:rsidP="002E06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E0662" w:rsidRDefault="002E0662" w:rsidP="002E0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0662" w:rsidRDefault="002E0662" w:rsidP="002E0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E0662" w:rsidRDefault="002E0662" w:rsidP="002E06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E0662" w:rsidRDefault="002E0662" w:rsidP="002E06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0662" w:rsidTr="002E06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0662" w:rsidRDefault="002E0662" w:rsidP="002E06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E0662" w:rsidRDefault="002E0662" w:rsidP="002E0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0662" w:rsidRDefault="002E0662" w:rsidP="002E0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E0662" w:rsidRDefault="002E0662" w:rsidP="002E06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E0662" w:rsidRDefault="002E0662" w:rsidP="002E06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0662" w:rsidTr="002E06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0662" w:rsidRDefault="002E0662" w:rsidP="002E06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E0662" w:rsidRDefault="002E0662" w:rsidP="002E0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0662" w:rsidRDefault="002E0662" w:rsidP="002E0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E0662" w:rsidRDefault="002E0662" w:rsidP="002E06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E0662" w:rsidRDefault="002E0662" w:rsidP="002E06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0662" w:rsidTr="002E06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0662" w:rsidRDefault="002E0662" w:rsidP="002E06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E0662" w:rsidRDefault="002E0662" w:rsidP="002E0662">
            <w:pPr>
              <w:pStyle w:val="CRCoverPage"/>
              <w:spacing w:after="0"/>
              <w:rPr>
                <w:noProof/>
              </w:rPr>
            </w:pPr>
          </w:p>
        </w:tc>
      </w:tr>
      <w:tr w:rsidR="002E0662" w:rsidTr="002E06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E0662" w:rsidRDefault="002E0662" w:rsidP="002E06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0662" w:rsidRDefault="002E0662" w:rsidP="002E06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0662" w:rsidRPr="008863B9" w:rsidTr="002E06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0662" w:rsidRPr="008863B9" w:rsidRDefault="002E0662" w:rsidP="002E06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2E0662" w:rsidRPr="008863B9" w:rsidRDefault="002E0662" w:rsidP="002E06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0662" w:rsidTr="002E06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662" w:rsidRDefault="002E0662" w:rsidP="002E06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0662" w:rsidRDefault="002E0662" w:rsidP="002E06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7181003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820932" w:rsidRPr="00CE2D4B" w:rsidRDefault="007A73E5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20932" w:rsidRPr="00886937">
        <w:rPr>
          <w:rFonts w:ascii="Arial" w:hAnsi="Arial" w:cs="Arial"/>
          <w:iCs/>
        </w:rPr>
        <w:t>Table of Contents</w:t>
      </w:r>
      <w:r w:rsidR="00820932">
        <w:tab/>
      </w:r>
      <w:r w:rsidR="00820932">
        <w:fldChar w:fldCharType="begin"/>
      </w:r>
      <w:r w:rsidR="00820932">
        <w:instrText xml:space="preserve"> PAGEREF _Toc71810039 \h </w:instrText>
      </w:r>
      <w:r w:rsidR="00820932">
        <w:fldChar w:fldCharType="separate"/>
      </w:r>
      <w:r w:rsidR="00820932">
        <w:t>2</w:t>
      </w:r>
      <w:r w:rsidR="00820932">
        <w:fldChar w:fldCharType="end"/>
      </w:r>
    </w:p>
    <w:p w:rsidR="00820932" w:rsidRPr="00CE2D4B" w:rsidRDefault="00820932">
      <w:pPr>
        <w:pStyle w:val="TOC1"/>
        <w:rPr>
          <w:rFonts w:ascii="Calibri" w:eastAsia="Times New Roman" w:hAnsi="Calibri"/>
          <w:szCs w:val="22"/>
          <w:lang w:val="en-US"/>
        </w:rPr>
      </w:pPr>
      <w:r w:rsidRPr="00886937">
        <w:rPr>
          <w:b/>
        </w:rPr>
        <w:t>1</w:t>
      </w:r>
      <w:r w:rsidRPr="00CE2D4B">
        <w:rPr>
          <w:rFonts w:ascii="Calibri" w:eastAsia="Times New Roman" w:hAnsi="Calibri"/>
          <w:szCs w:val="22"/>
          <w:lang w:val="en-US"/>
        </w:rPr>
        <w:tab/>
      </w:r>
      <w:r w:rsidRPr="0088693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_Toc71810040 \h </w:instrText>
      </w:r>
      <w:r>
        <w:fldChar w:fldCharType="separate"/>
      </w:r>
      <w:r>
        <w:t>2</w:t>
      </w:r>
      <w:r>
        <w:fldChar w:fldCharType="end"/>
      </w:r>
    </w:p>
    <w:p w:rsidR="00820932" w:rsidRPr="00CE2D4B" w:rsidRDefault="00820932">
      <w:pPr>
        <w:pStyle w:val="TOC2"/>
        <w:rPr>
          <w:rFonts w:ascii="Calibri" w:eastAsia="Times New Roman" w:hAnsi="Calibri"/>
          <w:sz w:val="22"/>
          <w:szCs w:val="22"/>
          <w:lang w:val="en-US"/>
        </w:rPr>
      </w:pPr>
      <w:r w:rsidRPr="00886937">
        <w:rPr>
          <w:rFonts w:cs="Arial"/>
          <w:b/>
          <w:lang w:eastAsia="en-GB"/>
        </w:rPr>
        <w:t>1.1</w:t>
      </w:r>
      <w:r w:rsidRPr="00CE2D4B">
        <w:rPr>
          <w:rFonts w:ascii="Calibri" w:eastAsia="Times New Roman" w:hAnsi="Calibri"/>
          <w:sz w:val="22"/>
          <w:szCs w:val="22"/>
          <w:lang w:val="en-US"/>
        </w:rPr>
        <w:tab/>
      </w:r>
      <w:r w:rsidRPr="00886937">
        <w:rPr>
          <w:rFonts w:cs="Arial"/>
          <w:b/>
          <w:color w:val="000000"/>
          <w:lang w:eastAsia="en-GB"/>
        </w:rPr>
        <w:t>Correction to function</w:t>
      </w:r>
      <w:r>
        <w:t xml:space="preserve"> </w:t>
      </w:r>
      <w:r w:rsidRPr="00886937">
        <w:rPr>
          <w:rFonts w:cs="Arial"/>
          <w:b/>
          <w:color w:val="000000"/>
          <w:lang w:eastAsia="en-GB"/>
        </w:rPr>
        <w:t>f_GetTestcaseAttrib_EarlyContentionResolution</w:t>
      </w:r>
      <w:r>
        <w:tab/>
      </w:r>
      <w:r>
        <w:fldChar w:fldCharType="begin"/>
      </w:r>
      <w:r>
        <w:instrText xml:space="preserve"> PAGEREF _Toc71810041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71810040"/>
      <w:r w:rsidRPr="00854C55">
        <w:rPr>
          <w:b/>
        </w:rPr>
        <w:t>Corrections required</w:t>
      </w:r>
      <w:bookmarkEnd w:id="3"/>
      <w:bookmarkEnd w:id="4"/>
      <w:bookmarkEnd w:id="5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71810041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9312E7">
        <w:rPr>
          <w:rFonts w:cs="Arial"/>
          <w:b/>
          <w:color w:val="000000"/>
          <w:lang w:eastAsia="en-GB"/>
        </w:rPr>
        <w:t>function</w:t>
      </w:r>
      <w:r w:rsidR="009312E7" w:rsidRPr="009312E7">
        <w:t xml:space="preserve"> </w:t>
      </w:r>
      <w:proofErr w:type="spellStart"/>
      <w:r w:rsidR="009312E7" w:rsidRPr="009312E7">
        <w:rPr>
          <w:rFonts w:cs="Arial"/>
          <w:b/>
          <w:color w:val="000000"/>
          <w:lang w:eastAsia="en-GB"/>
        </w:rPr>
        <w:t>f_GetTestcaseAttrib_EarlyContentionResolution</w:t>
      </w:r>
      <w:bookmarkEnd w:id="6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DD5925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CC39F9" w:rsidRDefault="00DD5925" w:rsidP="007E4DBA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D5925">
              <w:rPr>
                <w:noProof/>
              </w:rPr>
              <w:t>f_GetTestcaseAttrib_EarlyContentionResolution</w:t>
            </w:r>
          </w:p>
        </w:tc>
      </w:tr>
      <w:tr w:rsidR="000C002D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2D" w:rsidRDefault="000C002D" w:rsidP="000C002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2B7" w:rsidRDefault="00FE12B7" w:rsidP="00FE12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as the test case 8.1.3.1.23 is not included as part of the function </w:t>
            </w:r>
            <w:r w:rsidRPr="002B25A5">
              <w:rPr>
                <w:noProof/>
              </w:rPr>
              <w:t>f_GetTestcaseAttrib_EarlyContentionResolution</w:t>
            </w:r>
            <w:r>
              <w:rPr>
                <w:noProof/>
              </w:rPr>
              <w:t xml:space="preserve"> .</w:t>
            </w:r>
          </w:p>
          <w:p w:rsidR="00FE12B7" w:rsidRDefault="00FE12B7" w:rsidP="00FE12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During cell creation , NR cell1 is configured with </w:t>
            </w:r>
            <w:r w:rsidRPr="002B25A5">
              <w:rPr>
                <w:noProof/>
              </w:rPr>
              <w:t>EncodedRrcSetup</w:t>
            </w:r>
            <w:r>
              <w:rPr>
                <w:noProof/>
              </w:rPr>
              <w:t xml:space="preserve"> in place of RachProcedureConfig-&gt;RachProcedureList-&gt;ContentionResolution-&gt;Msg4_Based-&gt;RrcPdu . </w:t>
            </w:r>
          </w:p>
          <w:p w:rsidR="000C002D" w:rsidRPr="009D00B7" w:rsidRDefault="00FE12B7" w:rsidP="00FE12B7">
            <w:pPr>
              <w:pStyle w:val="CRCoverPage"/>
              <w:spacing w:after="0"/>
              <w:rPr>
                <w:noProof/>
              </w:rPr>
            </w:pPr>
            <w:r w:rsidRPr="002B25A5">
              <w:rPr>
                <w:noProof/>
              </w:rPr>
              <w:t xml:space="preserve">But during the testbody ,as part of the function f_NR_RRC_InactiveDef , </w:t>
            </w:r>
            <w:r>
              <w:rPr>
                <w:noProof/>
              </w:rPr>
              <w:t>the above mentioned configuration node</w:t>
            </w:r>
            <w:r w:rsidRPr="002B25A5">
              <w:rPr>
                <w:noProof/>
              </w:rPr>
              <w:t xml:space="preserve"> is getting replaced With None .</w:t>
            </w:r>
            <w:r w:rsidRPr="00BD7B9C">
              <w:rPr>
                <w:noProof/>
              </w:rPr>
              <w:t xml:space="preserve"> Because of which during the postaamble on the reception of rrc setup request , there is no setup peer message</w:t>
            </w:r>
            <w:r>
              <w:rPr>
                <w:noProof/>
              </w:rPr>
              <w:t xml:space="preserve"> sent</w:t>
            </w:r>
            <w:r w:rsidRPr="00BD7B9C">
              <w:rPr>
                <w:noProof/>
              </w:rPr>
              <w:t xml:space="preserve"> in response</w:t>
            </w:r>
            <w:r>
              <w:rPr>
                <w:noProof/>
              </w:rPr>
              <w:t xml:space="preserve"> to rrc setup request</w:t>
            </w:r>
          </w:p>
        </w:tc>
      </w:tr>
      <w:tr w:rsidR="006936DF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6DF" w:rsidRDefault="006936DF" w:rsidP="006936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6DF" w:rsidRPr="006316B2" w:rsidRDefault="00135B18" w:rsidP="006936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Adding the test case 8.1.3.1.23 as part of </w:t>
            </w:r>
            <w:r w:rsidRPr="00C85213">
              <w:rPr>
                <w:noProof/>
              </w:rPr>
              <w:t>f_GetTestcaseAttrib_EarlyContentionResolution</w:t>
            </w:r>
            <w:r>
              <w:rPr>
                <w:noProof/>
              </w:rPr>
              <w:t xml:space="preserve"> list so that peer setup message will be sent to UE</w:t>
            </w:r>
          </w:p>
        </w:tc>
      </w:tr>
      <w:tr w:rsidR="006936DF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6DF" w:rsidRDefault="006936DF" w:rsidP="006936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6DF" w:rsidRPr="00CC39F9" w:rsidRDefault="00DC4C7F" w:rsidP="00617FEE">
            <w:pPr>
              <w:tabs>
                <w:tab w:val="left" w:pos="5325"/>
              </w:tabs>
              <w:spacing w:after="0"/>
              <w:rPr>
                <w:rFonts w:ascii="Arial" w:hAnsi="Arial" w:cs="Arial"/>
                <w:lang w:eastAsia="en-GB"/>
              </w:rPr>
            </w:pPr>
            <w:r w:rsidRPr="00DC4C7F">
              <w:rPr>
                <w:rFonts w:ascii="Arial" w:hAnsi="Arial" w:cs="Arial"/>
                <w:lang w:eastAsia="en-GB"/>
              </w:rPr>
              <w:t>NR5GC\Common\</w:t>
            </w:r>
            <w:proofErr w:type="spellStart"/>
            <w:r w:rsidRPr="00DC4C7F">
              <w:rPr>
                <w:rFonts w:ascii="Arial" w:hAnsi="Arial" w:cs="Arial"/>
                <w:lang w:eastAsia="en-GB"/>
              </w:rPr>
              <w:t>TestcaseProperties.ttcn</w:t>
            </w:r>
            <w:proofErr w:type="spellEnd"/>
          </w:p>
        </w:tc>
      </w:tr>
      <w:tr w:rsidR="006936DF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6DF" w:rsidRDefault="006936DF" w:rsidP="006936D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6DF" w:rsidRDefault="006936DF" w:rsidP="006936DF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314" w:rsidRPr="0034618B" w:rsidRDefault="00E8417F" w:rsidP="005B0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5B0314"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="005B0314" w:rsidRPr="0034618B">
              <w:rPr>
                <w:rFonts w:ascii="Courier New" w:hAnsi="Courier New" w:cs="Courier New"/>
                <w:color w:val="000000"/>
                <w:lang w:eastAsia="de-DE"/>
              </w:rPr>
              <w:t>f_GetTestcaseAttrib_</w:t>
            </w:r>
            <w:proofErr w:type="gramStart"/>
            <w:r w:rsidR="005B0314" w:rsidRPr="0034618B">
              <w:rPr>
                <w:rFonts w:ascii="Courier New" w:hAnsi="Courier New" w:cs="Courier New"/>
                <w:color w:val="000000"/>
                <w:lang w:eastAsia="de-DE"/>
              </w:rPr>
              <w:t>EarlyContentionResolution</w:t>
            </w:r>
            <w:proofErr w:type="spellEnd"/>
            <w:r w:rsidR="005B0314" w:rsidRPr="0034618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="005B0314" w:rsidRPr="0034618B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="005B0314"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5B0314" w:rsidRPr="0034618B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="005B0314"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="005B0314" w:rsidRPr="0034618B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</w:p>
          <w:p w:rsidR="005B0314" w:rsidRPr="0034618B" w:rsidRDefault="005B0314" w:rsidP="005B0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5B0314" w:rsidRPr="0034618B" w:rsidRDefault="005B0314" w:rsidP="005B0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5B0314" w:rsidRPr="0034618B" w:rsidRDefault="005B0314" w:rsidP="005B0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("TC_11_3_6_NR5GC") </w:t>
            </w:r>
            <w:proofErr w:type="gramStart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:rsidR="005B0314" w:rsidRPr="0034618B" w:rsidRDefault="005B0314" w:rsidP="005B0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("TC_6_4_1_1_NR5GC") </w:t>
            </w:r>
            <w:proofErr w:type="gramStart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:rsidR="005B0314" w:rsidRPr="0034618B" w:rsidRDefault="005B0314" w:rsidP="005B0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("TC_6_4_2_2_NR5GC") </w:t>
            </w:r>
            <w:proofErr w:type="gramStart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:rsidR="005B0314" w:rsidRPr="0034618B" w:rsidRDefault="005B0314" w:rsidP="005B0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case ("TC_7_1_1_1_3_NR5GC") </w:t>
            </w:r>
            <w:proofErr w:type="gramStart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:rsidR="005B0314" w:rsidRPr="0034618B" w:rsidRDefault="005B0314" w:rsidP="005B0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("TC_7_1_1_1_5_NR5GC") </w:t>
            </w:r>
            <w:proofErr w:type="gramStart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:rsidR="005B0314" w:rsidRPr="0034618B" w:rsidRDefault="005B0314" w:rsidP="005B0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("TC_8_1_1_1_1_NR5GC") </w:t>
            </w:r>
            <w:proofErr w:type="gramStart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:rsidR="005B0314" w:rsidRPr="0034618B" w:rsidRDefault="005B0314" w:rsidP="005B0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("TC_8_1_1_2_1_NR5GC") </w:t>
            </w:r>
            <w:proofErr w:type="gramStart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:rsidR="005B0314" w:rsidRPr="0034618B" w:rsidRDefault="005B0314" w:rsidP="005B0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("TC_8_1_1_2_3_NR5GC") </w:t>
            </w:r>
            <w:proofErr w:type="gramStart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:rsidR="005B0314" w:rsidRPr="0034618B" w:rsidRDefault="005B0314" w:rsidP="005B0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("TC_8_1_1_4_1_NR5GC") </w:t>
            </w:r>
            <w:proofErr w:type="gramStart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:rsidR="005B0314" w:rsidRPr="0034618B" w:rsidRDefault="005B0314" w:rsidP="005B0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("TC_8_1_1_4_2_NR5GC") </w:t>
            </w:r>
            <w:proofErr w:type="gramStart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:rsidR="005B0314" w:rsidRPr="0034618B" w:rsidRDefault="005B0314" w:rsidP="005B0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("TC_8_1_2_1_4_NR5GC") </w:t>
            </w:r>
            <w:proofErr w:type="gramStart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:rsidR="005B0314" w:rsidRPr="0034618B" w:rsidRDefault="005B0314" w:rsidP="005B0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("TC_8_1_4_1_5_NR5GC") </w:t>
            </w:r>
            <w:proofErr w:type="gramStart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:rsidR="005B0314" w:rsidRPr="0034618B" w:rsidRDefault="005B0314" w:rsidP="005B0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("TC_8_1_4_1_6_NR5GC") </w:t>
            </w:r>
            <w:proofErr w:type="gramStart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:rsidR="005B0314" w:rsidRPr="0034618B" w:rsidRDefault="005B0314" w:rsidP="005B0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("TC_8_1_5_2_1_NR5GC") </w:t>
            </w:r>
            <w:proofErr w:type="gramStart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:rsidR="005B0314" w:rsidRPr="0034618B" w:rsidRDefault="005B0314" w:rsidP="005B0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("TC_8_1_5_6_1_NR5GC") </w:t>
            </w:r>
            <w:proofErr w:type="gramStart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:rsidR="005B0314" w:rsidRPr="0034618B" w:rsidRDefault="005B0314" w:rsidP="005B0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("TC_8_1_5_8_1_NR5GC") </w:t>
            </w:r>
            <w:proofErr w:type="gramStart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:rsidR="005B0314" w:rsidRPr="0034618B" w:rsidRDefault="005B0314" w:rsidP="005B0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("TC_8_1_5_8_2_1_NR5GC") </w:t>
            </w:r>
            <w:proofErr w:type="gramStart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:rsidR="005B0314" w:rsidRPr="0034618B" w:rsidRDefault="005B0314" w:rsidP="005B0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("TC_8_1_5_8_2_2_NR5GC") </w:t>
            </w:r>
            <w:proofErr w:type="gramStart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:rsidR="005B0314" w:rsidRPr="0034618B" w:rsidRDefault="005B0314" w:rsidP="005B0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("TC_8_1_5_8_2_3_NR5GC") </w:t>
            </w:r>
            <w:proofErr w:type="gramStart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:rsidR="005B0314" w:rsidRPr="0034618B" w:rsidRDefault="005B0314" w:rsidP="005B0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5B0314" w:rsidRPr="0034618B" w:rsidRDefault="005B0314" w:rsidP="005B0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return false;</w:t>
            </w:r>
          </w:p>
          <w:p w:rsidR="00BA5195" w:rsidRPr="00B04335" w:rsidRDefault="005B0314" w:rsidP="005B0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8B" w:rsidRPr="0034618B" w:rsidRDefault="00335C90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34618B"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="0034618B" w:rsidRPr="0034618B">
              <w:rPr>
                <w:rFonts w:ascii="Courier New" w:hAnsi="Courier New" w:cs="Courier New"/>
                <w:color w:val="000000"/>
                <w:lang w:eastAsia="de-DE"/>
              </w:rPr>
              <w:t>f_GetTestcaseAttrib_</w:t>
            </w:r>
            <w:proofErr w:type="gramStart"/>
            <w:r w:rsidR="0034618B" w:rsidRPr="0034618B">
              <w:rPr>
                <w:rFonts w:ascii="Courier New" w:hAnsi="Courier New" w:cs="Courier New"/>
                <w:color w:val="000000"/>
                <w:lang w:eastAsia="de-DE"/>
              </w:rPr>
              <w:t>EarlyContentionResolution</w:t>
            </w:r>
            <w:proofErr w:type="spellEnd"/>
            <w:r w:rsidR="0034618B" w:rsidRPr="0034618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="0034618B" w:rsidRPr="0034618B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="0034618B"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34618B" w:rsidRPr="0034618B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="0034618B"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="0034618B" w:rsidRPr="0034618B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</w:p>
          <w:p w:rsidR="0034618B" w:rsidRPr="0034618B" w:rsidRDefault="0034618B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34618B" w:rsidRPr="0034618B" w:rsidRDefault="0034618B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34618B" w:rsidRPr="0034618B" w:rsidRDefault="0034618B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("TC_11_3_6_NR5GC") </w:t>
            </w:r>
            <w:proofErr w:type="gramStart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:rsidR="0034618B" w:rsidRPr="0034618B" w:rsidRDefault="0034618B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("TC_6_4_1_1_NR5GC") </w:t>
            </w:r>
            <w:proofErr w:type="gramStart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:rsidR="0034618B" w:rsidRPr="0034618B" w:rsidRDefault="0034618B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("TC_6_4_2_2_NR5GC") </w:t>
            </w:r>
            <w:proofErr w:type="gramStart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:rsidR="0034618B" w:rsidRPr="0034618B" w:rsidRDefault="0034618B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("TC_7_1_1_1_3_NR5GC") </w:t>
            </w:r>
            <w:proofErr w:type="gramStart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:rsidR="0034618B" w:rsidRPr="0034618B" w:rsidRDefault="0034618B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("TC_7_1_1_1_5_NR5GC") </w:t>
            </w:r>
            <w:proofErr w:type="gramStart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:rsidR="0034618B" w:rsidRPr="0034618B" w:rsidRDefault="0034618B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("TC_8_1_1_1_1_NR5GC") </w:t>
            </w:r>
            <w:proofErr w:type="gramStart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:rsidR="0034618B" w:rsidRPr="0034618B" w:rsidRDefault="0034618B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("TC_8_1_1_2_1_NR5GC") </w:t>
            </w:r>
            <w:proofErr w:type="gramStart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:rsidR="0034618B" w:rsidRPr="0034618B" w:rsidRDefault="0034618B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("TC_8_1_1_2_3_NR5GC") </w:t>
            </w:r>
            <w:proofErr w:type="gramStart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:rsidR="0034618B" w:rsidRPr="0034618B" w:rsidRDefault="0034618B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("TC_8_1_1_4_1_NR5GC") </w:t>
            </w:r>
            <w:proofErr w:type="gramStart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:rsidR="0034618B" w:rsidRPr="0034618B" w:rsidRDefault="0034618B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("TC_8_1_1_4_2_NR5GC") </w:t>
            </w:r>
            <w:proofErr w:type="gramStart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:rsidR="0034618B" w:rsidRPr="0034618B" w:rsidRDefault="0034618B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("TC_8_1_2_1_4_NR5GC") </w:t>
            </w:r>
            <w:proofErr w:type="gramStart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:rsidR="0034618B" w:rsidRPr="0034618B" w:rsidRDefault="0034618B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("TC_8_1_4_1_5_NR5GC") </w:t>
            </w:r>
            <w:proofErr w:type="gramStart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:rsidR="0034618B" w:rsidRPr="0034618B" w:rsidRDefault="0034618B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("TC_8_1_4_1_6_NR5GC") </w:t>
            </w:r>
            <w:proofErr w:type="gramStart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:rsidR="0034618B" w:rsidRPr="0034618B" w:rsidRDefault="0034618B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("TC_8_1_5_2_1_NR5GC") </w:t>
            </w:r>
            <w:proofErr w:type="gramStart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:rsidR="0034618B" w:rsidRPr="0034618B" w:rsidRDefault="0034618B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("TC_8_1_5_6_1_NR5GC") </w:t>
            </w:r>
            <w:proofErr w:type="gramStart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:rsidR="0034618B" w:rsidRPr="0034618B" w:rsidRDefault="0034618B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("TC_8_1_5_8_1_NR5GC") </w:t>
            </w:r>
            <w:proofErr w:type="gramStart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:rsidR="00C76C95" w:rsidRDefault="0034618B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C76C9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case ("TC_8_1_3_1_23_NR5GC") </w:t>
            </w:r>
            <w:proofErr w:type="gramStart"/>
            <w:r w:rsidRPr="00C76C9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{ return</w:t>
            </w:r>
            <w:proofErr w:type="gramEnd"/>
            <w:r w:rsidRPr="00C76C9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true; } </w:t>
            </w:r>
          </w:p>
          <w:p w:rsidR="0034618B" w:rsidRPr="0034618B" w:rsidRDefault="0034618B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("TC_8_1_5_8_2_1_NR5GC") </w:t>
            </w:r>
            <w:proofErr w:type="gramStart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:rsidR="0034618B" w:rsidRPr="0034618B" w:rsidRDefault="0034618B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case ("TC_8_1_5_8_2_2_NR5GC") </w:t>
            </w:r>
            <w:proofErr w:type="gramStart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:rsidR="0034618B" w:rsidRPr="0034618B" w:rsidRDefault="0034618B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("TC_8_1_5_8_2_3_NR5GC") </w:t>
            </w:r>
            <w:proofErr w:type="gramStart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>{ return</w:t>
            </w:r>
            <w:proofErr w:type="gramEnd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true; }</w:t>
            </w:r>
          </w:p>
          <w:p w:rsidR="0034618B" w:rsidRPr="0034618B" w:rsidRDefault="0034618B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34618B" w:rsidRPr="0034618B" w:rsidRDefault="0034618B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return false;</w:t>
            </w:r>
          </w:p>
          <w:p w:rsidR="00CA2FA6" w:rsidRPr="00CD057D" w:rsidRDefault="0034618B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EC295E" w:rsidRDefault="00EC295E" w:rsidP="003466F2">
      <w:pPr>
        <w:pStyle w:val="Heading2"/>
        <w:overflowPunct w:val="0"/>
        <w:autoSpaceDE w:val="0"/>
        <w:autoSpaceDN w:val="0"/>
        <w:adjustRightInd w:val="0"/>
        <w:spacing w:before="480"/>
        <w:rPr>
          <w:lang w:eastAsia="en-GB"/>
        </w:rPr>
      </w:pPr>
    </w:p>
    <w:sectPr w:rsidR="00EC295E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6C98" w:rsidRDefault="001C6C98">
      <w:r>
        <w:separator/>
      </w:r>
    </w:p>
  </w:endnote>
  <w:endnote w:type="continuationSeparator" w:id="0">
    <w:p w:rsidR="001C6C98" w:rsidRDefault="001C6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6C98" w:rsidRDefault="001C6C98">
      <w:r>
        <w:separator/>
      </w:r>
    </w:p>
  </w:footnote>
  <w:footnote w:type="continuationSeparator" w:id="0">
    <w:p w:rsidR="001C6C98" w:rsidRDefault="001C6C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DF8754D"/>
    <w:multiLevelType w:val="hybridMultilevel"/>
    <w:tmpl w:val="C472EB16"/>
    <w:lvl w:ilvl="0" w:tplc="7146F1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2CE5F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7CF69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9AF0B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78EC3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C6983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E21C4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A8FC2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AC29E6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0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7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5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10"/>
  </w:num>
  <w:num w:numId="6">
    <w:abstractNumId w:val="16"/>
  </w:num>
  <w:num w:numId="7">
    <w:abstractNumId w:val="24"/>
  </w:num>
  <w:num w:numId="8">
    <w:abstractNumId w:val="6"/>
  </w:num>
  <w:num w:numId="9">
    <w:abstractNumId w:val="14"/>
  </w:num>
  <w:num w:numId="10">
    <w:abstractNumId w:val="26"/>
  </w:num>
  <w:num w:numId="11">
    <w:abstractNumId w:val="11"/>
  </w:num>
  <w:num w:numId="12">
    <w:abstractNumId w:val="17"/>
  </w:num>
  <w:num w:numId="13">
    <w:abstractNumId w:val="2"/>
  </w:num>
  <w:num w:numId="14">
    <w:abstractNumId w:val="13"/>
  </w:num>
  <w:num w:numId="15">
    <w:abstractNumId w:val="0"/>
  </w:num>
  <w:num w:numId="16">
    <w:abstractNumId w:val="1"/>
  </w:num>
  <w:num w:numId="17">
    <w:abstractNumId w:val="5"/>
  </w:num>
  <w:num w:numId="18">
    <w:abstractNumId w:val="18"/>
  </w:num>
  <w:num w:numId="19">
    <w:abstractNumId w:val="25"/>
  </w:num>
  <w:num w:numId="20">
    <w:abstractNumId w:val="23"/>
  </w:num>
  <w:num w:numId="21">
    <w:abstractNumId w:val="9"/>
  </w:num>
  <w:num w:numId="22">
    <w:abstractNumId w:val="20"/>
  </w:num>
  <w:num w:numId="23">
    <w:abstractNumId w:val="22"/>
  </w:num>
  <w:num w:numId="24">
    <w:abstractNumId w:val="12"/>
  </w:num>
  <w:num w:numId="25">
    <w:abstractNumId w:val="21"/>
  </w:num>
  <w:num w:numId="26">
    <w:abstractNumId w:val="3"/>
  </w:num>
  <w:num w:numId="27">
    <w:abstractNumId w:val="4"/>
  </w:num>
  <w:num w:numId="28">
    <w:abstractNumId w:val="19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D63"/>
    <w:rsid w:val="000045DE"/>
    <w:rsid w:val="00006651"/>
    <w:rsid w:val="00007575"/>
    <w:rsid w:val="00011C14"/>
    <w:rsid w:val="00017572"/>
    <w:rsid w:val="00022E4A"/>
    <w:rsid w:val="00024866"/>
    <w:rsid w:val="00027A96"/>
    <w:rsid w:val="000304B1"/>
    <w:rsid w:val="00031690"/>
    <w:rsid w:val="0003629C"/>
    <w:rsid w:val="00036BDF"/>
    <w:rsid w:val="00036FE7"/>
    <w:rsid w:val="00041DA9"/>
    <w:rsid w:val="000509E3"/>
    <w:rsid w:val="00050CAC"/>
    <w:rsid w:val="00054E62"/>
    <w:rsid w:val="00055B1D"/>
    <w:rsid w:val="00057DBD"/>
    <w:rsid w:val="000614B3"/>
    <w:rsid w:val="0006562C"/>
    <w:rsid w:val="00065DA7"/>
    <w:rsid w:val="00065EC9"/>
    <w:rsid w:val="000749BF"/>
    <w:rsid w:val="00075335"/>
    <w:rsid w:val="00077676"/>
    <w:rsid w:val="00091E29"/>
    <w:rsid w:val="0009581D"/>
    <w:rsid w:val="00095C27"/>
    <w:rsid w:val="00096A16"/>
    <w:rsid w:val="00096F61"/>
    <w:rsid w:val="000A0C6E"/>
    <w:rsid w:val="000A1C38"/>
    <w:rsid w:val="000A30FB"/>
    <w:rsid w:val="000A4903"/>
    <w:rsid w:val="000A4AB6"/>
    <w:rsid w:val="000A55CC"/>
    <w:rsid w:val="000A6394"/>
    <w:rsid w:val="000A773C"/>
    <w:rsid w:val="000B70AF"/>
    <w:rsid w:val="000B7FED"/>
    <w:rsid w:val="000C002D"/>
    <w:rsid w:val="000C038A"/>
    <w:rsid w:val="000C104F"/>
    <w:rsid w:val="000C3E62"/>
    <w:rsid w:val="000C6598"/>
    <w:rsid w:val="000D2667"/>
    <w:rsid w:val="000D40AB"/>
    <w:rsid w:val="000D7F82"/>
    <w:rsid w:val="000E0F12"/>
    <w:rsid w:val="000E2533"/>
    <w:rsid w:val="000F0911"/>
    <w:rsid w:val="000F119F"/>
    <w:rsid w:val="000F34D6"/>
    <w:rsid w:val="000F39F5"/>
    <w:rsid w:val="000F7E23"/>
    <w:rsid w:val="00100ED2"/>
    <w:rsid w:val="0010532D"/>
    <w:rsid w:val="0010543B"/>
    <w:rsid w:val="001101DD"/>
    <w:rsid w:val="001109AC"/>
    <w:rsid w:val="00112785"/>
    <w:rsid w:val="0011415B"/>
    <w:rsid w:val="001209DE"/>
    <w:rsid w:val="0012136E"/>
    <w:rsid w:val="001227CA"/>
    <w:rsid w:val="00123EF8"/>
    <w:rsid w:val="00126237"/>
    <w:rsid w:val="001302CE"/>
    <w:rsid w:val="00130546"/>
    <w:rsid w:val="00135B18"/>
    <w:rsid w:val="001373AB"/>
    <w:rsid w:val="00140B91"/>
    <w:rsid w:val="0014123D"/>
    <w:rsid w:val="001436DC"/>
    <w:rsid w:val="001444CF"/>
    <w:rsid w:val="00145D43"/>
    <w:rsid w:val="00146DCF"/>
    <w:rsid w:val="00155AFC"/>
    <w:rsid w:val="00157B5B"/>
    <w:rsid w:val="00162159"/>
    <w:rsid w:val="00162C0A"/>
    <w:rsid w:val="00164CFC"/>
    <w:rsid w:val="001709EA"/>
    <w:rsid w:val="00171CFD"/>
    <w:rsid w:val="00173835"/>
    <w:rsid w:val="00177D63"/>
    <w:rsid w:val="00180E0D"/>
    <w:rsid w:val="001815FD"/>
    <w:rsid w:val="00181DA1"/>
    <w:rsid w:val="001840A4"/>
    <w:rsid w:val="00185B4A"/>
    <w:rsid w:val="0018757C"/>
    <w:rsid w:val="001901A2"/>
    <w:rsid w:val="00192C46"/>
    <w:rsid w:val="00192CC5"/>
    <w:rsid w:val="00193821"/>
    <w:rsid w:val="00194949"/>
    <w:rsid w:val="00196C85"/>
    <w:rsid w:val="0019779B"/>
    <w:rsid w:val="001A08B3"/>
    <w:rsid w:val="001A0D31"/>
    <w:rsid w:val="001A709A"/>
    <w:rsid w:val="001A79B0"/>
    <w:rsid w:val="001A7B60"/>
    <w:rsid w:val="001B52F0"/>
    <w:rsid w:val="001B572D"/>
    <w:rsid w:val="001B7A65"/>
    <w:rsid w:val="001C4D49"/>
    <w:rsid w:val="001C4D7F"/>
    <w:rsid w:val="001C5BC6"/>
    <w:rsid w:val="001C5C2A"/>
    <w:rsid w:val="001C660D"/>
    <w:rsid w:val="001C6C98"/>
    <w:rsid w:val="001E3FA8"/>
    <w:rsid w:val="001E41F3"/>
    <w:rsid w:val="001E7E47"/>
    <w:rsid w:val="001F1817"/>
    <w:rsid w:val="001F406A"/>
    <w:rsid w:val="001F4DD8"/>
    <w:rsid w:val="001F53A2"/>
    <w:rsid w:val="002040A1"/>
    <w:rsid w:val="00205022"/>
    <w:rsid w:val="0020506D"/>
    <w:rsid w:val="00206AAD"/>
    <w:rsid w:val="00207D62"/>
    <w:rsid w:val="00210EF6"/>
    <w:rsid w:val="00211882"/>
    <w:rsid w:val="00220349"/>
    <w:rsid w:val="00221C5A"/>
    <w:rsid w:val="002228DF"/>
    <w:rsid w:val="00225FCF"/>
    <w:rsid w:val="00241A66"/>
    <w:rsid w:val="00241C08"/>
    <w:rsid w:val="00243230"/>
    <w:rsid w:val="00243814"/>
    <w:rsid w:val="0024514A"/>
    <w:rsid w:val="00245CA4"/>
    <w:rsid w:val="00247D6B"/>
    <w:rsid w:val="002501D4"/>
    <w:rsid w:val="00253628"/>
    <w:rsid w:val="002564C6"/>
    <w:rsid w:val="0026004D"/>
    <w:rsid w:val="00263668"/>
    <w:rsid w:val="002640DD"/>
    <w:rsid w:val="00275D12"/>
    <w:rsid w:val="00284842"/>
    <w:rsid w:val="00284FEB"/>
    <w:rsid w:val="002860C4"/>
    <w:rsid w:val="00295FA9"/>
    <w:rsid w:val="002973B2"/>
    <w:rsid w:val="0029778B"/>
    <w:rsid w:val="002A201C"/>
    <w:rsid w:val="002A230F"/>
    <w:rsid w:val="002A2CA9"/>
    <w:rsid w:val="002A3EDF"/>
    <w:rsid w:val="002A4DCB"/>
    <w:rsid w:val="002B14D3"/>
    <w:rsid w:val="002B1E36"/>
    <w:rsid w:val="002B25A5"/>
    <w:rsid w:val="002B5741"/>
    <w:rsid w:val="002C40E5"/>
    <w:rsid w:val="002C7E01"/>
    <w:rsid w:val="002D2D41"/>
    <w:rsid w:val="002D3D6E"/>
    <w:rsid w:val="002D438B"/>
    <w:rsid w:val="002D5291"/>
    <w:rsid w:val="002D6EA5"/>
    <w:rsid w:val="002D729B"/>
    <w:rsid w:val="002D7511"/>
    <w:rsid w:val="002E008A"/>
    <w:rsid w:val="002E0662"/>
    <w:rsid w:val="002E2AA4"/>
    <w:rsid w:val="002F1C4D"/>
    <w:rsid w:val="002F1E92"/>
    <w:rsid w:val="002F25C8"/>
    <w:rsid w:val="002F2D52"/>
    <w:rsid w:val="002F3818"/>
    <w:rsid w:val="002F45F1"/>
    <w:rsid w:val="002F6416"/>
    <w:rsid w:val="002F6C25"/>
    <w:rsid w:val="002F7D40"/>
    <w:rsid w:val="003030A7"/>
    <w:rsid w:val="00303E7C"/>
    <w:rsid w:val="00304724"/>
    <w:rsid w:val="00304A2C"/>
    <w:rsid w:val="00305409"/>
    <w:rsid w:val="00306CF8"/>
    <w:rsid w:val="00310217"/>
    <w:rsid w:val="0031061D"/>
    <w:rsid w:val="00310986"/>
    <w:rsid w:val="0031106C"/>
    <w:rsid w:val="00312394"/>
    <w:rsid w:val="003216F1"/>
    <w:rsid w:val="00322D46"/>
    <w:rsid w:val="003327F7"/>
    <w:rsid w:val="0033294A"/>
    <w:rsid w:val="00335C90"/>
    <w:rsid w:val="003367BF"/>
    <w:rsid w:val="0033698E"/>
    <w:rsid w:val="00341F6F"/>
    <w:rsid w:val="00342D98"/>
    <w:rsid w:val="00343CD7"/>
    <w:rsid w:val="00344C38"/>
    <w:rsid w:val="00345383"/>
    <w:rsid w:val="003455C4"/>
    <w:rsid w:val="00345D33"/>
    <w:rsid w:val="0034618B"/>
    <w:rsid w:val="003466F2"/>
    <w:rsid w:val="00346D77"/>
    <w:rsid w:val="00347CE8"/>
    <w:rsid w:val="0035036E"/>
    <w:rsid w:val="00352D86"/>
    <w:rsid w:val="00354C27"/>
    <w:rsid w:val="00354F14"/>
    <w:rsid w:val="003556DC"/>
    <w:rsid w:val="00355B3A"/>
    <w:rsid w:val="003609EF"/>
    <w:rsid w:val="00361583"/>
    <w:rsid w:val="0036231A"/>
    <w:rsid w:val="00365778"/>
    <w:rsid w:val="00371BA0"/>
    <w:rsid w:val="00374DD4"/>
    <w:rsid w:val="00375BB0"/>
    <w:rsid w:val="003764EC"/>
    <w:rsid w:val="003767E5"/>
    <w:rsid w:val="003806A7"/>
    <w:rsid w:val="00381B16"/>
    <w:rsid w:val="00383C3D"/>
    <w:rsid w:val="003858C9"/>
    <w:rsid w:val="00385EB1"/>
    <w:rsid w:val="00387792"/>
    <w:rsid w:val="003904E3"/>
    <w:rsid w:val="003926A3"/>
    <w:rsid w:val="00393BCA"/>
    <w:rsid w:val="00393CEA"/>
    <w:rsid w:val="003A19D5"/>
    <w:rsid w:val="003A4B2E"/>
    <w:rsid w:val="003A628A"/>
    <w:rsid w:val="003A73F4"/>
    <w:rsid w:val="003B510D"/>
    <w:rsid w:val="003B7B28"/>
    <w:rsid w:val="003C24B5"/>
    <w:rsid w:val="003C2766"/>
    <w:rsid w:val="003C2CE8"/>
    <w:rsid w:val="003C50FE"/>
    <w:rsid w:val="003D111D"/>
    <w:rsid w:val="003D1466"/>
    <w:rsid w:val="003D1B36"/>
    <w:rsid w:val="003D2B94"/>
    <w:rsid w:val="003D617E"/>
    <w:rsid w:val="003D6BD4"/>
    <w:rsid w:val="003E12A4"/>
    <w:rsid w:val="003E189E"/>
    <w:rsid w:val="003E1A36"/>
    <w:rsid w:val="003E51C2"/>
    <w:rsid w:val="003F232C"/>
    <w:rsid w:val="003F3287"/>
    <w:rsid w:val="003F48B0"/>
    <w:rsid w:val="00400567"/>
    <w:rsid w:val="00401E8D"/>
    <w:rsid w:val="00405D3C"/>
    <w:rsid w:val="00410371"/>
    <w:rsid w:val="00411482"/>
    <w:rsid w:val="00412379"/>
    <w:rsid w:val="0041471B"/>
    <w:rsid w:val="004153A1"/>
    <w:rsid w:val="00415491"/>
    <w:rsid w:val="0041550E"/>
    <w:rsid w:val="0041693A"/>
    <w:rsid w:val="004200F4"/>
    <w:rsid w:val="0042332F"/>
    <w:rsid w:val="004242F1"/>
    <w:rsid w:val="00425A95"/>
    <w:rsid w:val="0043075A"/>
    <w:rsid w:val="0043163D"/>
    <w:rsid w:val="0043208D"/>
    <w:rsid w:val="00433730"/>
    <w:rsid w:val="004371B3"/>
    <w:rsid w:val="00440D0A"/>
    <w:rsid w:val="00443855"/>
    <w:rsid w:val="00443F73"/>
    <w:rsid w:val="00446488"/>
    <w:rsid w:val="00446815"/>
    <w:rsid w:val="004473F7"/>
    <w:rsid w:val="00450355"/>
    <w:rsid w:val="0045447E"/>
    <w:rsid w:val="004558A5"/>
    <w:rsid w:val="00461008"/>
    <w:rsid w:val="00461E1C"/>
    <w:rsid w:val="00461F12"/>
    <w:rsid w:val="004626DA"/>
    <w:rsid w:val="004635E5"/>
    <w:rsid w:val="00464DEA"/>
    <w:rsid w:val="00465B0C"/>
    <w:rsid w:val="00465ED4"/>
    <w:rsid w:val="00470DD3"/>
    <w:rsid w:val="004717EA"/>
    <w:rsid w:val="0047305B"/>
    <w:rsid w:val="0047404F"/>
    <w:rsid w:val="00482B43"/>
    <w:rsid w:val="00491B27"/>
    <w:rsid w:val="00494CA6"/>
    <w:rsid w:val="00495060"/>
    <w:rsid w:val="00496FA3"/>
    <w:rsid w:val="004A02C4"/>
    <w:rsid w:val="004A2A5F"/>
    <w:rsid w:val="004A2AED"/>
    <w:rsid w:val="004A3BE0"/>
    <w:rsid w:val="004A6461"/>
    <w:rsid w:val="004B01A5"/>
    <w:rsid w:val="004B0EC7"/>
    <w:rsid w:val="004B2C2D"/>
    <w:rsid w:val="004B2C4F"/>
    <w:rsid w:val="004B3151"/>
    <w:rsid w:val="004B526E"/>
    <w:rsid w:val="004B75B7"/>
    <w:rsid w:val="004D455F"/>
    <w:rsid w:val="004D499C"/>
    <w:rsid w:val="004D4DA9"/>
    <w:rsid w:val="004D4EE2"/>
    <w:rsid w:val="004E297B"/>
    <w:rsid w:val="004E5FD6"/>
    <w:rsid w:val="004F661B"/>
    <w:rsid w:val="005004D2"/>
    <w:rsid w:val="005045C7"/>
    <w:rsid w:val="00507329"/>
    <w:rsid w:val="005105E0"/>
    <w:rsid w:val="0051196A"/>
    <w:rsid w:val="005135A1"/>
    <w:rsid w:val="0051580D"/>
    <w:rsid w:val="00515FF1"/>
    <w:rsid w:val="00517E1B"/>
    <w:rsid w:val="00521C70"/>
    <w:rsid w:val="005279F5"/>
    <w:rsid w:val="0053043D"/>
    <w:rsid w:val="0053144A"/>
    <w:rsid w:val="00532891"/>
    <w:rsid w:val="005412F6"/>
    <w:rsid w:val="00542EBB"/>
    <w:rsid w:val="00543A6E"/>
    <w:rsid w:val="00544981"/>
    <w:rsid w:val="00546543"/>
    <w:rsid w:val="00547111"/>
    <w:rsid w:val="00550BE6"/>
    <w:rsid w:val="00550D59"/>
    <w:rsid w:val="00552254"/>
    <w:rsid w:val="00553FCC"/>
    <w:rsid w:val="00560AB4"/>
    <w:rsid w:val="005629B6"/>
    <w:rsid w:val="00564606"/>
    <w:rsid w:val="00564973"/>
    <w:rsid w:val="00564EDF"/>
    <w:rsid w:val="0056673A"/>
    <w:rsid w:val="00566F6F"/>
    <w:rsid w:val="00571288"/>
    <w:rsid w:val="00572F52"/>
    <w:rsid w:val="00573429"/>
    <w:rsid w:val="0058240F"/>
    <w:rsid w:val="00584A2B"/>
    <w:rsid w:val="00586A52"/>
    <w:rsid w:val="00587F6A"/>
    <w:rsid w:val="00592D74"/>
    <w:rsid w:val="00593E78"/>
    <w:rsid w:val="00596753"/>
    <w:rsid w:val="005A1AB7"/>
    <w:rsid w:val="005A4094"/>
    <w:rsid w:val="005A4D3A"/>
    <w:rsid w:val="005A64E2"/>
    <w:rsid w:val="005B0314"/>
    <w:rsid w:val="005B299D"/>
    <w:rsid w:val="005B4127"/>
    <w:rsid w:val="005B5026"/>
    <w:rsid w:val="005B5DAB"/>
    <w:rsid w:val="005C6918"/>
    <w:rsid w:val="005D1DFD"/>
    <w:rsid w:val="005D27CA"/>
    <w:rsid w:val="005D2ABE"/>
    <w:rsid w:val="005E18C6"/>
    <w:rsid w:val="005E2C44"/>
    <w:rsid w:val="005E33AF"/>
    <w:rsid w:val="005E42FB"/>
    <w:rsid w:val="005E7977"/>
    <w:rsid w:val="005F35F7"/>
    <w:rsid w:val="005F3863"/>
    <w:rsid w:val="005F391D"/>
    <w:rsid w:val="005F682D"/>
    <w:rsid w:val="005F740E"/>
    <w:rsid w:val="006006C1"/>
    <w:rsid w:val="00603362"/>
    <w:rsid w:val="00604338"/>
    <w:rsid w:val="0060489C"/>
    <w:rsid w:val="00610384"/>
    <w:rsid w:val="00610C5B"/>
    <w:rsid w:val="006123FF"/>
    <w:rsid w:val="006129B7"/>
    <w:rsid w:val="00613D6B"/>
    <w:rsid w:val="0061563E"/>
    <w:rsid w:val="00617D68"/>
    <w:rsid w:val="00617FEE"/>
    <w:rsid w:val="00620359"/>
    <w:rsid w:val="00620F69"/>
    <w:rsid w:val="00621188"/>
    <w:rsid w:val="00621C0A"/>
    <w:rsid w:val="006257ED"/>
    <w:rsid w:val="00625935"/>
    <w:rsid w:val="0062672F"/>
    <w:rsid w:val="006316B2"/>
    <w:rsid w:val="00631F2E"/>
    <w:rsid w:val="00633321"/>
    <w:rsid w:val="00636850"/>
    <w:rsid w:val="00644586"/>
    <w:rsid w:val="00645256"/>
    <w:rsid w:val="00652A36"/>
    <w:rsid w:val="0065349B"/>
    <w:rsid w:val="0065364E"/>
    <w:rsid w:val="006537B5"/>
    <w:rsid w:val="00660232"/>
    <w:rsid w:val="00661E2C"/>
    <w:rsid w:val="006624D0"/>
    <w:rsid w:val="00667016"/>
    <w:rsid w:val="00677B7C"/>
    <w:rsid w:val="00680E1F"/>
    <w:rsid w:val="0068444E"/>
    <w:rsid w:val="006936DF"/>
    <w:rsid w:val="00695808"/>
    <w:rsid w:val="006A3259"/>
    <w:rsid w:val="006A35B8"/>
    <w:rsid w:val="006A3F0B"/>
    <w:rsid w:val="006A5853"/>
    <w:rsid w:val="006A6982"/>
    <w:rsid w:val="006A737E"/>
    <w:rsid w:val="006B00B1"/>
    <w:rsid w:val="006B1DD7"/>
    <w:rsid w:val="006B46FB"/>
    <w:rsid w:val="006B7B2F"/>
    <w:rsid w:val="006C0A6B"/>
    <w:rsid w:val="006C1B27"/>
    <w:rsid w:val="006C32D6"/>
    <w:rsid w:val="006C78F2"/>
    <w:rsid w:val="006D0191"/>
    <w:rsid w:val="006D6527"/>
    <w:rsid w:val="006E21FB"/>
    <w:rsid w:val="006E4465"/>
    <w:rsid w:val="006E48F7"/>
    <w:rsid w:val="006E5627"/>
    <w:rsid w:val="006E6C32"/>
    <w:rsid w:val="006E705E"/>
    <w:rsid w:val="006E7773"/>
    <w:rsid w:val="006F5558"/>
    <w:rsid w:val="006F6B99"/>
    <w:rsid w:val="006F7B09"/>
    <w:rsid w:val="006F7F2E"/>
    <w:rsid w:val="00700A7C"/>
    <w:rsid w:val="00702A17"/>
    <w:rsid w:val="00702ECF"/>
    <w:rsid w:val="00704829"/>
    <w:rsid w:val="007101FB"/>
    <w:rsid w:val="00717028"/>
    <w:rsid w:val="0071715C"/>
    <w:rsid w:val="00717315"/>
    <w:rsid w:val="0072522A"/>
    <w:rsid w:val="00725D8B"/>
    <w:rsid w:val="00725F59"/>
    <w:rsid w:val="00726ABB"/>
    <w:rsid w:val="0073208D"/>
    <w:rsid w:val="0073536A"/>
    <w:rsid w:val="007368FA"/>
    <w:rsid w:val="0073742E"/>
    <w:rsid w:val="0073773F"/>
    <w:rsid w:val="00740DB7"/>
    <w:rsid w:val="00745AD2"/>
    <w:rsid w:val="00747AD2"/>
    <w:rsid w:val="00750C7A"/>
    <w:rsid w:val="00752FAD"/>
    <w:rsid w:val="00754314"/>
    <w:rsid w:val="00754AB7"/>
    <w:rsid w:val="00755C92"/>
    <w:rsid w:val="007621F2"/>
    <w:rsid w:val="00762213"/>
    <w:rsid w:val="00763BA2"/>
    <w:rsid w:val="00764E06"/>
    <w:rsid w:val="007656FE"/>
    <w:rsid w:val="007658A5"/>
    <w:rsid w:val="00766005"/>
    <w:rsid w:val="007662DF"/>
    <w:rsid w:val="00767A21"/>
    <w:rsid w:val="00767C06"/>
    <w:rsid w:val="00770C13"/>
    <w:rsid w:val="00771D52"/>
    <w:rsid w:val="00773135"/>
    <w:rsid w:val="007752C4"/>
    <w:rsid w:val="007761E4"/>
    <w:rsid w:val="00776F2F"/>
    <w:rsid w:val="0078011C"/>
    <w:rsid w:val="00780B1F"/>
    <w:rsid w:val="00781D62"/>
    <w:rsid w:val="00786E9B"/>
    <w:rsid w:val="00792342"/>
    <w:rsid w:val="00796CD3"/>
    <w:rsid w:val="007977A8"/>
    <w:rsid w:val="007A31E4"/>
    <w:rsid w:val="007A3E93"/>
    <w:rsid w:val="007A587A"/>
    <w:rsid w:val="007A73E5"/>
    <w:rsid w:val="007B500A"/>
    <w:rsid w:val="007B512A"/>
    <w:rsid w:val="007C0E8A"/>
    <w:rsid w:val="007C13F4"/>
    <w:rsid w:val="007C2097"/>
    <w:rsid w:val="007C28A7"/>
    <w:rsid w:val="007C5DE7"/>
    <w:rsid w:val="007D0F94"/>
    <w:rsid w:val="007D214E"/>
    <w:rsid w:val="007D332D"/>
    <w:rsid w:val="007D610E"/>
    <w:rsid w:val="007D6A07"/>
    <w:rsid w:val="007D6DB1"/>
    <w:rsid w:val="007D7566"/>
    <w:rsid w:val="007E06ED"/>
    <w:rsid w:val="007E136E"/>
    <w:rsid w:val="007E4DBA"/>
    <w:rsid w:val="007F0389"/>
    <w:rsid w:val="007F1418"/>
    <w:rsid w:val="007F3264"/>
    <w:rsid w:val="007F3701"/>
    <w:rsid w:val="007F5994"/>
    <w:rsid w:val="007F7259"/>
    <w:rsid w:val="007F74ED"/>
    <w:rsid w:val="00800A71"/>
    <w:rsid w:val="00801454"/>
    <w:rsid w:val="00801CF0"/>
    <w:rsid w:val="00801DC6"/>
    <w:rsid w:val="00802EDE"/>
    <w:rsid w:val="008036D6"/>
    <w:rsid w:val="00803CC0"/>
    <w:rsid w:val="00803DBE"/>
    <w:rsid w:val="008040A8"/>
    <w:rsid w:val="00806A5C"/>
    <w:rsid w:val="008075A7"/>
    <w:rsid w:val="00820932"/>
    <w:rsid w:val="00820D2F"/>
    <w:rsid w:val="00822264"/>
    <w:rsid w:val="00822428"/>
    <w:rsid w:val="00824395"/>
    <w:rsid w:val="00824C2C"/>
    <w:rsid w:val="00825391"/>
    <w:rsid w:val="00826FF0"/>
    <w:rsid w:val="008279FA"/>
    <w:rsid w:val="00831EF6"/>
    <w:rsid w:val="00835587"/>
    <w:rsid w:val="00835E4C"/>
    <w:rsid w:val="0084199B"/>
    <w:rsid w:val="00842020"/>
    <w:rsid w:val="00846BDA"/>
    <w:rsid w:val="008513E2"/>
    <w:rsid w:val="00851912"/>
    <w:rsid w:val="00853338"/>
    <w:rsid w:val="0085441A"/>
    <w:rsid w:val="008626E7"/>
    <w:rsid w:val="00866D86"/>
    <w:rsid w:val="00870569"/>
    <w:rsid w:val="008705C1"/>
    <w:rsid w:val="00870EE7"/>
    <w:rsid w:val="008711B2"/>
    <w:rsid w:val="0087510D"/>
    <w:rsid w:val="00875D2F"/>
    <w:rsid w:val="008813F7"/>
    <w:rsid w:val="00882871"/>
    <w:rsid w:val="00883A39"/>
    <w:rsid w:val="008863B9"/>
    <w:rsid w:val="0089088C"/>
    <w:rsid w:val="00890D5A"/>
    <w:rsid w:val="00891883"/>
    <w:rsid w:val="00896345"/>
    <w:rsid w:val="008A1CDA"/>
    <w:rsid w:val="008A2F7A"/>
    <w:rsid w:val="008A45A6"/>
    <w:rsid w:val="008A64C7"/>
    <w:rsid w:val="008A7AF9"/>
    <w:rsid w:val="008B001A"/>
    <w:rsid w:val="008B2743"/>
    <w:rsid w:val="008B2CD2"/>
    <w:rsid w:val="008B3B15"/>
    <w:rsid w:val="008B5E37"/>
    <w:rsid w:val="008B60E8"/>
    <w:rsid w:val="008C0953"/>
    <w:rsid w:val="008C46CA"/>
    <w:rsid w:val="008C5819"/>
    <w:rsid w:val="008C75E5"/>
    <w:rsid w:val="008C7701"/>
    <w:rsid w:val="008D4141"/>
    <w:rsid w:val="008D459E"/>
    <w:rsid w:val="008D5371"/>
    <w:rsid w:val="008D55F2"/>
    <w:rsid w:val="008D6522"/>
    <w:rsid w:val="008D70C6"/>
    <w:rsid w:val="008E4EDC"/>
    <w:rsid w:val="008E6B1F"/>
    <w:rsid w:val="008F31D5"/>
    <w:rsid w:val="008F38DF"/>
    <w:rsid w:val="008F5AAD"/>
    <w:rsid w:val="008F686C"/>
    <w:rsid w:val="00901400"/>
    <w:rsid w:val="00904EBA"/>
    <w:rsid w:val="009067BF"/>
    <w:rsid w:val="00906869"/>
    <w:rsid w:val="00907B05"/>
    <w:rsid w:val="00910D07"/>
    <w:rsid w:val="00911A56"/>
    <w:rsid w:val="0091261A"/>
    <w:rsid w:val="00913E0B"/>
    <w:rsid w:val="009148DE"/>
    <w:rsid w:val="00916386"/>
    <w:rsid w:val="009312E7"/>
    <w:rsid w:val="0093283F"/>
    <w:rsid w:val="00936A1B"/>
    <w:rsid w:val="009418D9"/>
    <w:rsid w:val="00941E30"/>
    <w:rsid w:val="0094370A"/>
    <w:rsid w:val="00943918"/>
    <w:rsid w:val="00943B96"/>
    <w:rsid w:val="00946424"/>
    <w:rsid w:val="009478EE"/>
    <w:rsid w:val="0095139C"/>
    <w:rsid w:val="00952420"/>
    <w:rsid w:val="0095347E"/>
    <w:rsid w:val="00954EDC"/>
    <w:rsid w:val="00956250"/>
    <w:rsid w:val="00956A50"/>
    <w:rsid w:val="0096292E"/>
    <w:rsid w:val="0096305A"/>
    <w:rsid w:val="00963EB0"/>
    <w:rsid w:val="00965E63"/>
    <w:rsid w:val="00972462"/>
    <w:rsid w:val="00972845"/>
    <w:rsid w:val="00973015"/>
    <w:rsid w:val="0097303B"/>
    <w:rsid w:val="00973766"/>
    <w:rsid w:val="009777D9"/>
    <w:rsid w:val="009861B0"/>
    <w:rsid w:val="00986821"/>
    <w:rsid w:val="0099058A"/>
    <w:rsid w:val="00991B88"/>
    <w:rsid w:val="00992B1A"/>
    <w:rsid w:val="009959C1"/>
    <w:rsid w:val="00997429"/>
    <w:rsid w:val="009A07BF"/>
    <w:rsid w:val="009A39DE"/>
    <w:rsid w:val="009A4E0F"/>
    <w:rsid w:val="009A5255"/>
    <w:rsid w:val="009A5753"/>
    <w:rsid w:val="009A579D"/>
    <w:rsid w:val="009A6A11"/>
    <w:rsid w:val="009B0B50"/>
    <w:rsid w:val="009B2E1B"/>
    <w:rsid w:val="009B5164"/>
    <w:rsid w:val="009B5251"/>
    <w:rsid w:val="009B7D5D"/>
    <w:rsid w:val="009C1018"/>
    <w:rsid w:val="009C22FE"/>
    <w:rsid w:val="009C5146"/>
    <w:rsid w:val="009C7D6D"/>
    <w:rsid w:val="009D00B7"/>
    <w:rsid w:val="009D476E"/>
    <w:rsid w:val="009D7147"/>
    <w:rsid w:val="009E24B9"/>
    <w:rsid w:val="009E24DE"/>
    <w:rsid w:val="009E3029"/>
    <w:rsid w:val="009E3297"/>
    <w:rsid w:val="009E383F"/>
    <w:rsid w:val="009E5880"/>
    <w:rsid w:val="009E5C01"/>
    <w:rsid w:val="009E72CF"/>
    <w:rsid w:val="009E7D9B"/>
    <w:rsid w:val="009F002F"/>
    <w:rsid w:val="009F01D3"/>
    <w:rsid w:val="009F1050"/>
    <w:rsid w:val="009F2E93"/>
    <w:rsid w:val="009F473D"/>
    <w:rsid w:val="009F6D6B"/>
    <w:rsid w:val="009F734F"/>
    <w:rsid w:val="009F7D81"/>
    <w:rsid w:val="00A00487"/>
    <w:rsid w:val="00A0177D"/>
    <w:rsid w:val="00A0204C"/>
    <w:rsid w:val="00A04F1C"/>
    <w:rsid w:val="00A05006"/>
    <w:rsid w:val="00A10726"/>
    <w:rsid w:val="00A112C9"/>
    <w:rsid w:val="00A230E4"/>
    <w:rsid w:val="00A246B6"/>
    <w:rsid w:val="00A30856"/>
    <w:rsid w:val="00A34424"/>
    <w:rsid w:val="00A34876"/>
    <w:rsid w:val="00A34A32"/>
    <w:rsid w:val="00A37D39"/>
    <w:rsid w:val="00A40634"/>
    <w:rsid w:val="00A41A40"/>
    <w:rsid w:val="00A47E70"/>
    <w:rsid w:val="00A50CF0"/>
    <w:rsid w:val="00A51317"/>
    <w:rsid w:val="00A52F6F"/>
    <w:rsid w:val="00A52F72"/>
    <w:rsid w:val="00A53150"/>
    <w:rsid w:val="00A5359F"/>
    <w:rsid w:val="00A54BBA"/>
    <w:rsid w:val="00A57076"/>
    <w:rsid w:val="00A57528"/>
    <w:rsid w:val="00A601CD"/>
    <w:rsid w:val="00A6605D"/>
    <w:rsid w:val="00A66C63"/>
    <w:rsid w:val="00A7010F"/>
    <w:rsid w:val="00A70BC7"/>
    <w:rsid w:val="00A7150A"/>
    <w:rsid w:val="00A72118"/>
    <w:rsid w:val="00A72665"/>
    <w:rsid w:val="00A754BB"/>
    <w:rsid w:val="00A7583C"/>
    <w:rsid w:val="00A759BA"/>
    <w:rsid w:val="00A75CED"/>
    <w:rsid w:val="00A7671C"/>
    <w:rsid w:val="00A7748E"/>
    <w:rsid w:val="00A81EA3"/>
    <w:rsid w:val="00A84550"/>
    <w:rsid w:val="00A87144"/>
    <w:rsid w:val="00A87512"/>
    <w:rsid w:val="00A87B41"/>
    <w:rsid w:val="00A90724"/>
    <w:rsid w:val="00A916D2"/>
    <w:rsid w:val="00A94C93"/>
    <w:rsid w:val="00A96C55"/>
    <w:rsid w:val="00AA0376"/>
    <w:rsid w:val="00AA1E64"/>
    <w:rsid w:val="00AA2CBC"/>
    <w:rsid w:val="00AA49EB"/>
    <w:rsid w:val="00AB01DF"/>
    <w:rsid w:val="00AB0D3A"/>
    <w:rsid w:val="00AB4631"/>
    <w:rsid w:val="00AB6981"/>
    <w:rsid w:val="00AC5820"/>
    <w:rsid w:val="00AC7DC1"/>
    <w:rsid w:val="00AD1ADD"/>
    <w:rsid w:val="00AD1CD8"/>
    <w:rsid w:val="00AD4BCE"/>
    <w:rsid w:val="00AD6606"/>
    <w:rsid w:val="00AD7126"/>
    <w:rsid w:val="00AD7555"/>
    <w:rsid w:val="00AE2421"/>
    <w:rsid w:val="00AF03C7"/>
    <w:rsid w:val="00AF25C3"/>
    <w:rsid w:val="00AF3E2E"/>
    <w:rsid w:val="00AF4D4E"/>
    <w:rsid w:val="00AF52B7"/>
    <w:rsid w:val="00AF7E56"/>
    <w:rsid w:val="00B04335"/>
    <w:rsid w:val="00B04BEE"/>
    <w:rsid w:val="00B05D84"/>
    <w:rsid w:val="00B10E9C"/>
    <w:rsid w:val="00B11A1A"/>
    <w:rsid w:val="00B1310C"/>
    <w:rsid w:val="00B13940"/>
    <w:rsid w:val="00B17EC1"/>
    <w:rsid w:val="00B22A07"/>
    <w:rsid w:val="00B2333F"/>
    <w:rsid w:val="00B258BB"/>
    <w:rsid w:val="00B25C75"/>
    <w:rsid w:val="00B3074E"/>
    <w:rsid w:val="00B3184B"/>
    <w:rsid w:val="00B31DA4"/>
    <w:rsid w:val="00B32774"/>
    <w:rsid w:val="00B33A2B"/>
    <w:rsid w:val="00B37EEB"/>
    <w:rsid w:val="00B44001"/>
    <w:rsid w:val="00B444C0"/>
    <w:rsid w:val="00B45BFC"/>
    <w:rsid w:val="00B508D2"/>
    <w:rsid w:val="00B50A2B"/>
    <w:rsid w:val="00B50F92"/>
    <w:rsid w:val="00B51BA6"/>
    <w:rsid w:val="00B52828"/>
    <w:rsid w:val="00B556B7"/>
    <w:rsid w:val="00B5725C"/>
    <w:rsid w:val="00B64906"/>
    <w:rsid w:val="00B67B97"/>
    <w:rsid w:val="00B7315D"/>
    <w:rsid w:val="00B75E77"/>
    <w:rsid w:val="00B76799"/>
    <w:rsid w:val="00B76E16"/>
    <w:rsid w:val="00B801F2"/>
    <w:rsid w:val="00B841A5"/>
    <w:rsid w:val="00B84F41"/>
    <w:rsid w:val="00B85917"/>
    <w:rsid w:val="00B86222"/>
    <w:rsid w:val="00B87E14"/>
    <w:rsid w:val="00B918AC"/>
    <w:rsid w:val="00B91C30"/>
    <w:rsid w:val="00B9335B"/>
    <w:rsid w:val="00B968C8"/>
    <w:rsid w:val="00B9780D"/>
    <w:rsid w:val="00B97F8E"/>
    <w:rsid w:val="00BA048E"/>
    <w:rsid w:val="00BA2CD7"/>
    <w:rsid w:val="00BA3EC5"/>
    <w:rsid w:val="00BA5195"/>
    <w:rsid w:val="00BA51D9"/>
    <w:rsid w:val="00BB1BF6"/>
    <w:rsid w:val="00BB3B9C"/>
    <w:rsid w:val="00BB5645"/>
    <w:rsid w:val="00BB5DFC"/>
    <w:rsid w:val="00BB7330"/>
    <w:rsid w:val="00BC40B1"/>
    <w:rsid w:val="00BC6E8D"/>
    <w:rsid w:val="00BC73B3"/>
    <w:rsid w:val="00BD258B"/>
    <w:rsid w:val="00BD279D"/>
    <w:rsid w:val="00BD33A1"/>
    <w:rsid w:val="00BD5479"/>
    <w:rsid w:val="00BD6BB8"/>
    <w:rsid w:val="00BD6C33"/>
    <w:rsid w:val="00BD7B9C"/>
    <w:rsid w:val="00BE47A2"/>
    <w:rsid w:val="00BE4DD2"/>
    <w:rsid w:val="00BF1721"/>
    <w:rsid w:val="00BF47F7"/>
    <w:rsid w:val="00BF48B3"/>
    <w:rsid w:val="00BF53F2"/>
    <w:rsid w:val="00BF60DF"/>
    <w:rsid w:val="00C01A4C"/>
    <w:rsid w:val="00C02228"/>
    <w:rsid w:val="00C02E01"/>
    <w:rsid w:val="00C052BC"/>
    <w:rsid w:val="00C058FD"/>
    <w:rsid w:val="00C06627"/>
    <w:rsid w:val="00C1082F"/>
    <w:rsid w:val="00C10D23"/>
    <w:rsid w:val="00C12D35"/>
    <w:rsid w:val="00C23C46"/>
    <w:rsid w:val="00C23CD0"/>
    <w:rsid w:val="00C24279"/>
    <w:rsid w:val="00C2584D"/>
    <w:rsid w:val="00C259BF"/>
    <w:rsid w:val="00C267B9"/>
    <w:rsid w:val="00C30A15"/>
    <w:rsid w:val="00C34763"/>
    <w:rsid w:val="00C368AC"/>
    <w:rsid w:val="00C3691D"/>
    <w:rsid w:val="00C37033"/>
    <w:rsid w:val="00C41C06"/>
    <w:rsid w:val="00C42669"/>
    <w:rsid w:val="00C4494A"/>
    <w:rsid w:val="00C457C9"/>
    <w:rsid w:val="00C47F3E"/>
    <w:rsid w:val="00C51E37"/>
    <w:rsid w:val="00C53AC6"/>
    <w:rsid w:val="00C55316"/>
    <w:rsid w:val="00C560FC"/>
    <w:rsid w:val="00C56A9B"/>
    <w:rsid w:val="00C56B8B"/>
    <w:rsid w:val="00C57E3D"/>
    <w:rsid w:val="00C61264"/>
    <w:rsid w:val="00C628B1"/>
    <w:rsid w:val="00C64C05"/>
    <w:rsid w:val="00C652D4"/>
    <w:rsid w:val="00C657A8"/>
    <w:rsid w:val="00C66BA2"/>
    <w:rsid w:val="00C6757D"/>
    <w:rsid w:val="00C71887"/>
    <w:rsid w:val="00C72382"/>
    <w:rsid w:val="00C727C3"/>
    <w:rsid w:val="00C737D7"/>
    <w:rsid w:val="00C74B85"/>
    <w:rsid w:val="00C74F54"/>
    <w:rsid w:val="00C76C95"/>
    <w:rsid w:val="00C85213"/>
    <w:rsid w:val="00C852CF"/>
    <w:rsid w:val="00C856F4"/>
    <w:rsid w:val="00C8688C"/>
    <w:rsid w:val="00C87A12"/>
    <w:rsid w:val="00C91FA7"/>
    <w:rsid w:val="00C922BB"/>
    <w:rsid w:val="00C95985"/>
    <w:rsid w:val="00C9778B"/>
    <w:rsid w:val="00C979AE"/>
    <w:rsid w:val="00CA2FA6"/>
    <w:rsid w:val="00CA3400"/>
    <w:rsid w:val="00CA3559"/>
    <w:rsid w:val="00CB0EE7"/>
    <w:rsid w:val="00CB12BC"/>
    <w:rsid w:val="00CC1B68"/>
    <w:rsid w:val="00CC1C39"/>
    <w:rsid w:val="00CC1F07"/>
    <w:rsid w:val="00CC3990"/>
    <w:rsid w:val="00CC39F9"/>
    <w:rsid w:val="00CC4988"/>
    <w:rsid w:val="00CC5026"/>
    <w:rsid w:val="00CC5A1B"/>
    <w:rsid w:val="00CC5F26"/>
    <w:rsid w:val="00CC63D6"/>
    <w:rsid w:val="00CC68D0"/>
    <w:rsid w:val="00CD057D"/>
    <w:rsid w:val="00CD2451"/>
    <w:rsid w:val="00CE0B19"/>
    <w:rsid w:val="00CE0BFA"/>
    <w:rsid w:val="00CE2D4B"/>
    <w:rsid w:val="00CE3835"/>
    <w:rsid w:val="00CE3B53"/>
    <w:rsid w:val="00CE5930"/>
    <w:rsid w:val="00CE737E"/>
    <w:rsid w:val="00CE7AF9"/>
    <w:rsid w:val="00CF1024"/>
    <w:rsid w:val="00CF39F2"/>
    <w:rsid w:val="00CF78E2"/>
    <w:rsid w:val="00D0008E"/>
    <w:rsid w:val="00D00537"/>
    <w:rsid w:val="00D01F52"/>
    <w:rsid w:val="00D03582"/>
    <w:rsid w:val="00D03611"/>
    <w:rsid w:val="00D03F9A"/>
    <w:rsid w:val="00D05437"/>
    <w:rsid w:val="00D06D51"/>
    <w:rsid w:val="00D127DF"/>
    <w:rsid w:val="00D12FC5"/>
    <w:rsid w:val="00D13C85"/>
    <w:rsid w:val="00D14F39"/>
    <w:rsid w:val="00D1521A"/>
    <w:rsid w:val="00D17487"/>
    <w:rsid w:val="00D176C5"/>
    <w:rsid w:val="00D2149C"/>
    <w:rsid w:val="00D235D8"/>
    <w:rsid w:val="00D24991"/>
    <w:rsid w:val="00D25A5F"/>
    <w:rsid w:val="00D32B66"/>
    <w:rsid w:val="00D34E67"/>
    <w:rsid w:val="00D43946"/>
    <w:rsid w:val="00D44C26"/>
    <w:rsid w:val="00D4517A"/>
    <w:rsid w:val="00D452FE"/>
    <w:rsid w:val="00D462E4"/>
    <w:rsid w:val="00D4758D"/>
    <w:rsid w:val="00D50255"/>
    <w:rsid w:val="00D522D6"/>
    <w:rsid w:val="00D52BD7"/>
    <w:rsid w:val="00D55C11"/>
    <w:rsid w:val="00D611CF"/>
    <w:rsid w:val="00D63444"/>
    <w:rsid w:val="00D65239"/>
    <w:rsid w:val="00D66520"/>
    <w:rsid w:val="00D6753D"/>
    <w:rsid w:val="00D70235"/>
    <w:rsid w:val="00D70343"/>
    <w:rsid w:val="00D70DAC"/>
    <w:rsid w:val="00D720E3"/>
    <w:rsid w:val="00D7237E"/>
    <w:rsid w:val="00D7371E"/>
    <w:rsid w:val="00D7387B"/>
    <w:rsid w:val="00D742A0"/>
    <w:rsid w:val="00D8453D"/>
    <w:rsid w:val="00D86DC8"/>
    <w:rsid w:val="00D872A9"/>
    <w:rsid w:val="00D94C78"/>
    <w:rsid w:val="00D95799"/>
    <w:rsid w:val="00D96E39"/>
    <w:rsid w:val="00D97606"/>
    <w:rsid w:val="00DA0394"/>
    <w:rsid w:val="00DA52CD"/>
    <w:rsid w:val="00DA5B6C"/>
    <w:rsid w:val="00DA6023"/>
    <w:rsid w:val="00DB2D33"/>
    <w:rsid w:val="00DB3570"/>
    <w:rsid w:val="00DB484C"/>
    <w:rsid w:val="00DB4CCE"/>
    <w:rsid w:val="00DC0D26"/>
    <w:rsid w:val="00DC197C"/>
    <w:rsid w:val="00DC331E"/>
    <w:rsid w:val="00DC4637"/>
    <w:rsid w:val="00DC4C7F"/>
    <w:rsid w:val="00DC76E9"/>
    <w:rsid w:val="00DD0F43"/>
    <w:rsid w:val="00DD11FD"/>
    <w:rsid w:val="00DD1BED"/>
    <w:rsid w:val="00DD53E1"/>
    <w:rsid w:val="00DD5925"/>
    <w:rsid w:val="00DD7F13"/>
    <w:rsid w:val="00DE14E0"/>
    <w:rsid w:val="00DE237C"/>
    <w:rsid w:val="00DE34CF"/>
    <w:rsid w:val="00DE477E"/>
    <w:rsid w:val="00DE4B70"/>
    <w:rsid w:val="00DE647C"/>
    <w:rsid w:val="00DE67FB"/>
    <w:rsid w:val="00DF0FB2"/>
    <w:rsid w:val="00DF1965"/>
    <w:rsid w:val="00DF2176"/>
    <w:rsid w:val="00DF343E"/>
    <w:rsid w:val="00DF61D9"/>
    <w:rsid w:val="00DF69F6"/>
    <w:rsid w:val="00E004E3"/>
    <w:rsid w:val="00E00D77"/>
    <w:rsid w:val="00E01E89"/>
    <w:rsid w:val="00E034F8"/>
    <w:rsid w:val="00E13F3D"/>
    <w:rsid w:val="00E14D7D"/>
    <w:rsid w:val="00E1748E"/>
    <w:rsid w:val="00E176C5"/>
    <w:rsid w:val="00E20322"/>
    <w:rsid w:val="00E2067E"/>
    <w:rsid w:val="00E228FB"/>
    <w:rsid w:val="00E24598"/>
    <w:rsid w:val="00E24E93"/>
    <w:rsid w:val="00E25C36"/>
    <w:rsid w:val="00E31179"/>
    <w:rsid w:val="00E31A2A"/>
    <w:rsid w:val="00E31F6E"/>
    <w:rsid w:val="00E32E48"/>
    <w:rsid w:val="00E34898"/>
    <w:rsid w:val="00E37029"/>
    <w:rsid w:val="00E414C0"/>
    <w:rsid w:val="00E52B84"/>
    <w:rsid w:val="00E541FB"/>
    <w:rsid w:val="00E54CC3"/>
    <w:rsid w:val="00E55777"/>
    <w:rsid w:val="00E62369"/>
    <w:rsid w:val="00E66A80"/>
    <w:rsid w:val="00E716C1"/>
    <w:rsid w:val="00E717C5"/>
    <w:rsid w:val="00E74AE5"/>
    <w:rsid w:val="00E777D7"/>
    <w:rsid w:val="00E77B87"/>
    <w:rsid w:val="00E814FE"/>
    <w:rsid w:val="00E81E0B"/>
    <w:rsid w:val="00E83DFE"/>
    <w:rsid w:val="00E8417F"/>
    <w:rsid w:val="00E85E7A"/>
    <w:rsid w:val="00E8742B"/>
    <w:rsid w:val="00E9367A"/>
    <w:rsid w:val="00E9504A"/>
    <w:rsid w:val="00E9771E"/>
    <w:rsid w:val="00EA0508"/>
    <w:rsid w:val="00EA17C1"/>
    <w:rsid w:val="00EA1BFB"/>
    <w:rsid w:val="00EA5B8E"/>
    <w:rsid w:val="00EA5EB9"/>
    <w:rsid w:val="00EA6BD9"/>
    <w:rsid w:val="00EA77AC"/>
    <w:rsid w:val="00EA7E97"/>
    <w:rsid w:val="00EB09B7"/>
    <w:rsid w:val="00EB0DD2"/>
    <w:rsid w:val="00EB34B1"/>
    <w:rsid w:val="00EB40F5"/>
    <w:rsid w:val="00EB5B50"/>
    <w:rsid w:val="00EC030D"/>
    <w:rsid w:val="00EC1CE7"/>
    <w:rsid w:val="00EC295E"/>
    <w:rsid w:val="00EC34D8"/>
    <w:rsid w:val="00EC51B2"/>
    <w:rsid w:val="00EC558D"/>
    <w:rsid w:val="00EC67AF"/>
    <w:rsid w:val="00ED343F"/>
    <w:rsid w:val="00ED4124"/>
    <w:rsid w:val="00ED6328"/>
    <w:rsid w:val="00ED6B14"/>
    <w:rsid w:val="00ED6D8A"/>
    <w:rsid w:val="00EE16C4"/>
    <w:rsid w:val="00EE60EB"/>
    <w:rsid w:val="00EE7D7C"/>
    <w:rsid w:val="00EF14D1"/>
    <w:rsid w:val="00EF2028"/>
    <w:rsid w:val="00EF2176"/>
    <w:rsid w:val="00EF6865"/>
    <w:rsid w:val="00F0004E"/>
    <w:rsid w:val="00F0098D"/>
    <w:rsid w:val="00F04AF0"/>
    <w:rsid w:val="00F07CCA"/>
    <w:rsid w:val="00F11469"/>
    <w:rsid w:val="00F1259E"/>
    <w:rsid w:val="00F13304"/>
    <w:rsid w:val="00F173A4"/>
    <w:rsid w:val="00F17E5C"/>
    <w:rsid w:val="00F25D98"/>
    <w:rsid w:val="00F300FB"/>
    <w:rsid w:val="00F31986"/>
    <w:rsid w:val="00F334DD"/>
    <w:rsid w:val="00F367DF"/>
    <w:rsid w:val="00F378BB"/>
    <w:rsid w:val="00F40F3A"/>
    <w:rsid w:val="00F510C9"/>
    <w:rsid w:val="00F54B30"/>
    <w:rsid w:val="00F54CA6"/>
    <w:rsid w:val="00F637A3"/>
    <w:rsid w:val="00F6560C"/>
    <w:rsid w:val="00F65E51"/>
    <w:rsid w:val="00F661E0"/>
    <w:rsid w:val="00F72A69"/>
    <w:rsid w:val="00F73479"/>
    <w:rsid w:val="00F75DFD"/>
    <w:rsid w:val="00F76F15"/>
    <w:rsid w:val="00F770AB"/>
    <w:rsid w:val="00F77F30"/>
    <w:rsid w:val="00F83E9A"/>
    <w:rsid w:val="00F91526"/>
    <w:rsid w:val="00F92FAF"/>
    <w:rsid w:val="00F93858"/>
    <w:rsid w:val="00F94E3A"/>
    <w:rsid w:val="00F95DCB"/>
    <w:rsid w:val="00F9763F"/>
    <w:rsid w:val="00FA1C7C"/>
    <w:rsid w:val="00FA2C28"/>
    <w:rsid w:val="00FA485A"/>
    <w:rsid w:val="00FA561A"/>
    <w:rsid w:val="00FB4454"/>
    <w:rsid w:val="00FB53C0"/>
    <w:rsid w:val="00FB6386"/>
    <w:rsid w:val="00FC3BD3"/>
    <w:rsid w:val="00FC3CDB"/>
    <w:rsid w:val="00FC3E53"/>
    <w:rsid w:val="00FC6A75"/>
    <w:rsid w:val="00FC75B0"/>
    <w:rsid w:val="00FC7827"/>
    <w:rsid w:val="00FD22E5"/>
    <w:rsid w:val="00FD44EF"/>
    <w:rsid w:val="00FD68E5"/>
    <w:rsid w:val="00FE12B7"/>
    <w:rsid w:val="00FE14DD"/>
    <w:rsid w:val="00FE3236"/>
    <w:rsid w:val="00FF1628"/>
    <w:rsid w:val="00FF41D4"/>
    <w:rsid w:val="00FF5019"/>
    <w:rsid w:val="00FF5074"/>
    <w:rsid w:val="00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0EAD57"/>
  <w15:docId w15:val="{13BBFCCC-AA5A-43AC-9BC8-05936FE5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B031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175424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7039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5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12FC0-4061-4590-BB16-EBCA7943B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1003</Words>
  <Characters>5720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6710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2021-05-20T13:17:00Z</dcterms:created>
  <dcterms:modified xsi:type="dcterms:W3CDTF">2021-05-20T13:25:00Z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