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283F4E0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FE12BB">
          <w:rPr>
            <w:b/>
            <w:i/>
            <w:noProof/>
            <w:sz w:val="28"/>
          </w:rPr>
          <w:t>5</w:t>
        </w:r>
        <w:r w:rsidR="0008234D">
          <w:rPr>
            <w:b/>
            <w:i/>
            <w:noProof/>
            <w:sz w:val="28"/>
          </w:rPr>
          <w:t>83</w:t>
        </w:r>
      </w:fldSimple>
    </w:p>
    <w:p w14:paraId="5D6FC58C" w14:textId="307A0302" w:rsidR="001A09A3" w:rsidRPr="00E5262B" w:rsidRDefault="00D5520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552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C7AE5A3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802CC">
              <w:rPr>
                <w:b/>
                <w:noProof/>
                <w:sz w:val="28"/>
              </w:rPr>
              <w:t>7</w:t>
            </w:r>
            <w:r w:rsidR="00440B41">
              <w:rPr>
                <w:b/>
                <w:noProof/>
                <w:sz w:val="28"/>
              </w:rPr>
              <w:t>3</w:t>
            </w:r>
            <w:r w:rsidR="00CA5C3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8EC98C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764917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7D128CE" w:rsidR="001E41F3" w:rsidRPr="00E5262B" w:rsidRDefault="00440B41" w:rsidP="007B40DD">
            <w:pPr>
              <w:pStyle w:val="CRCoverPage"/>
              <w:spacing w:after="0"/>
              <w:rPr>
                <w:noProof/>
              </w:rPr>
            </w:pPr>
            <w:r w:rsidRPr="00440B41">
              <w:t>NR5GC FR</w:t>
            </w:r>
            <w:proofErr w:type="gramStart"/>
            <w:r w:rsidRPr="00440B41">
              <w:t>1 :</w:t>
            </w:r>
            <w:proofErr w:type="gramEnd"/>
            <w:r w:rsidRPr="00440B41">
              <w:t xml:space="preserve"> Addition of NR5GC multilayer test case 11.4.9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565C5B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440B41">
              <w:rPr>
                <w:noProof/>
              </w:rPr>
              <w:t>5</w:t>
            </w:r>
            <w:r w:rsidR="00FB2BB4">
              <w:rPr>
                <w:noProof/>
              </w:rPr>
              <w:t>-</w:t>
            </w:r>
            <w:r w:rsidR="00440B41">
              <w:rPr>
                <w:noProof/>
              </w:rPr>
              <w:t>13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A7AA8B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F71D49">
              <w:rPr>
                <w:noProof/>
              </w:rPr>
              <w:t>9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89D7A5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.9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DE1A38C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</w:t>
            </w:r>
            <w:r w:rsidR="00F71D49">
              <w:rPr>
                <w:noProof/>
              </w:rPr>
              <w:t>9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F39B5C8" w:rsidR="001E41F3" w:rsidRPr="00E5262B" w:rsidRDefault="00C161C2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3FF75E7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CC08E5E" w:rsidR="001E41F3" w:rsidRPr="00E5262B" w:rsidRDefault="00082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</w:t>
            </w:r>
            <w:r w:rsidR="00C161C2">
              <w:rPr>
                <w:noProof/>
              </w:rPr>
              <w:t>R5-212437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81031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E4FBC30" w14:textId="1993FEF1" w:rsidR="0038336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38336E" w:rsidRPr="008B6C02">
        <w:rPr>
          <w:rFonts w:cs="Arial"/>
          <w:iCs/>
        </w:rPr>
        <w:t>Table of Contents</w:t>
      </w:r>
      <w:r w:rsidR="0038336E">
        <w:tab/>
      </w:r>
      <w:r w:rsidR="0038336E">
        <w:fldChar w:fldCharType="begin"/>
      </w:r>
      <w:r w:rsidR="0038336E">
        <w:instrText xml:space="preserve"> PAGEREF _Toc71810316 \h </w:instrText>
      </w:r>
      <w:r w:rsidR="0038336E">
        <w:fldChar w:fldCharType="separate"/>
      </w:r>
      <w:r w:rsidR="0038336E">
        <w:t>2</w:t>
      </w:r>
      <w:r w:rsidR="0038336E">
        <w:fldChar w:fldCharType="end"/>
      </w:r>
    </w:p>
    <w:p w14:paraId="23F324B4" w14:textId="4C783D2D" w:rsidR="0038336E" w:rsidRDefault="003833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C0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C0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_Toc71810317 \h </w:instrText>
      </w:r>
      <w:r>
        <w:fldChar w:fldCharType="separate"/>
      </w:r>
      <w:r>
        <w:t>3</w:t>
      </w:r>
      <w:r>
        <w:fldChar w:fldCharType="end"/>
      </w:r>
    </w:p>
    <w:p w14:paraId="41D3C7C3" w14:textId="734C3281" w:rsidR="0038336E" w:rsidRDefault="003833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C0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C0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_Toc71810318 \h </w:instrText>
      </w:r>
      <w:r>
        <w:fldChar w:fldCharType="separate"/>
      </w:r>
      <w:r>
        <w:t>3</w:t>
      </w:r>
      <w:r>
        <w:fldChar w:fldCharType="end"/>
      </w:r>
    </w:p>
    <w:p w14:paraId="74A34A6B" w14:textId="6B81D3D8" w:rsidR="0038336E" w:rsidRDefault="003833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C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C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_Toc71810319 \h </w:instrText>
      </w:r>
      <w:r>
        <w:fldChar w:fldCharType="separate"/>
      </w:r>
      <w:r>
        <w:t>3</w:t>
      </w:r>
      <w:r>
        <w:fldChar w:fldCharType="end"/>
      </w:r>
    </w:p>
    <w:p w14:paraId="376AEF1F" w14:textId="2902AC05" w:rsidR="0038336E" w:rsidRDefault="003833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C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C0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_Toc71810320 \h </w:instrText>
      </w:r>
      <w:r>
        <w:fldChar w:fldCharType="separate"/>
      </w:r>
      <w:r>
        <w:t>3</w:t>
      </w:r>
      <w:r>
        <w:fldChar w:fldCharType="end"/>
      </w:r>
    </w:p>
    <w:p w14:paraId="1C6442AB" w14:textId="2817045B" w:rsidR="0038336E" w:rsidRDefault="003833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C0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C02">
        <w:rPr>
          <w:b/>
          <w:lang w:val="pt-BR"/>
        </w:rPr>
        <w:t xml:space="preserve">Change </w:t>
      </w:r>
      <w:r w:rsidRPr="008B6C0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_Toc71810321 \h </w:instrText>
      </w:r>
      <w:r>
        <w:fldChar w:fldCharType="separate"/>
      </w:r>
      <w:r>
        <w:t>4</w:t>
      </w:r>
      <w:r>
        <w:fldChar w:fldCharType="end"/>
      </w:r>
    </w:p>
    <w:p w14:paraId="4D5E5BC2" w14:textId="5D9A2713" w:rsidR="0038336E" w:rsidRDefault="003833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C0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C02">
        <w:rPr>
          <w:b/>
          <w:lang w:val="pt-BR"/>
        </w:rPr>
        <w:t xml:space="preserve">Change </w:t>
      </w:r>
      <w:r w:rsidRPr="008B6C02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_Toc71810322 \h </w:instrText>
      </w:r>
      <w:r>
        <w:fldChar w:fldCharType="separate"/>
      </w:r>
      <w:r>
        <w:t>9</w:t>
      </w:r>
      <w:r>
        <w:fldChar w:fldCharType="end"/>
      </w:r>
    </w:p>
    <w:p w14:paraId="37F2FFD0" w14:textId="4E256E38" w:rsidR="0038336E" w:rsidRDefault="003833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C02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C02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_Toc71810323 \h </w:instrText>
      </w:r>
      <w:r>
        <w:fldChar w:fldCharType="separate"/>
      </w:r>
      <w:r>
        <w:t>11</w:t>
      </w:r>
      <w:r>
        <w:fldChar w:fldCharType="end"/>
      </w:r>
    </w:p>
    <w:p w14:paraId="004C9C58" w14:textId="7792C0F1" w:rsidR="0038336E" w:rsidRDefault="003833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C0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C0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_Toc71810324 \h </w:instrText>
      </w:r>
      <w:r>
        <w:fldChar w:fldCharType="separate"/>
      </w:r>
      <w:r>
        <w:t>11</w:t>
      </w:r>
      <w:r>
        <w:fldChar w:fldCharType="end"/>
      </w:r>
    </w:p>
    <w:p w14:paraId="16167DEA" w14:textId="20875A17" w:rsidR="0038336E" w:rsidRDefault="0038336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B6C0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B6C02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_Toc71810325 \h </w:instrText>
      </w:r>
      <w:r>
        <w:fldChar w:fldCharType="separate"/>
      </w:r>
      <w:r>
        <w:t>11</w:t>
      </w:r>
      <w:r>
        <w:fldChar w:fldCharType="end"/>
      </w:r>
    </w:p>
    <w:p w14:paraId="77E93859" w14:textId="7AAD9A27" w:rsidR="0038336E" w:rsidRDefault="0038336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B6C0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B6C0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_Toc71810326 \h </w:instrText>
      </w:r>
      <w:r>
        <w:fldChar w:fldCharType="separate"/>
      </w:r>
      <w:r>
        <w:t>11</w:t>
      </w:r>
      <w:r>
        <w:fldChar w:fldCharType="end"/>
      </w:r>
    </w:p>
    <w:p w14:paraId="2E4D4796" w14:textId="49239B55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81031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17F31C4E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F71D49">
        <w:rPr>
          <w:rFonts w:cs="Arial"/>
        </w:rPr>
        <w:t>9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181031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1D372E1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F71D49">
        <w:rPr>
          <w:rFonts w:cs="Arial"/>
          <w:lang w:eastAsia="ja-JP"/>
        </w:rPr>
        <w:t>9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70725EAF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A32967">
        <w:rPr>
          <w:rFonts w:cs="Arial"/>
          <w:lang w:eastAsia="ja-JP"/>
        </w:rPr>
        <w:t>12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Balong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1810319"/>
      <w:r w:rsidRPr="00E5262B">
        <w:rPr>
          <w:b/>
        </w:rPr>
        <w:t>Corrections required</w:t>
      </w:r>
      <w:bookmarkEnd w:id="7"/>
      <w:bookmarkEnd w:id="8"/>
      <w:bookmarkEnd w:id="9"/>
    </w:p>
    <w:p w14:paraId="287B11CE" w14:textId="10CCDEB4" w:rsidR="000E19F3" w:rsidRDefault="000E19F3" w:rsidP="000E19F3">
      <w:r>
        <w:t>In addition to the below, the corrections of R5s210518 are required and applied.</w:t>
      </w:r>
    </w:p>
    <w:p w14:paraId="1A7E20AB" w14:textId="77777777" w:rsidR="000E19F3" w:rsidRDefault="000E19F3" w:rsidP="000E19F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1810320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19F3" w14:paraId="3448DD81" w14:textId="77777777" w:rsidTr="002C2317">
        <w:trPr>
          <w:trHeight w:val="447"/>
        </w:trPr>
        <w:tc>
          <w:tcPr>
            <w:tcW w:w="1985" w:type="dxa"/>
          </w:tcPr>
          <w:p w14:paraId="73B7F76A" w14:textId="77777777" w:rsidR="000E19F3" w:rsidRDefault="000E19F3" w:rsidP="002C23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9B9FA8" w14:textId="77777777" w:rsidR="000E19F3" w:rsidRDefault="000E19F3" w:rsidP="002C2317">
            <w:pPr>
              <w:spacing w:after="0"/>
            </w:pPr>
            <w:r w:rsidRPr="00405805">
              <w:t>f_TC_11_4_9_NR5GC_IMS2</w:t>
            </w:r>
          </w:p>
        </w:tc>
      </w:tr>
      <w:tr w:rsidR="000E19F3" w14:paraId="5E7CE3F8" w14:textId="77777777" w:rsidTr="002C2317">
        <w:trPr>
          <w:trHeight w:val="452"/>
        </w:trPr>
        <w:tc>
          <w:tcPr>
            <w:tcW w:w="1985" w:type="dxa"/>
          </w:tcPr>
          <w:p w14:paraId="6A665FDF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78EF2F" w14:textId="08C7FC2E" w:rsidR="000E19F3" w:rsidRDefault="000E19F3" w:rsidP="002C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8 procedure “</w:t>
            </w:r>
            <w:r w:rsidRPr="00405805">
              <w:rPr>
                <w:rFonts w:ascii="Arial" w:hAnsi="Arial" w:cs="Arial"/>
              </w:rPr>
              <w:t>IMS Emergency call</w:t>
            </w:r>
            <w:r>
              <w:rPr>
                <w:rFonts w:ascii="Arial" w:hAnsi="Arial" w:cs="Arial"/>
              </w:rPr>
              <w:t xml:space="preserve"> </w:t>
            </w:r>
            <w:r w:rsidRPr="00405805">
              <w:rPr>
                <w:rFonts w:ascii="Arial" w:hAnsi="Arial" w:cs="Arial"/>
              </w:rPr>
              <w:t>establishment without IMS emergency</w:t>
            </w:r>
            <w:r>
              <w:rPr>
                <w:rFonts w:ascii="Arial" w:hAnsi="Arial" w:cs="Arial"/>
              </w:rPr>
              <w:t xml:space="preserve"> </w:t>
            </w:r>
            <w:r w:rsidRPr="00405805">
              <w:rPr>
                <w:rFonts w:ascii="Arial" w:hAnsi="Arial" w:cs="Arial"/>
              </w:rPr>
              <w:t>registration</w:t>
            </w:r>
            <w:r>
              <w:rPr>
                <w:rFonts w:ascii="Arial" w:hAnsi="Arial" w:cs="Arial"/>
              </w:rPr>
              <w:t xml:space="preserve">” is performed </w:t>
            </w:r>
          </w:p>
        </w:tc>
      </w:tr>
      <w:tr w:rsidR="000E19F3" w14:paraId="2DB84470" w14:textId="77777777" w:rsidTr="002C2317">
        <w:tc>
          <w:tcPr>
            <w:tcW w:w="1985" w:type="dxa"/>
          </w:tcPr>
          <w:p w14:paraId="784291B5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DCCD2F" w14:textId="73F69876" w:rsidR="000E19F3" w:rsidRPr="000E19F3" w:rsidRDefault="000E19F3" w:rsidP="002C2317">
            <w:pPr>
              <w:pStyle w:val="CRCoverPage"/>
              <w:spacing w:after="0"/>
            </w:pPr>
            <w:r w:rsidRPr="000E19F3">
              <w:rPr>
                <w:lang w:val="en-SG"/>
              </w:rPr>
              <w:t xml:space="preserve">Replace </w:t>
            </w:r>
            <w:proofErr w:type="spellStart"/>
            <w:r w:rsidRPr="000E19F3">
              <w:rPr>
                <w:lang w:val="en-US"/>
              </w:rPr>
              <w:t>fl_IMS_</w:t>
            </w:r>
            <w:proofErr w:type="gramStart"/>
            <w:r w:rsidRPr="000E19F3">
              <w:rPr>
                <w:lang w:val="en-US"/>
              </w:rPr>
              <w:t>EmergencyCallAndRelease</w:t>
            </w:r>
            <w:proofErr w:type="spellEnd"/>
            <w:r>
              <w:t>(</w:t>
            </w:r>
            <w:proofErr w:type="gramEnd"/>
            <w:r>
              <w:t>)</w:t>
            </w:r>
            <w:r w:rsidRPr="000E19F3">
              <w:rPr>
                <w:lang w:val="en-US"/>
              </w:rPr>
              <w:t xml:space="preserve"> with </w:t>
            </w:r>
            <w:proofErr w:type="spellStart"/>
            <w:r w:rsidRPr="000E19F3">
              <w:rPr>
                <w:lang w:val="en-US"/>
              </w:rPr>
              <w:t>fl_IMS_EmergencyCallAndReleaseWithoutRegistration</w:t>
            </w:r>
            <w:proofErr w:type="spellEnd"/>
            <w:r>
              <w:t>()</w:t>
            </w:r>
          </w:p>
        </w:tc>
      </w:tr>
      <w:tr w:rsidR="000E19F3" w14:paraId="42A95C3B" w14:textId="77777777" w:rsidTr="002C2317">
        <w:tc>
          <w:tcPr>
            <w:tcW w:w="1985" w:type="dxa"/>
          </w:tcPr>
          <w:p w14:paraId="112657A7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FD68C7" w14:textId="77777777" w:rsidR="000E19F3" w:rsidRDefault="000E19F3" w:rsidP="002C2317">
            <w:pPr>
              <w:spacing w:after="0"/>
              <w:rPr>
                <w:rFonts w:ascii="Arial" w:hAnsi="Arial" w:cs="Arial"/>
                <w:lang w:val="en-US"/>
              </w:rPr>
            </w:pPr>
            <w:r w:rsidRPr="00405805">
              <w:rPr>
                <w:rFonts w:ascii="Arial" w:hAnsi="Arial" w:cs="Arial"/>
                <w:lang w:val="en-US"/>
              </w:rPr>
              <w:t>Emergency_NR5GC_IMS</w:t>
            </w:r>
          </w:p>
        </w:tc>
      </w:tr>
      <w:tr w:rsidR="000E19F3" w14:paraId="3A251FBB" w14:textId="77777777" w:rsidTr="002C2317">
        <w:tc>
          <w:tcPr>
            <w:tcW w:w="1985" w:type="dxa"/>
          </w:tcPr>
          <w:p w14:paraId="76441746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3DE273" w14:textId="77777777" w:rsidR="000E19F3" w:rsidRDefault="000E19F3" w:rsidP="002C2317">
            <w:pPr>
              <w:rPr>
                <w:rFonts w:ascii="Arial" w:hAnsi="Arial"/>
                <w:highlight w:val="cyan"/>
              </w:rPr>
            </w:pPr>
          </w:p>
        </w:tc>
      </w:tr>
    </w:tbl>
    <w:p w14:paraId="3D3F2D7D" w14:textId="77777777" w:rsidR="000E19F3" w:rsidRDefault="000E19F3" w:rsidP="000E19F3">
      <w:pPr>
        <w:rPr>
          <w:lang w:val="en-US"/>
        </w:rPr>
      </w:pPr>
    </w:p>
    <w:p w14:paraId="3BC0E51C" w14:textId="77777777" w:rsidR="000E19F3" w:rsidRDefault="000E19F3" w:rsidP="000E19F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65E709DA" w14:textId="77777777" w:rsidTr="002C2317">
        <w:tc>
          <w:tcPr>
            <w:tcW w:w="9855" w:type="dxa"/>
          </w:tcPr>
          <w:p w14:paraId="72222EB2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>function f_TC_11_4_9_NR5GC_IMS2()runs on IMS_PTC</w:t>
            </w:r>
          </w:p>
          <w:p w14:paraId="24666677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{ // Emergency PDU session</w:t>
            </w:r>
          </w:p>
          <w:p w14:paraId="0775AA31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  </w:t>
            </w:r>
            <w:proofErr w:type="spellStart"/>
            <w:r w:rsidRPr="00405805">
              <w:rPr>
                <w:lang w:val="en-US"/>
              </w:rPr>
              <w:t>f_IMS_PTC_Init</w:t>
            </w:r>
            <w:proofErr w:type="spellEnd"/>
            <w:r w:rsidRPr="00405805">
              <w:rPr>
                <w:lang w:val="en-US"/>
              </w:rPr>
              <w:t>(PDN_2);</w:t>
            </w:r>
          </w:p>
          <w:p w14:paraId="480ECDCD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  </w:t>
            </w:r>
            <w:proofErr w:type="spellStart"/>
            <w:r w:rsidRPr="00405805">
              <w:rPr>
                <w:highlight w:val="yellow"/>
                <w:lang w:val="en-US"/>
              </w:rPr>
              <w:t>fl_IMS_EmergencyCallAndRelease</w:t>
            </w:r>
            <w:proofErr w:type="spellEnd"/>
            <w:r w:rsidRPr="00405805">
              <w:rPr>
                <w:lang w:val="en-US"/>
              </w:rPr>
              <w:t>();</w:t>
            </w:r>
          </w:p>
          <w:p w14:paraId="7AFA0D8E" w14:textId="77777777" w:rsidR="000E19F3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}</w:t>
            </w:r>
          </w:p>
        </w:tc>
      </w:tr>
    </w:tbl>
    <w:p w14:paraId="6B71E767" w14:textId="77777777" w:rsidR="000E19F3" w:rsidRDefault="000E19F3" w:rsidP="000E19F3">
      <w:pPr>
        <w:rPr>
          <w:lang w:val="en-US"/>
        </w:rPr>
      </w:pPr>
    </w:p>
    <w:p w14:paraId="0BC75A40" w14:textId="77777777" w:rsidR="000E19F3" w:rsidRDefault="000E19F3" w:rsidP="000E19F3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44847738" w14:textId="77777777" w:rsidTr="002C2317">
        <w:tc>
          <w:tcPr>
            <w:tcW w:w="9855" w:type="dxa"/>
          </w:tcPr>
          <w:p w14:paraId="79DDF83A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>function f_TC_11_4_9_NR5GC_IMS2()runs on IMS_PTC</w:t>
            </w:r>
          </w:p>
          <w:p w14:paraId="5388C500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{ // Emergency PDU session</w:t>
            </w:r>
          </w:p>
          <w:p w14:paraId="40FA7BA0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lastRenderedPageBreak/>
              <w:t xml:space="preserve">    </w:t>
            </w:r>
            <w:proofErr w:type="spellStart"/>
            <w:r w:rsidRPr="00405805">
              <w:rPr>
                <w:lang w:val="en-US"/>
              </w:rPr>
              <w:t>f_IMS_PTC_Init</w:t>
            </w:r>
            <w:proofErr w:type="spellEnd"/>
            <w:r w:rsidRPr="00405805">
              <w:rPr>
                <w:lang w:val="en-US"/>
              </w:rPr>
              <w:t>(PDN_2);</w:t>
            </w:r>
          </w:p>
          <w:p w14:paraId="64656ECE" w14:textId="77777777" w:rsidR="000E19F3" w:rsidRPr="00405805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  </w:t>
            </w:r>
            <w:proofErr w:type="spellStart"/>
            <w:r w:rsidRPr="00405805">
              <w:rPr>
                <w:highlight w:val="yellow"/>
                <w:lang w:val="en-US"/>
              </w:rPr>
              <w:t>fl_IMS_EmergencyCallAndReleaseWithoutRegistration</w:t>
            </w:r>
            <w:proofErr w:type="spellEnd"/>
            <w:r w:rsidRPr="00405805">
              <w:rPr>
                <w:lang w:val="en-US"/>
              </w:rPr>
              <w:t xml:space="preserve">(); </w:t>
            </w:r>
          </w:p>
          <w:p w14:paraId="2258D231" w14:textId="77777777" w:rsidR="000E19F3" w:rsidRDefault="000E19F3" w:rsidP="002C2317">
            <w:pPr>
              <w:rPr>
                <w:lang w:val="en-US"/>
              </w:rPr>
            </w:pPr>
            <w:r w:rsidRPr="00405805">
              <w:rPr>
                <w:lang w:val="en-US"/>
              </w:rPr>
              <w:t xml:space="preserve">  }</w:t>
            </w:r>
          </w:p>
        </w:tc>
      </w:tr>
    </w:tbl>
    <w:p w14:paraId="28DE7BE2" w14:textId="77777777" w:rsidR="000E19F3" w:rsidRDefault="000E19F3" w:rsidP="000E19F3">
      <w:pPr>
        <w:rPr>
          <w:lang w:val="en-US"/>
        </w:rPr>
      </w:pPr>
    </w:p>
    <w:p w14:paraId="7A434D16" w14:textId="0BF2C371" w:rsidR="000E19F3" w:rsidRDefault="000E19F3" w:rsidP="000E19F3">
      <w:pPr>
        <w:rPr>
          <w:rFonts w:cs="Arial"/>
          <w:color w:val="FF0000"/>
        </w:rPr>
      </w:pPr>
    </w:p>
    <w:p w14:paraId="02F149D8" w14:textId="77777777" w:rsidR="000E19F3" w:rsidRDefault="000E19F3" w:rsidP="000E19F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1810321"/>
      <w:bookmarkStart w:id="13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19F3" w14:paraId="7DEA931D" w14:textId="77777777" w:rsidTr="002C2317">
        <w:trPr>
          <w:trHeight w:val="447"/>
        </w:trPr>
        <w:tc>
          <w:tcPr>
            <w:tcW w:w="1985" w:type="dxa"/>
          </w:tcPr>
          <w:p w14:paraId="7DAA98E4" w14:textId="77777777" w:rsidR="000E19F3" w:rsidRDefault="000E19F3" w:rsidP="002C23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B8503B" w14:textId="77777777" w:rsidR="000E19F3" w:rsidRDefault="000E19F3" w:rsidP="002C2317">
            <w:pPr>
              <w:spacing w:after="0"/>
            </w:pPr>
            <w:r>
              <w:t>fl_TC_11_4_9_NR5GC_TestBody</w:t>
            </w:r>
          </w:p>
        </w:tc>
      </w:tr>
      <w:tr w:rsidR="000E19F3" w14:paraId="57D874CE" w14:textId="77777777" w:rsidTr="002C2317">
        <w:trPr>
          <w:trHeight w:val="452"/>
        </w:trPr>
        <w:tc>
          <w:tcPr>
            <w:tcW w:w="1985" w:type="dxa"/>
          </w:tcPr>
          <w:p w14:paraId="2B1ABBC5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A22E56" w14:textId="46E5A917" w:rsidR="000E19F3" w:rsidRDefault="000E19F3" w:rsidP="002C2317">
            <w:pPr>
              <w:rPr>
                <w:rFonts w:ascii="Arial" w:hAnsi="Arial" w:cs="Arial"/>
              </w:rPr>
            </w:pPr>
            <w:r w:rsidRPr="001331C0">
              <w:rPr>
                <w:rFonts w:ascii="Arial" w:hAnsi="Arial" w:cs="Arial"/>
              </w:rPr>
              <w:t xml:space="preserve">After the emergency call is released, </w:t>
            </w:r>
            <w:r w:rsidR="00E53A3C">
              <w:rPr>
                <w:rFonts w:ascii="Arial" w:hAnsi="Arial" w:cs="Arial"/>
              </w:rPr>
              <w:t>the UE may locally deregister, in which case it will not initiate DEREGISTRATION REQUEST or respond to DEREGISTERATION REQUEST from the SS.</w:t>
            </w:r>
          </w:p>
        </w:tc>
      </w:tr>
      <w:tr w:rsidR="000E19F3" w14:paraId="497A17AC" w14:textId="77777777" w:rsidTr="002C2317">
        <w:tc>
          <w:tcPr>
            <w:tcW w:w="1985" w:type="dxa"/>
          </w:tcPr>
          <w:p w14:paraId="2605DB54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CC2797" w14:textId="77777777" w:rsidR="000E19F3" w:rsidRDefault="000E19F3" w:rsidP="002C2317">
            <w:pPr>
              <w:pStyle w:val="CRCoverPage"/>
              <w:spacing w:after="0"/>
              <w:rPr>
                <w:lang w:val="en-SG"/>
              </w:rPr>
            </w:pPr>
            <w:r w:rsidRPr="001331C0">
              <w:rPr>
                <w:lang w:val="en-SG"/>
              </w:rPr>
              <w:t>Added step 12b2A1 to trigger the UE to deregistration, if the UE is still in REGISTERED state the UE will send a DEREGISTRATION REQUEST, otherwise, it means the UE has performed local der</w:t>
            </w:r>
            <w:r>
              <w:rPr>
                <w:lang w:val="en-SG"/>
              </w:rPr>
              <w:t>e</w:t>
            </w:r>
            <w:r w:rsidRPr="001331C0">
              <w:rPr>
                <w:lang w:val="en-SG"/>
              </w:rPr>
              <w:t>gistration</w:t>
            </w:r>
            <w:r w:rsidR="00E53A3C">
              <w:rPr>
                <w:lang w:val="en-SG"/>
              </w:rPr>
              <w:t>.</w:t>
            </w:r>
          </w:p>
          <w:p w14:paraId="2410FA42" w14:textId="77777777" w:rsidR="00E53A3C" w:rsidRDefault="00E53A3C" w:rsidP="002C2317">
            <w:pPr>
              <w:pStyle w:val="CRCoverPage"/>
              <w:spacing w:after="0"/>
              <w:rPr>
                <w:lang w:val="en-SG"/>
              </w:rPr>
            </w:pPr>
          </w:p>
          <w:p w14:paraId="49BBECD9" w14:textId="274B4194" w:rsidR="00E53A3C" w:rsidRDefault="00E53A3C" w:rsidP="002C2317">
            <w:pPr>
              <w:pStyle w:val="CRCoverPage"/>
              <w:spacing w:after="0"/>
              <w:rPr>
                <w:lang w:val="en-SG"/>
              </w:rPr>
            </w:pPr>
            <w:proofErr w:type="gramStart"/>
            <w:r w:rsidRPr="00E53A3C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The prose CR R5-212437 raised at RAN5#91 is associated with this change</w:t>
            </w:r>
          </w:p>
        </w:tc>
      </w:tr>
      <w:tr w:rsidR="000E19F3" w14:paraId="323D98ED" w14:textId="77777777" w:rsidTr="002C2317">
        <w:tc>
          <w:tcPr>
            <w:tcW w:w="1985" w:type="dxa"/>
          </w:tcPr>
          <w:p w14:paraId="6BEB0F54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3B7EE4C" w14:textId="77777777" w:rsidR="000E19F3" w:rsidRDefault="000E19F3" w:rsidP="002C2317">
            <w:pPr>
              <w:spacing w:after="0"/>
              <w:rPr>
                <w:rFonts w:ascii="Arial" w:hAnsi="Arial" w:cs="Arial"/>
              </w:rPr>
            </w:pPr>
            <w:r w:rsidRPr="001331C0">
              <w:rPr>
                <w:rFonts w:ascii="Arial" w:hAnsi="Arial" w:cs="Arial"/>
              </w:rPr>
              <w:t>Emergency_NR5GC</w:t>
            </w:r>
          </w:p>
        </w:tc>
      </w:tr>
      <w:tr w:rsidR="000E19F3" w14:paraId="41D5AD12" w14:textId="77777777" w:rsidTr="002C2317">
        <w:tc>
          <w:tcPr>
            <w:tcW w:w="1985" w:type="dxa"/>
          </w:tcPr>
          <w:p w14:paraId="0020823C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30EBDE" w14:textId="77777777" w:rsidR="000E19F3" w:rsidRDefault="000E19F3" w:rsidP="002C2317">
            <w:pPr>
              <w:rPr>
                <w:rFonts w:ascii="Arial" w:hAnsi="Arial"/>
                <w:highlight w:val="cyan"/>
              </w:rPr>
            </w:pPr>
          </w:p>
        </w:tc>
      </w:tr>
    </w:tbl>
    <w:p w14:paraId="3D5D5259" w14:textId="77777777" w:rsidR="000E19F3" w:rsidRDefault="000E19F3" w:rsidP="000E19F3"/>
    <w:p w14:paraId="402CECC2" w14:textId="77777777" w:rsidR="000E19F3" w:rsidRDefault="000E19F3" w:rsidP="000E19F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65FEF00B" w14:textId="77777777" w:rsidTr="002C2317">
        <w:tc>
          <w:tcPr>
            <w:tcW w:w="9855" w:type="dxa"/>
          </w:tcPr>
          <w:p w14:paraId="1683B2CF" w14:textId="77777777" w:rsidR="000E19F3" w:rsidRDefault="000E19F3" w:rsidP="002C2317">
            <w:r>
              <w:t>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556F6AFE" w14:textId="77777777" w:rsidR="000E19F3" w:rsidRDefault="000E19F3" w:rsidP="002C2317">
            <w:r>
              <w:t xml:space="preserve">  {</w:t>
            </w:r>
          </w:p>
          <w:p w14:paraId="2E686A2A" w14:textId="77777777" w:rsidR="000E19F3" w:rsidRDefault="000E19F3" w:rsidP="002C2317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76BDA991" w14:textId="77777777" w:rsidR="000E19F3" w:rsidRDefault="000E19F3" w:rsidP="002C2317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651F177C" w14:textId="77777777" w:rsidR="000E19F3" w:rsidRDefault="000E19F3" w:rsidP="002C2317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Detach</w:t>
            </w:r>
            <w:proofErr w:type="spellEnd"/>
            <w:r>
              <w:t>:=</w:t>
            </w:r>
            <w:proofErr w:type="gramEnd"/>
            <w:r>
              <w:t xml:space="preserve"> 10.0;</w:t>
            </w:r>
          </w:p>
          <w:p w14:paraId="74D4DAF7" w14:textId="77777777" w:rsidR="000E19F3" w:rsidRDefault="000E19F3" w:rsidP="002C2317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4E13DA7" w14:textId="77777777" w:rsidR="000E19F3" w:rsidRDefault="000E19F3" w:rsidP="002C2317">
            <w:r>
              <w:t xml:space="preserve">    //Switch the UE on.</w:t>
            </w:r>
          </w:p>
          <w:p w14:paraId="7006F653" w14:textId="77777777" w:rsidR="000E19F3" w:rsidRDefault="000E19F3" w:rsidP="002C2317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5624B301" w14:textId="77777777" w:rsidR="000E19F3" w:rsidRDefault="000E19F3" w:rsidP="002C2317"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8F41A15" w14:textId="77777777" w:rsidR="000E19F3" w:rsidRDefault="000E19F3" w:rsidP="002C2317">
            <w:r>
              <w:t xml:space="preserve">    //Steps 2-4 of Table 4.5.2.2-2 NR RRC_IDLE in TS38.508-1 [4] take place (the UE initiates an initial registration procedure).</w:t>
            </w:r>
          </w:p>
          <w:p w14:paraId="279986F9" w14:textId="77777777" w:rsidR="000E19F3" w:rsidRDefault="000E19F3" w:rsidP="002C231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>
              <w:t>tsc_SHT_IntegrityProtected</w:t>
            </w:r>
            <w:proofErr w:type="spellEnd"/>
            <w:r>
              <w:t>);</w:t>
            </w:r>
          </w:p>
          <w:p w14:paraId="47DBD526" w14:textId="77777777" w:rsidR="000E19F3" w:rsidRDefault="000E19F3" w:rsidP="002C2317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Initial_Secure</w:t>
            </w:r>
            <w:proofErr w:type="spellEnd"/>
            <w:r>
              <w:t>)) {</w:t>
            </w:r>
          </w:p>
          <w:p w14:paraId="578CF2B6" w14:textId="77777777" w:rsidR="000E19F3" w:rsidRDefault="000E19F3" w:rsidP="002C2317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"Registration </w:t>
            </w:r>
            <w:proofErr w:type="spellStart"/>
            <w:r>
              <w:t>Req</w:t>
            </w:r>
            <w:proofErr w:type="spellEnd"/>
            <w:r>
              <w:t xml:space="preserve"> failed");</w:t>
            </w:r>
          </w:p>
          <w:p w14:paraId="55481D23" w14:textId="77777777" w:rsidR="000E19F3" w:rsidRDefault="000E19F3" w:rsidP="002C2317">
            <w:r>
              <w:t xml:space="preserve">    }</w:t>
            </w:r>
          </w:p>
          <w:p w14:paraId="4A92AC91" w14:textId="77777777" w:rsidR="000E19F3" w:rsidRDefault="000E19F3" w:rsidP="002C2317">
            <w:r>
              <w:t xml:space="preserve">    //@siclog "Steps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F3233E" w14:textId="77777777" w:rsidR="000E19F3" w:rsidRDefault="000E19F3" w:rsidP="002C2317">
            <w:r>
              <w:t xml:space="preserve">    //SS sends a REGISTRATION REJECT message containing 5GMM cause value = #15 (No suitable cells in tracking area).</w:t>
            </w:r>
          </w:p>
          <w:p w14:paraId="459C094B" w14:textId="77777777" w:rsidR="000E19F3" w:rsidRDefault="000E19F3" w:rsidP="002C2317">
            <w:r>
              <w:lastRenderedPageBreak/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0E1D612F" w14:textId="77777777" w:rsidR="000E19F3" w:rsidRDefault="000E19F3" w:rsidP="002C2317">
            <w:r>
              <w:t xml:space="preserve">                                   tsc_NR_RbId_SRB1, // No SRB2 so must be on SRB1</w:t>
            </w:r>
          </w:p>
          <w:p w14:paraId="182600DF" w14:textId="77777777" w:rsidR="000E19F3" w:rsidRDefault="000E19F3" w:rsidP="002C2317">
            <w:r>
              <w:t xml:space="preserve">                                   -,</w:t>
            </w:r>
          </w:p>
          <w:p w14:paraId="04FC38B7" w14:textId="77777777" w:rsidR="000E19F3" w:rsidRDefault="000E19F3" w:rsidP="002C2317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cs_NG_REGISTRATION_REJECT</w:t>
            </w:r>
            <w:proofErr w:type="spellEnd"/>
            <w:r>
              <w:t>(</w:t>
            </w:r>
            <w:proofErr w:type="spellStart"/>
            <w:r>
              <w:t>cs_GMM_GSM_Cause</w:t>
            </w:r>
            <w:proofErr w:type="spellEnd"/>
            <w:r>
              <w:t>(omit, tsc_NR5GCCause_NoSuitableCellsInTA)))));</w:t>
            </w:r>
          </w:p>
          <w:p w14:paraId="5B1885D1" w14:textId="77777777" w:rsidR="000E19F3" w:rsidRDefault="000E19F3" w:rsidP="002C2317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D28BC0" w14:textId="77777777" w:rsidR="000E19F3" w:rsidRDefault="000E19F3" w:rsidP="002C2317">
            <w:r>
              <w:t xml:space="preserve">    //The SS transmits an </w:t>
            </w:r>
            <w:proofErr w:type="spellStart"/>
            <w:r>
              <w:t>RRCConnectionRelease</w:t>
            </w:r>
            <w:proofErr w:type="spellEnd"/>
            <w:r>
              <w:t xml:space="preserve"> message.</w:t>
            </w:r>
          </w:p>
          <w:p w14:paraId="66482302" w14:textId="77777777" w:rsidR="000E19F3" w:rsidRDefault="000E19F3" w:rsidP="002C2317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873F0E5" w14:textId="77777777" w:rsidR="000E19F3" w:rsidRDefault="000E19F3" w:rsidP="002C2317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ED73FC" w14:textId="77777777" w:rsidR="000E19F3" w:rsidRDefault="000E19F3" w:rsidP="002C2317">
            <w:r>
              <w:t xml:space="preserve">    //Make the UE attempt an IMS emergency call dialling a number which is stored on the ME (e.g. 112 or 911). (NOTE 1)</w:t>
            </w:r>
          </w:p>
          <w:p w14:paraId="3A874883" w14:textId="77777777" w:rsidR="000E19F3" w:rsidRDefault="000E19F3" w:rsidP="002C2317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 xml:space="preserve"> (UT);//</w:t>
            </w:r>
            <w:proofErr w:type="spellStart"/>
            <w:r>
              <w:t>Defaut</w:t>
            </w:r>
            <w:proofErr w:type="spellEnd"/>
            <w:r>
              <w:t xml:space="preserve"> value is </w:t>
            </w:r>
            <w:proofErr w:type="spellStart"/>
            <w:r>
              <w:t>px_EmergencyCallNumber</w:t>
            </w:r>
            <w:proofErr w:type="spellEnd"/>
          </w:p>
          <w:p w14:paraId="72F5ABBE" w14:textId="77777777" w:rsidR="000E19F3" w:rsidRDefault="000E19F3" w:rsidP="002C2317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CA9647" w14:textId="77777777" w:rsidR="000E19F3" w:rsidRDefault="000E19F3" w:rsidP="002C2317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57F3FE2E" w14:textId="77777777" w:rsidR="000E19F3" w:rsidRDefault="000E19F3" w:rsidP="002C2317">
            <w:r>
              <w:t xml:space="preserve">    f_NR5GC_EmergencyCallLimitedService(nr_Cell1</w:t>
            </w:r>
            <w:proofErr w:type="gramStart"/>
            <w:r>
              <w:t>);</w:t>
            </w:r>
            <w:proofErr w:type="gramEnd"/>
          </w:p>
          <w:p w14:paraId="466B0320" w14:textId="77777777" w:rsidR="000E19F3" w:rsidRDefault="000E19F3" w:rsidP="002C2317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63C95B" w14:textId="77777777" w:rsidR="000E19F3" w:rsidRDefault="000E19F3" w:rsidP="002C2317">
            <w:r>
              <w:t xml:space="preserve">    //Make the UE release the emergency call. (NOTE 1)</w:t>
            </w:r>
          </w:p>
          <w:p w14:paraId="19305CA9" w14:textId="77777777" w:rsidR="000E19F3" w:rsidRDefault="000E19F3" w:rsidP="002C2317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F5F8680" w14:textId="77777777" w:rsidR="000E19F3" w:rsidRDefault="000E19F3" w:rsidP="002C2317">
            <w:r>
              <w:t xml:space="preserve">    //The Generic test procedure for IMS MO Emergency call release as specified in TS 38.508-1 [4], subclause 4.9.12A takes place.</w:t>
            </w:r>
          </w:p>
          <w:p w14:paraId="3EB7C4CD" w14:textId="77777777" w:rsidR="000E19F3" w:rsidRDefault="000E19F3" w:rsidP="002C2317">
            <w:r>
              <w:t xml:space="preserve">    f_NR5GC_EmergencyCallRelease(nr_Cell1</w:t>
            </w:r>
            <w:proofErr w:type="gramStart"/>
            <w:r>
              <w:t>);</w:t>
            </w:r>
            <w:proofErr w:type="gramEnd"/>
          </w:p>
          <w:p w14:paraId="2B05C052" w14:textId="77777777" w:rsidR="000E19F3" w:rsidRDefault="000E19F3" w:rsidP="002C2317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AFC715" w14:textId="77777777" w:rsidR="000E19F3" w:rsidRDefault="000E19F3" w:rsidP="002C2317">
            <w:r>
              <w:t xml:space="preserve">    //Start Timer=10 sec. NOTE: This is an arbitrary value to wait for UE initiated detach.</w:t>
            </w:r>
          </w:p>
          <w:p w14:paraId="70753A6E" w14:textId="77777777" w:rsidR="000E19F3" w:rsidRDefault="000E19F3" w:rsidP="002C2317">
            <w:r>
              <w:t xml:space="preserve">    </w:t>
            </w:r>
            <w:proofErr w:type="spellStart"/>
            <w:r>
              <w:t>t_Detach.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5C4F8AF1" w14:textId="77777777" w:rsidR="000E19F3" w:rsidRDefault="000E19F3" w:rsidP="002C2317">
            <w:r>
              <w:t xml:space="preserve">    //EXCEPTION: Steps 12a1-12b3 describes optional behaviour that depends on the UE implementation.</w:t>
            </w:r>
          </w:p>
          <w:p w14:paraId="7292187D" w14:textId="77777777" w:rsidR="000E19F3" w:rsidRDefault="000E19F3" w:rsidP="002C2317">
            <w:r>
              <w:t xml:space="preserve">    alt {</w:t>
            </w:r>
          </w:p>
          <w:p w14:paraId="69C2648D" w14:textId="77777777" w:rsidR="000E19F3" w:rsidRDefault="000E19F3" w:rsidP="002C2317">
            <w:r>
              <w:t xml:space="preserve">      //@siclog "Step 12a1"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9859DA" w14:textId="77777777" w:rsidR="000E19F3" w:rsidRDefault="000E19F3" w:rsidP="002C2317">
            <w:r>
              <w:t xml:space="preserve">      //The UE transmits a DEREGISTRATION REQUEST message with De-registration type IE set to "Normal de-registration".</w:t>
            </w:r>
          </w:p>
          <w:p w14:paraId="2CBBD7DD" w14:textId="77777777" w:rsidR="000E19F3" w:rsidRDefault="000E19F3" w:rsidP="002C2317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3D5500B1" w14:textId="77777777" w:rsidR="000E19F3" w:rsidRDefault="000E19F3" w:rsidP="002C2317">
            <w:r>
              <w:t xml:space="preserve">                                             tsc_NR_RbId_SRB2,</w:t>
            </w:r>
          </w:p>
          <w:p w14:paraId="0108641D" w14:textId="77777777" w:rsidR="000E19F3" w:rsidRDefault="000E19F3" w:rsidP="002C2317">
            <w:r>
              <w:t xml:space="preserve">                                             </w:t>
            </w:r>
            <w:proofErr w:type="spellStart"/>
            <w:r>
              <w:t>cr_NG_NAS_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>,</w:t>
            </w:r>
          </w:p>
          <w:p w14:paraId="39F56FE5" w14:textId="77777777" w:rsidR="000E19F3" w:rsidRDefault="000E19F3" w:rsidP="002C2317">
            <w:r>
              <w:t xml:space="preserve">                                                             </w:t>
            </w:r>
            <w:proofErr w:type="spellStart"/>
            <w:r>
              <w:t>cr_NG_DEREGISTRATION_REQUEST_</w:t>
            </w:r>
            <w:proofErr w:type="gramStart"/>
            <w:r>
              <w:t>MO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'0'B,'01'B),?,?)))) {</w:t>
            </w:r>
          </w:p>
          <w:p w14:paraId="17D28959" w14:textId="77777777" w:rsidR="000E19F3" w:rsidRDefault="000E19F3" w:rsidP="002C2317">
            <w:r>
              <w:t xml:space="preserve">         //@siclog "Step 12a2"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2EBE285" w14:textId="77777777" w:rsidR="000E19F3" w:rsidRDefault="000E19F3" w:rsidP="002C2317">
            <w:r>
              <w:t xml:space="preserve">         //The SS transmits a DEREGISTRATION ACCEPT message.</w:t>
            </w:r>
          </w:p>
          <w:p w14:paraId="2E5DAADC" w14:textId="77777777" w:rsidR="000E19F3" w:rsidRDefault="000E19F3" w:rsidP="002C2317">
            <w:r>
              <w:lastRenderedPageBreak/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 tsc_NR_RbId_SRB2, -,</w:t>
            </w:r>
          </w:p>
          <w:p w14:paraId="5A7089A6" w14:textId="77777777" w:rsidR="000E19F3" w:rsidRDefault="000E19F3" w:rsidP="002C2317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2A5D79FA" w14:textId="77777777" w:rsidR="000E19F3" w:rsidRDefault="000E19F3" w:rsidP="002C2317"/>
          <w:p w14:paraId="5F1D2909" w14:textId="77777777" w:rsidR="000E19F3" w:rsidRDefault="000E19F3" w:rsidP="002C2317">
            <w:r>
              <w:t xml:space="preserve">         //@siclog "Step 12a3"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BC2777" w14:textId="77777777" w:rsidR="000E19F3" w:rsidRDefault="000E19F3" w:rsidP="002C2317">
            <w:r>
              <w:t xml:space="preserve">         //Stop Timer.</w:t>
            </w:r>
          </w:p>
          <w:p w14:paraId="59430155" w14:textId="77777777" w:rsidR="000E19F3" w:rsidRDefault="000E19F3" w:rsidP="002C2317">
            <w:r>
              <w:t xml:space="preserve">         </w:t>
            </w:r>
            <w:proofErr w:type="spellStart"/>
            <w:r>
              <w:t>t_Detach.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A96F284" w14:textId="77777777" w:rsidR="000E19F3" w:rsidRDefault="000E19F3" w:rsidP="002C2317">
            <w:r>
              <w:t xml:space="preserve">           }</w:t>
            </w:r>
          </w:p>
          <w:p w14:paraId="0BE2AD97" w14:textId="77777777" w:rsidR="000E19F3" w:rsidRDefault="000E19F3" w:rsidP="002C2317"/>
          <w:p w14:paraId="122A223F" w14:textId="77777777" w:rsidR="000E19F3" w:rsidRDefault="000E19F3" w:rsidP="002C2317">
            <w:r>
              <w:t xml:space="preserve">      //@siclog "Step 12b1"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707AB0" w14:textId="77777777" w:rsidR="000E19F3" w:rsidRDefault="000E19F3" w:rsidP="002C2317">
            <w:r>
              <w:t xml:space="preserve">      //Timer expires.</w:t>
            </w:r>
          </w:p>
          <w:p w14:paraId="771FADCA" w14:textId="77777777" w:rsidR="000E19F3" w:rsidRDefault="000E19F3" w:rsidP="002C2317">
            <w:r>
              <w:t xml:space="preserve">      [] </w:t>
            </w:r>
            <w:proofErr w:type="spellStart"/>
            <w:r>
              <w:t>t_Detach.timeout</w:t>
            </w:r>
            <w:proofErr w:type="spellEnd"/>
            <w:r>
              <w:t xml:space="preserve"> {</w:t>
            </w:r>
          </w:p>
          <w:p w14:paraId="155B2854" w14:textId="77777777" w:rsidR="000E19F3" w:rsidRPr="0096669E" w:rsidRDefault="000E19F3" w:rsidP="002C2317">
            <w:pPr>
              <w:rPr>
                <w:highlight w:val="yellow"/>
              </w:rPr>
            </w:pPr>
            <w:r>
              <w:t xml:space="preserve">         </w:t>
            </w:r>
            <w:r w:rsidRPr="0096669E">
              <w:rPr>
                <w:highlight w:val="yellow"/>
              </w:rPr>
              <w:t xml:space="preserve">//@siclog "Step 12b2" </w:t>
            </w:r>
            <w:proofErr w:type="spellStart"/>
            <w:r w:rsidRPr="0096669E">
              <w:rPr>
                <w:highlight w:val="yellow"/>
              </w:rPr>
              <w:t>siclog</w:t>
            </w:r>
            <w:proofErr w:type="spellEnd"/>
            <w:r w:rsidRPr="0096669E">
              <w:rPr>
                <w:highlight w:val="yellow"/>
              </w:rPr>
              <w:t>@</w:t>
            </w:r>
          </w:p>
          <w:p w14:paraId="6526E16D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//The SS transmits a DEREGISTRATION REQUEST message with Deregistration type IE set to "re-registration not required".</w:t>
            </w:r>
          </w:p>
          <w:p w14:paraId="1FA2F44E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</w:t>
            </w:r>
            <w:proofErr w:type="spellStart"/>
            <w:r w:rsidRPr="0096669E">
              <w:rPr>
                <w:highlight w:val="yellow"/>
              </w:rPr>
              <w:t>SRB.send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cas_NR_SRB_NasPdu_</w:t>
            </w:r>
            <w:proofErr w:type="gramStart"/>
            <w:r w:rsidRPr="0096669E">
              <w:rPr>
                <w:highlight w:val="yellow"/>
              </w:rPr>
              <w:t>REQ</w:t>
            </w:r>
            <w:proofErr w:type="spellEnd"/>
            <w:r w:rsidRPr="0096669E">
              <w:rPr>
                <w:highlight w:val="yellow"/>
              </w:rPr>
              <w:t>(</w:t>
            </w:r>
            <w:proofErr w:type="gramEnd"/>
            <w:r w:rsidRPr="0096669E">
              <w:rPr>
                <w:highlight w:val="yellow"/>
              </w:rPr>
              <w:t xml:space="preserve">nr_Cell1, -, -, </w:t>
            </w:r>
            <w:proofErr w:type="spellStart"/>
            <w:r w:rsidRPr="0096669E">
              <w:rPr>
                <w:highlight w:val="yellow"/>
              </w:rPr>
              <w:t>cs_NG_NAS_Request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tsc_SHT_IntegrityProtected_Ciphered</w:t>
            </w:r>
            <w:proofErr w:type="spellEnd"/>
            <w:r w:rsidRPr="0096669E">
              <w:rPr>
                <w:highlight w:val="yellow"/>
              </w:rPr>
              <w:t>,</w:t>
            </w:r>
          </w:p>
          <w:p w14:paraId="498328C8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                                 </w:t>
            </w:r>
            <w:proofErr w:type="spellStart"/>
            <w:r w:rsidRPr="0096669E">
              <w:rPr>
                <w:highlight w:val="yellow"/>
              </w:rPr>
              <w:t>cs_NG_DEREGISTRATION_REQUEST_MT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crs_DeregisterType</w:t>
            </w:r>
            <w:proofErr w:type="spellEnd"/>
            <w:r w:rsidRPr="0096669E">
              <w:rPr>
                <w:highlight w:val="yellow"/>
              </w:rPr>
              <w:t xml:space="preserve">('0'B, '0'B,'01'B), </w:t>
            </w:r>
            <w:proofErr w:type="spellStart"/>
            <w:r w:rsidRPr="0096669E">
              <w:rPr>
                <w:highlight w:val="yellow"/>
              </w:rPr>
              <w:t>cs_GMM_GSM_Cause</w:t>
            </w:r>
            <w:proofErr w:type="spellEnd"/>
            <w:r w:rsidRPr="0096669E">
              <w:rPr>
                <w:highlight w:val="yellow"/>
              </w:rPr>
              <w:t xml:space="preserve"> (omit, '00001011'B), -,-, -))));</w:t>
            </w:r>
          </w:p>
          <w:p w14:paraId="47C04F55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//@siclog "Step 12b3" </w:t>
            </w:r>
            <w:proofErr w:type="spellStart"/>
            <w:r w:rsidRPr="0096669E">
              <w:rPr>
                <w:highlight w:val="yellow"/>
              </w:rPr>
              <w:t>siclog</w:t>
            </w:r>
            <w:proofErr w:type="spellEnd"/>
            <w:r w:rsidRPr="0096669E">
              <w:rPr>
                <w:highlight w:val="yellow"/>
              </w:rPr>
              <w:t>@</w:t>
            </w:r>
          </w:p>
          <w:p w14:paraId="37B03F14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//The UE transmits a DEREGISTRATION ACCEPT message.</w:t>
            </w:r>
          </w:p>
          <w:p w14:paraId="7F70BBE0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</w:t>
            </w:r>
            <w:proofErr w:type="spellStart"/>
            <w:r w:rsidRPr="0096669E">
              <w:rPr>
                <w:highlight w:val="yellow"/>
              </w:rPr>
              <w:t>SRB.receive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car_NR_SRB_NasPdu_</w:t>
            </w:r>
            <w:proofErr w:type="gramStart"/>
            <w:r w:rsidRPr="0096669E">
              <w:rPr>
                <w:highlight w:val="yellow"/>
              </w:rPr>
              <w:t>IND</w:t>
            </w:r>
            <w:proofErr w:type="spellEnd"/>
            <w:r w:rsidRPr="0096669E">
              <w:rPr>
                <w:highlight w:val="yellow"/>
              </w:rPr>
              <w:t>(</w:t>
            </w:r>
            <w:proofErr w:type="gramEnd"/>
            <w:r w:rsidRPr="0096669E">
              <w:rPr>
                <w:highlight w:val="yellow"/>
              </w:rPr>
              <w:t>nr_Cell1,</w:t>
            </w:r>
          </w:p>
          <w:p w14:paraId="22E489DF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tsc_NR_RbId_SRB2,</w:t>
            </w:r>
          </w:p>
          <w:p w14:paraId="3489EF7A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cr_NG_NAS_Ind((tsc_SHT_</w:t>
            </w:r>
            <w:proofErr w:type="gramStart"/>
            <w:r w:rsidRPr="0096669E">
              <w:rPr>
                <w:highlight w:val="yellow"/>
              </w:rPr>
              <w:t>IntegrityProtected,tsc</w:t>
            </w:r>
            <w:proofErr w:type="gramEnd"/>
            <w:r w:rsidRPr="0096669E">
              <w:rPr>
                <w:highlight w:val="yellow"/>
              </w:rPr>
              <w:t>_SHT_IntegrityProtected_Ciphered),</w:t>
            </w:r>
          </w:p>
          <w:p w14:paraId="2AB4EF64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                </w:t>
            </w:r>
            <w:proofErr w:type="spellStart"/>
            <w:r w:rsidRPr="0096669E">
              <w:rPr>
                <w:highlight w:val="yellow"/>
              </w:rPr>
              <w:t>cr_NG_DEREGISTRATION_ACCEPT</w:t>
            </w:r>
            <w:proofErr w:type="spellEnd"/>
            <w:r w:rsidRPr="0096669E">
              <w:rPr>
                <w:highlight w:val="yellow"/>
              </w:rPr>
              <w:t>))</w:t>
            </w:r>
            <w:proofErr w:type="gramStart"/>
            <w:r w:rsidRPr="0096669E">
              <w:rPr>
                <w:highlight w:val="yellow"/>
              </w:rPr>
              <w:t>);</w:t>
            </w:r>
            <w:proofErr w:type="gramEnd"/>
          </w:p>
          <w:p w14:paraId="7A50A185" w14:textId="77777777" w:rsidR="000E19F3" w:rsidRDefault="000E19F3" w:rsidP="002C2317">
            <w:r w:rsidRPr="0096669E">
              <w:rPr>
                <w:highlight w:val="yellow"/>
              </w:rPr>
              <w:t xml:space="preserve">      }</w:t>
            </w:r>
          </w:p>
          <w:p w14:paraId="0251757D" w14:textId="77777777" w:rsidR="000E19F3" w:rsidRDefault="000E19F3" w:rsidP="002C2317">
            <w:r>
              <w:t xml:space="preserve">    }</w:t>
            </w:r>
          </w:p>
          <w:p w14:paraId="0A14EDCB" w14:textId="77777777" w:rsidR="000E19F3" w:rsidRDefault="000E19F3" w:rsidP="002C2317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FF32CC2" w14:textId="77777777" w:rsidR="000E19F3" w:rsidRDefault="000E19F3" w:rsidP="002C2317">
            <w:r>
              <w:t xml:space="preserve">    //SS releases the RRC connection</w:t>
            </w:r>
          </w:p>
          <w:p w14:paraId="0F08FF2A" w14:textId="77777777" w:rsidR="000E19F3" w:rsidRDefault="000E19F3" w:rsidP="002C2317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673199A4" w14:textId="77777777" w:rsidR="000E19F3" w:rsidRDefault="000E19F3" w:rsidP="002C2317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E008EF" w14:textId="77777777" w:rsidR="000E19F3" w:rsidRDefault="000E19F3" w:rsidP="002C2317"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51C3A94A" w14:textId="77777777" w:rsidR="000E19F3" w:rsidRDefault="000E19F3" w:rsidP="002C2317">
            <w:r>
              <w:t xml:space="preserve">    //NOTE: This is an arbitrary value to wait for catching not allowed UE behaviour.</w:t>
            </w:r>
          </w:p>
          <w:p w14:paraId="5A426E72" w14:textId="77777777" w:rsidR="000E19F3" w:rsidRDefault="000E19F3" w:rsidP="002C2317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</w:t>
            </w:r>
            <w:proofErr w:type="gramStart"/>
            <w:r>
              <w:t>);</w:t>
            </w:r>
            <w:proofErr w:type="gramEnd"/>
          </w:p>
          <w:p w14:paraId="41940134" w14:textId="77777777" w:rsidR="000E19F3" w:rsidRDefault="000E19F3" w:rsidP="002C2317">
            <w:r>
              <w:t xml:space="preserve">  }</w:t>
            </w:r>
          </w:p>
        </w:tc>
      </w:tr>
    </w:tbl>
    <w:p w14:paraId="004BD321" w14:textId="77777777" w:rsidR="000E19F3" w:rsidRDefault="000E19F3" w:rsidP="000E19F3"/>
    <w:p w14:paraId="77EF5980" w14:textId="77777777" w:rsidR="000E19F3" w:rsidRDefault="000E19F3" w:rsidP="000E19F3">
      <w: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40639534" w14:textId="77777777" w:rsidTr="002C2317">
        <w:tc>
          <w:tcPr>
            <w:tcW w:w="9855" w:type="dxa"/>
          </w:tcPr>
          <w:p w14:paraId="34496C67" w14:textId="77777777" w:rsidR="000E19F3" w:rsidRDefault="000E19F3" w:rsidP="002C2317">
            <w:r>
              <w:t>function fl_TC_11_4_9_NR5GC_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FD078AA" w14:textId="77777777" w:rsidR="000E19F3" w:rsidRDefault="000E19F3" w:rsidP="002C2317">
            <w:r>
              <w:t xml:space="preserve">  {</w:t>
            </w:r>
          </w:p>
          <w:p w14:paraId="7BB21C5F" w14:textId="77777777" w:rsidR="000E19F3" w:rsidRDefault="000E19F3" w:rsidP="002C2317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7AF76A36" w14:textId="77777777" w:rsidR="000E19F3" w:rsidRDefault="000E19F3" w:rsidP="002C2317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00B283A5" w14:textId="77777777" w:rsidR="000E19F3" w:rsidRDefault="000E19F3" w:rsidP="002C2317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Detach</w:t>
            </w:r>
            <w:proofErr w:type="spellEnd"/>
            <w:r>
              <w:t>:=</w:t>
            </w:r>
            <w:proofErr w:type="gramEnd"/>
            <w:r>
              <w:t xml:space="preserve"> 10.0;</w:t>
            </w:r>
          </w:p>
          <w:p w14:paraId="5B710551" w14:textId="77777777" w:rsidR="000E19F3" w:rsidRDefault="000E19F3" w:rsidP="002C2317">
            <w:r>
              <w:t xml:space="preserve">    </w:t>
            </w:r>
            <w:r w:rsidRPr="0096669E">
              <w:rPr>
                <w:highlight w:val="yellow"/>
              </w:rPr>
              <w:t xml:space="preserve">timer </w:t>
            </w:r>
            <w:proofErr w:type="spellStart"/>
            <w:r w:rsidRPr="0096669E">
              <w:rPr>
                <w:highlight w:val="yellow"/>
              </w:rPr>
              <w:t>t_</w:t>
            </w:r>
            <w:proofErr w:type="gramStart"/>
            <w:r w:rsidRPr="0096669E">
              <w:rPr>
                <w:highlight w:val="yellow"/>
              </w:rPr>
              <w:t>Delay</w:t>
            </w:r>
            <w:proofErr w:type="spellEnd"/>
            <w:r w:rsidRPr="0096669E">
              <w:rPr>
                <w:highlight w:val="yellow"/>
              </w:rPr>
              <w:t>:=</w:t>
            </w:r>
            <w:proofErr w:type="gramEnd"/>
            <w:r w:rsidRPr="0096669E">
              <w:rPr>
                <w:highlight w:val="yellow"/>
              </w:rPr>
              <w:t xml:space="preserve"> 5.0;</w:t>
            </w:r>
          </w:p>
          <w:p w14:paraId="19E5CCFF" w14:textId="77777777" w:rsidR="000E19F3" w:rsidRDefault="000E19F3" w:rsidP="002C2317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F6060A" w14:textId="77777777" w:rsidR="000E19F3" w:rsidRDefault="000E19F3" w:rsidP="002C2317">
            <w:r>
              <w:t xml:space="preserve">    //Switch the UE on.</w:t>
            </w:r>
          </w:p>
          <w:p w14:paraId="3C527856" w14:textId="77777777" w:rsidR="000E19F3" w:rsidRDefault="000E19F3" w:rsidP="002C2317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UT);</w:t>
            </w:r>
          </w:p>
          <w:p w14:paraId="42DF58C1" w14:textId="77777777" w:rsidR="000E19F3" w:rsidRDefault="000E19F3" w:rsidP="002C2317">
            <w:r>
              <w:t xml:space="preserve">    //@siclog "Steps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5CB1F8" w14:textId="77777777" w:rsidR="000E19F3" w:rsidRDefault="000E19F3" w:rsidP="002C2317">
            <w:r>
              <w:t xml:space="preserve">    //Steps 2-4 of Table 4.5.2.2-2 NR RRC_IDLE in TS38.508-1 [4] take place (the UE initiates an initial registration procedure).</w:t>
            </w:r>
          </w:p>
          <w:p w14:paraId="38242001" w14:textId="77777777" w:rsidR="000E19F3" w:rsidRDefault="000E19F3" w:rsidP="002C231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(nr_Cell1, </w:t>
            </w:r>
            <w:proofErr w:type="spellStart"/>
            <w:r>
              <w:t>tsc_NR_RRC_TI_Def</w:t>
            </w:r>
            <w:proofErr w:type="spellEnd"/>
            <w:r>
              <w:t xml:space="preserve">, ?, </w:t>
            </w:r>
            <w:proofErr w:type="spellStart"/>
            <w:r>
              <w:t>tsc_SHT_IntegrityProtected</w:t>
            </w:r>
            <w:proofErr w:type="spellEnd"/>
            <w:r>
              <w:t>);</w:t>
            </w:r>
          </w:p>
          <w:p w14:paraId="5CECA6F2" w14:textId="77777777" w:rsidR="000E19F3" w:rsidRDefault="000E19F3" w:rsidP="002C2317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Initial_Secure</w:t>
            </w:r>
            <w:proofErr w:type="spellEnd"/>
            <w:r>
              <w:t>)) {</w:t>
            </w:r>
          </w:p>
          <w:p w14:paraId="7DCD70EB" w14:textId="77777777" w:rsidR="000E19F3" w:rsidRDefault="000E19F3" w:rsidP="002C2317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 xml:space="preserve">__FILE__, __LINE__, "Registration </w:t>
            </w:r>
            <w:proofErr w:type="spellStart"/>
            <w:r>
              <w:t>Req</w:t>
            </w:r>
            <w:proofErr w:type="spellEnd"/>
            <w:r>
              <w:t xml:space="preserve"> failed");</w:t>
            </w:r>
          </w:p>
          <w:p w14:paraId="4D71F3DC" w14:textId="77777777" w:rsidR="000E19F3" w:rsidRDefault="000E19F3" w:rsidP="002C2317">
            <w:r>
              <w:t xml:space="preserve">    }</w:t>
            </w:r>
          </w:p>
          <w:p w14:paraId="27A52EF1" w14:textId="77777777" w:rsidR="000E19F3" w:rsidRDefault="000E19F3" w:rsidP="002C2317">
            <w:r>
              <w:t xml:space="preserve">    //@siclog "Steps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069C3C" w14:textId="77777777" w:rsidR="000E19F3" w:rsidRDefault="000E19F3" w:rsidP="002C2317">
            <w:r>
              <w:t xml:space="preserve">    //SS sends a REGISTRATION REJECT message containing 5GMM cause value = #15 (No suitable cells in tracking area).</w:t>
            </w:r>
          </w:p>
          <w:p w14:paraId="23A4649E" w14:textId="77777777" w:rsidR="000E19F3" w:rsidRDefault="000E19F3" w:rsidP="002C2317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74B4CB6D" w14:textId="77777777" w:rsidR="000E19F3" w:rsidRDefault="000E19F3" w:rsidP="002C2317">
            <w:r>
              <w:t xml:space="preserve">                                   tsc_NR_RbId_SRB1, // No SRB2 so must be on SRB1</w:t>
            </w:r>
          </w:p>
          <w:p w14:paraId="56ED001E" w14:textId="77777777" w:rsidR="000E19F3" w:rsidRDefault="000E19F3" w:rsidP="002C2317">
            <w:r>
              <w:t xml:space="preserve">                                   -,</w:t>
            </w:r>
          </w:p>
          <w:p w14:paraId="5D2A71E9" w14:textId="77777777" w:rsidR="000E19F3" w:rsidRDefault="000E19F3" w:rsidP="002C2317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cs_NG_REGISTRATION_REJECT</w:t>
            </w:r>
            <w:proofErr w:type="spellEnd"/>
            <w:r>
              <w:t>(</w:t>
            </w:r>
            <w:proofErr w:type="spellStart"/>
            <w:r>
              <w:t>cs_GMM_GSM_Cause</w:t>
            </w:r>
            <w:proofErr w:type="spellEnd"/>
            <w:r>
              <w:t>(omit, tsc_NR5GCCause_NoSuitableCellsInTA)))));</w:t>
            </w:r>
          </w:p>
          <w:p w14:paraId="4060F0E1" w14:textId="77777777" w:rsidR="000E19F3" w:rsidRDefault="000E19F3" w:rsidP="002C2317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05BD88" w14:textId="77777777" w:rsidR="000E19F3" w:rsidRDefault="000E19F3" w:rsidP="002C2317">
            <w:r>
              <w:t xml:space="preserve">    //The SS transmits an </w:t>
            </w:r>
            <w:proofErr w:type="spellStart"/>
            <w:r>
              <w:t>RRCConnectionRelease</w:t>
            </w:r>
            <w:proofErr w:type="spellEnd"/>
            <w:r>
              <w:t xml:space="preserve"> message.</w:t>
            </w:r>
          </w:p>
          <w:p w14:paraId="1144E36D" w14:textId="77777777" w:rsidR="000E19F3" w:rsidRDefault="000E19F3" w:rsidP="002C2317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AD577FC" w14:textId="77777777" w:rsidR="000E19F3" w:rsidRDefault="000E19F3" w:rsidP="002C2317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68B88C" w14:textId="77777777" w:rsidR="000E19F3" w:rsidRDefault="000E19F3" w:rsidP="002C2317">
            <w:r>
              <w:t xml:space="preserve">    //Make the UE attempt an IMS emergency call dialling a number which is stored on the ME (e.g. 112 or 911). (NOTE 1)</w:t>
            </w:r>
          </w:p>
          <w:p w14:paraId="6E7C7699" w14:textId="77777777" w:rsidR="000E19F3" w:rsidRDefault="000E19F3" w:rsidP="002C2317">
            <w:r>
              <w:t xml:space="preserve">    </w:t>
            </w:r>
            <w:proofErr w:type="spellStart"/>
            <w:r>
              <w:t>f_UT_RequestIMSEmergencyCall</w:t>
            </w:r>
            <w:proofErr w:type="spellEnd"/>
            <w:r>
              <w:t xml:space="preserve"> (UT);//</w:t>
            </w:r>
            <w:proofErr w:type="spellStart"/>
            <w:r>
              <w:t>Defaut</w:t>
            </w:r>
            <w:proofErr w:type="spellEnd"/>
            <w:r>
              <w:t xml:space="preserve"> value is </w:t>
            </w:r>
            <w:proofErr w:type="spellStart"/>
            <w:r>
              <w:t>px_EmergencyCallNumber</w:t>
            </w:r>
            <w:proofErr w:type="spellEnd"/>
          </w:p>
          <w:p w14:paraId="37DEBE13" w14:textId="77777777" w:rsidR="000E19F3" w:rsidRDefault="000E19F3" w:rsidP="002C2317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72EA75B" w14:textId="77777777" w:rsidR="000E19F3" w:rsidRDefault="000E19F3" w:rsidP="002C2317">
            <w:r>
              <w:t xml:space="preserve">    //Check: Does the UE performs Generic Test Procedure for IMS Emergency call establishment without IMS emergency registration as specified in TS 38.508-1 [4], subclause 4.9.12?</w:t>
            </w:r>
          </w:p>
          <w:p w14:paraId="53D740B3" w14:textId="77777777" w:rsidR="000E19F3" w:rsidRDefault="000E19F3" w:rsidP="002C2317">
            <w:r>
              <w:t xml:space="preserve">    f_NR5GC_EmergencyCallLimitedService(nr_Cell1</w:t>
            </w:r>
            <w:proofErr w:type="gramStart"/>
            <w:r>
              <w:t>);</w:t>
            </w:r>
            <w:proofErr w:type="gramEnd"/>
          </w:p>
          <w:p w14:paraId="03D9E993" w14:textId="77777777" w:rsidR="000E19F3" w:rsidRDefault="000E19F3" w:rsidP="002C2317">
            <w:r>
              <w:lastRenderedPageBreak/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9E25802" w14:textId="77777777" w:rsidR="000E19F3" w:rsidRDefault="000E19F3" w:rsidP="002C2317">
            <w:r>
              <w:t xml:space="preserve">    //Make the UE release the emergency call. (NOTE 1)</w:t>
            </w:r>
          </w:p>
          <w:p w14:paraId="5B5739FD" w14:textId="77777777" w:rsidR="000E19F3" w:rsidRDefault="000E19F3" w:rsidP="002C2317">
            <w:r>
              <w:t xml:space="preserve">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C588304" w14:textId="77777777" w:rsidR="000E19F3" w:rsidRDefault="000E19F3" w:rsidP="002C2317">
            <w:r>
              <w:t xml:space="preserve">    //The Generic test procedure for IMS MO Emergency call release as specified in TS 38.508-1 [4], subclause 4.9.12A takes place.</w:t>
            </w:r>
          </w:p>
          <w:p w14:paraId="2AA6FDB5" w14:textId="77777777" w:rsidR="000E19F3" w:rsidRDefault="000E19F3" w:rsidP="002C2317">
            <w:r>
              <w:t xml:space="preserve">    f_NR5GC_EmergencyCallRelease(nr_Cell1</w:t>
            </w:r>
            <w:proofErr w:type="gramStart"/>
            <w:r>
              <w:t>);</w:t>
            </w:r>
            <w:proofErr w:type="gramEnd"/>
          </w:p>
          <w:p w14:paraId="635FC6A5" w14:textId="77777777" w:rsidR="000E19F3" w:rsidRDefault="000E19F3" w:rsidP="002C2317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548320" w14:textId="77777777" w:rsidR="000E19F3" w:rsidRDefault="000E19F3" w:rsidP="002C2317">
            <w:r>
              <w:t xml:space="preserve">    //Start Timer=10 sec. NOTE: This is an arbitrary value to wait for UE initiated detach.</w:t>
            </w:r>
          </w:p>
          <w:p w14:paraId="01376501" w14:textId="77777777" w:rsidR="000E19F3" w:rsidRDefault="000E19F3" w:rsidP="002C2317">
            <w:r>
              <w:t xml:space="preserve">    </w:t>
            </w:r>
            <w:proofErr w:type="spellStart"/>
            <w:r>
              <w:t>t_Detach.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452A8CF0" w14:textId="77777777" w:rsidR="000E19F3" w:rsidRDefault="000E19F3" w:rsidP="002C2317">
            <w:r>
              <w:t xml:space="preserve">    //EXCEPTION: Steps 12a1-12b3 describes optional behaviour that depends on the UE implementation.</w:t>
            </w:r>
          </w:p>
          <w:p w14:paraId="0C6DA829" w14:textId="77777777" w:rsidR="000E19F3" w:rsidRDefault="000E19F3" w:rsidP="002C2317">
            <w:r>
              <w:t xml:space="preserve">    alt {</w:t>
            </w:r>
          </w:p>
          <w:p w14:paraId="65D8EB15" w14:textId="77777777" w:rsidR="000E19F3" w:rsidRDefault="000E19F3" w:rsidP="002C2317">
            <w:r>
              <w:t xml:space="preserve">      //@siclog "Step 12a1"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BF7BB0" w14:textId="77777777" w:rsidR="000E19F3" w:rsidRDefault="000E19F3" w:rsidP="002C2317">
            <w:r>
              <w:t xml:space="preserve">      //The UE transmits a DEREGISTRATION REQUEST message with De-registration type IE set to "Normal de-registration".</w:t>
            </w:r>
          </w:p>
          <w:p w14:paraId="45F900D4" w14:textId="77777777" w:rsidR="000E19F3" w:rsidRDefault="000E19F3" w:rsidP="002C2317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7CA1A273" w14:textId="77777777" w:rsidR="000E19F3" w:rsidRDefault="000E19F3" w:rsidP="002C2317">
            <w:r>
              <w:t xml:space="preserve">                                             tsc_NR_RbId_SRB2,</w:t>
            </w:r>
          </w:p>
          <w:p w14:paraId="5FE20305" w14:textId="77777777" w:rsidR="000E19F3" w:rsidRDefault="000E19F3" w:rsidP="002C2317">
            <w:r>
              <w:t xml:space="preserve">                                             </w:t>
            </w:r>
            <w:proofErr w:type="spellStart"/>
            <w:r>
              <w:t>cr_NG_NAS_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>,</w:t>
            </w:r>
          </w:p>
          <w:p w14:paraId="7C9AD0B9" w14:textId="77777777" w:rsidR="000E19F3" w:rsidRDefault="000E19F3" w:rsidP="002C2317">
            <w:r>
              <w:t xml:space="preserve">                                                             </w:t>
            </w:r>
            <w:proofErr w:type="spellStart"/>
            <w:r>
              <w:t>cr_NG_DEREGISTRATION_REQUEST_</w:t>
            </w:r>
            <w:proofErr w:type="gramStart"/>
            <w:r>
              <w:t>MO</w:t>
            </w:r>
            <w:proofErr w:type="spellEnd"/>
            <w:r>
              <w:t>(</w:t>
            </w:r>
            <w:proofErr w:type="spellStart"/>
            <w:proofErr w:type="gramEnd"/>
            <w:r>
              <w:t>crs_DeregisterType</w:t>
            </w:r>
            <w:proofErr w:type="spellEnd"/>
            <w:r>
              <w:t>('0'B, '0'B,'01'B),?,?)))) {</w:t>
            </w:r>
          </w:p>
          <w:p w14:paraId="5A46375A" w14:textId="77777777" w:rsidR="000E19F3" w:rsidRDefault="000E19F3" w:rsidP="002C2317">
            <w:r>
              <w:t xml:space="preserve">         //@siclog "Step 12a2"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C65222" w14:textId="77777777" w:rsidR="000E19F3" w:rsidRDefault="000E19F3" w:rsidP="002C2317">
            <w:r>
              <w:t xml:space="preserve">         //The SS transmits a DEREGISTRATION ACCEPT message.</w:t>
            </w:r>
          </w:p>
          <w:p w14:paraId="1D49C569" w14:textId="77777777" w:rsidR="000E19F3" w:rsidRDefault="000E19F3" w:rsidP="002C2317">
            <w:r>
              <w:t xml:space="preserve">     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gramEnd"/>
            <w:r>
              <w:t>nr_Cell1, tsc_NR_RbId_SRB2, -,</w:t>
            </w:r>
          </w:p>
          <w:p w14:paraId="32270591" w14:textId="77777777" w:rsidR="000E19F3" w:rsidRDefault="000E19F3" w:rsidP="002C2317">
            <w:r>
              <w:t xml:space="preserve">                                   </w:t>
            </w:r>
            <w:proofErr w:type="spellStart"/>
            <w:r>
              <w:t>cs_NG_NAS_</w:t>
            </w:r>
            <w:proofErr w:type="gramStart"/>
            <w:r>
              <w:t>Request</w:t>
            </w:r>
            <w:proofErr w:type="spellEnd"/>
            <w:r>
              <w:t>(</w:t>
            </w:r>
            <w:proofErr w:type="spellStart"/>
            <w:proofErr w:type="gramEnd"/>
            <w:r>
              <w:t>tsc_SHT_IntegrityProtected_Ciphered</w:t>
            </w:r>
            <w:proofErr w:type="spellEnd"/>
            <w:r>
              <w:t xml:space="preserve">, </w:t>
            </w:r>
            <w:proofErr w:type="spellStart"/>
            <w:r>
              <w:t>cs_NG_DEREGISTRATION_ACCEPT</w:t>
            </w:r>
            <w:proofErr w:type="spellEnd"/>
            <w:r>
              <w:t>)));</w:t>
            </w:r>
          </w:p>
          <w:p w14:paraId="1E0D5CE7" w14:textId="77777777" w:rsidR="000E19F3" w:rsidRDefault="000E19F3" w:rsidP="002C2317"/>
          <w:p w14:paraId="01B1B980" w14:textId="77777777" w:rsidR="000E19F3" w:rsidRDefault="000E19F3" w:rsidP="002C2317">
            <w:r>
              <w:t xml:space="preserve">         //@siclog "Step 12a3"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262417" w14:textId="77777777" w:rsidR="000E19F3" w:rsidRDefault="000E19F3" w:rsidP="002C2317">
            <w:r>
              <w:t xml:space="preserve">         //Stop Timer.</w:t>
            </w:r>
          </w:p>
          <w:p w14:paraId="44434FDD" w14:textId="77777777" w:rsidR="000E19F3" w:rsidRDefault="000E19F3" w:rsidP="002C2317">
            <w:r>
              <w:t xml:space="preserve">         </w:t>
            </w:r>
            <w:proofErr w:type="spellStart"/>
            <w:r>
              <w:t>t_Detach.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655BA308" w14:textId="77777777" w:rsidR="000E19F3" w:rsidRDefault="000E19F3" w:rsidP="002C2317">
            <w:r>
              <w:t xml:space="preserve">           }</w:t>
            </w:r>
          </w:p>
          <w:p w14:paraId="078A4A45" w14:textId="77777777" w:rsidR="000E19F3" w:rsidRDefault="000E19F3" w:rsidP="002C2317"/>
          <w:p w14:paraId="5F4FDCCE" w14:textId="77777777" w:rsidR="000E19F3" w:rsidRDefault="000E19F3" w:rsidP="002C2317">
            <w:r>
              <w:t xml:space="preserve">      //@siclog "Step 12b1"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5D6BD54" w14:textId="77777777" w:rsidR="000E19F3" w:rsidRDefault="000E19F3" w:rsidP="002C2317">
            <w:r>
              <w:t xml:space="preserve">      //Timer expires.</w:t>
            </w:r>
          </w:p>
          <w:p w14:paraId="6A2A07F8" w14:textId="77777777" w:rsidR="000E19F3" w:rsidRDefault="000E19F3" w:rsidP="002C2317">
            <w:r>
              <w:t xml:space="preserve">      [] </w:t>
            </w:r>
            <w:proofErr w:type="spellStart"/>
            <w:r>
              <w:t>t_Detach.timeout</w:t>
            </w:r>
            <w:proofErr w:type="spellEnd"/>
            <w:r>
              <w:t xml:space="preserve"> {</w:t>
            </w:r>
          </w:p>
          <w:p w14:paraId="6980A7BB" w14:textId="77777777" w:rsidR="000E19F3" w:rsidRDefault="000E19F3" w:rsidP="002C2317">
            <w:r>
              <w:t xml:space="preserve">         //@siclog "Step 12b2A"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AFADB1" w14:textId="77777777" w:rsidR="000E19F3" w:rsidRDefault="000E19F3" w:rsidP="002C2317">
            <w:r>
              <w:t xml:space="preserve">         //Cause UE to initiate de-registration.</w:t>
            </w:r>
          </w:p>
          <w:p w14:paraId="79A72355" w14:textId="77777777" w:rsidR="000E19F3" w:rsidRPr="0096669E" w:rsidRDefault="000E19F3" w:rsidP="002C2317">
            <w:pPr>
              <w:rPr>
                <w:highlight w:val="yellow"/>
              </w:rPr>
            </w:pPr>
            <w:r>
              <w:t xml:space="preserve">         </w:t>
            </w:r>
            <w:proofErr w:type="spellStart"/>
            <w:r w:rsidRPr="0096669E">
              <w:rPr>
                <w:highlight w:val="yellow"/>
              </w:rPr>
              <w:t>f_UT_</w:t>
            </w:r>
            <w:proofErr w:type="gramStart"/>
            <w:r w:rsidRPr="0096669E">
              <w:rPr>
                <w:highlight w:val="yellow"/>
              </w:rPr>
              <w:t>Deregister</w:t>
            </w:r>
            <w:proofErr w:type="spellEnd"/>
            <w:r w:rsidRPr="0096669E">
              <w:rPr>
                <w:highlight w:val="yellow"/>
              </w:rPr>
              <w:t>(</w:t>
            </w:r>
            <w:proofErr w:type="gramEnd"/>
            <w:r w:rsidRPr="0096669E">
              <w:rPr>
                <w:highlight w:val="yellow"/>
              </w:rPr>
              <w:t>UT);</w:t>
            </w:r>
          </w:p>
          <w:p w14:paraId="1C037163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lastRenderedPageBreak/>
              <w:t xml:space="preserve">         </w:t>
            </w:r>
            <w:proofErr w:type="spellStart"/>
            <w:r w:rsidRPr="0096669E">
              <w:rPr>
                <w:highlight w:val="yellow"/>
              </w:rPr>
              <w:t>t_Delay.</w:t>
            </w:r>
            <w:proofErr w:type="gramStart"/>
            <w:r w:rsidRPr="0096669E">
              <w:rPr>
                <w:highlight w:val="yellow"/>
              </w:rPr>
              <w:t>start</w:t>
            </w:r>
            <w:proofErr w:type="spellEnd"/>
            <w:r w:rsidRPr="0096669E">
              <w:rPr>
                <w:highlight w:val="yellow"/>
              </w:rPr>
              <w:t>;</w:t>
            </w:r>
            <w:proofErr w:type="gramEnd"/>
          </w:p>
          <w:p w14:paraId="4B21A008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alt {</w:t>
            </w:r>
          </w:p>
          <w:p w14:paraId="64052E2B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[] </w:t>
            </w:r>
            <w:proofErr w:type="spellStart"/>
            <w:r w:rsidRPr="0096669E">
              <w:rPr>
                <w:highlight w:val="yellow"/>
              </w:rPr>
              <w:t>SRB.receive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car_NR_SRB_NasPdu_</w:t>
            </w:r>
            <w:proofErr w:type="gramStart"/>
            <w:r w:rsidRPr="0096669E">
              <w:rPr>
                <w:highlight w:val="yellow"/>
              </w:rPr>
              <w:t>IND</w:t>
            </w:r>
            <w:proofErr w:type="spellEnd"/>
            <w:r w:rsidRPr="0096669E">
              <w:rPr>
                <w:highlight w:val="yellow"/>
              </w:rPr>
              <w:t>(</w:t>
            </w:r>
            <w:proofErr w:type="gramEnd"/>
            <w:r w:rsidRPr="0096669E">
              <w:rPr>
                <w:highlight w:val="yellow"/>
              </w:rPr>
              <w:t>nr_Cell1,</w:t>
            </w:r>
          </w:p>
          <w:p w14:paraId="35C90A9A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     tsc_NR_RbId_SRB2,</w:t>
            </w:r>
          </w:p>
          <w:p w14:paraId="7CA88DC2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     </w:t>
            </w:r>
            <w:proofErr w:type="spellStart"/>
            <w:r w:rsidRPr="0096669E">
              <w:rPr>
                <w:highlight w:val="yellow"/>
              </w:rPr>
              <w:t>cr_NG_NAS_</w:t>
            </w:r>
            <w:proofErr w:type="gramStart"/>
            <w:r w:rsidRPr="0096669E">
              <w:rPr>
                <w:highlight w:val="yellow"/>
              </w:rPr>
              <w:t>Ind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proofErr w:type="gramEnd"/>
            <w:r w:rsidRPr="0096669E">
              <w:rPr>
                <w:highlight w:val="yellow"/>
              </w:rPr>
              <w:t>tsc_SHT_IntegrityProtected_Ciphered</w:t>
            </w:r>
            <w:proofErr w:type="spellEnd"/>
            <w:r w:rsidRPr="0096669E">
              <w:rPr>
                <w:highlight w:val="yellow"/>
              </w:rPr>
              <w:t>,</w:t>
            </w:r>
          </w:p>
          <w:p w14:paraId="6953472E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                          </w:t>
            </w:r>
            <w:proofErr w:type="spellStart"/>
            <w:r w:rsidRPr="0096669E">
              <w:rPr>
                <w:highlight w:val="yellow"/>
              </w:rPr>
              <w:t>cr_NG_DEREGISTRATION_REQUEST_</w:t>
            </w:r>
            <w:proofErr w:type="gramStart"/>
            <w:r w:rsidRPr="0096669E">
              <w:rPr>
                <w:highlight w:val="yellow"/>
              </w:rPr>
              <w:t>MO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proofErr w:type="gramEnd"/>
            <w:r w:rsidRPr="0096669E">
              <w:rPr>
                <w:highlight w:val="yellow"/>
              </w:rPr>
              <w:t>crs_DeregisterType</w:t>
            </w:r>
            <w:proofErr w:type="spellEnd"/>
            <w:r w:rsidRPr="0096669E">
              <w:rPr>
                <w:highlight w:val="yellow"/>
              </w:rPr>
              <w:t>('0'B, '0'B,'01'B),?,?)))) {</w:t>
            </w:r>
          </w:p>
          <w:p w14:paraId="3ADEABB8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//@siclog "Step 12b4a1" </w:t>
            </w:r>
            <w:proofErr w:type="spellStart"/>
            <w:r w:rsidRPr="0096669E">
              <w:rPr>
                <w:highlight w:val="yellow"/>
              </w:rPr>
              <w:t>siclog</w:t>
            </w:r>
            <w:proofErr w:type="spellEnd"/>
            <w:r w:rsidRPr="0096669E">
              <w:rPr>
                <w:highlight w:val="yellow"/>
              </w:rPr>
              <w:t>@</w:t>
            </w:r>
          </w:p>
          <w:p w14:paraId="0B6E7CED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//@siclog "Step 12b4a2" </w:t>
            </w:r>
            <w:proofErr w:type="spellStart"/>
            <w:r w:rsidRPr="0096669E">
              <w:rPr>
                <w:highlight w:val="yellow"/>
              </w:rPr>
              <w:t>siclog</w:t>
            </w:r>
            <w:proofErr w:type="spellEnd"/>
            <w:r w:rsidRPr="0096669E">
              <w:rPr>
                <w:highlight w:val="yellow"/>
              </w:rPr>
              <w:t>@</w:t>
            </w:r>
          </w:p>
          <w:p w14:paraId="28BB43BA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//Stop Timer.</w:t>
            </w:r>
          </w:p>
          <w:p w14:paraId="3321EFD1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</w:t>
            </w:r>
            <w:proofErr w:type="spellStart"/>
            <w:r w:rsidRPr="0096669E">
              <w:rPr>
                <w:highlight w:val="yellow"/>
              </w:rPr>
              <w:t>t_Delay.</w:t>
            </w:r>
            <w:proofErr w:type="gramStart"/>
            <w:r w:rsidRPr="0096669E">
              <w:rPr>
                <w:highlight w:val="yellow"/>
              </w:rPr>
              <w:t>stop</w:t>
            </w:r>
            <w:proofErr w:type="spellEnd"/>
            <w:r w:rsidRPr="0096669E">
              <w:rPr>
                <w:highlight w:val="yellow"/>
              </w:rPr>
              <w:t>;</w:t>
            </w:r>
            <w:proofErr w:type="gramEnd"/>
          </w:p>
          <w:p w14:paraId="37F9F613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//@siclog "Step 12b4a3" </w:t>
            </w:r>
            <w:proofErr w:type="spellStart"/>
            <w:r w:rsidRPr="0096669E">
              <w:rPr>
                <w:highlight w:val="yellow"/>
              </w:rPr>
              <w:t>siclog</w:t>
            </w:r>
            <w:proofErr w:type="spellEnd"/>
            <w:r w:rsidRPr="0096669E">
              <w:rPr>
                <w:highlight w:val="yellow"/>
              </w:rPr>
              <w:t>@</w:t>
            </w:r>
          </w:p>
          <w:p w14:paraId="0B6205E1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//The SS transmits a DEREGISTRATION ACCEPT message.</w:t>
            </w:r>
          </w:p>
          <w:p w14:paraId="4A884D72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</w:t>
            </w:r>
            <w:proofErr w:type="spellStart"/>
            <w:r w:rsidRPr="0096669E">
              <w:rPr>
                <w:highlight w:val="yellow"/>
              </w:rPr>
              <w:t>SRB.send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r w:rsidRPr="0096669E">
              <w:rPr>
                <w:highlight w:val="yellow"/>
              </w:rPr>
              <w:t>cas_NR_SRB_NasPdu_</w:t>
            </w:r>
            <w:proofErr w:type="gramStart"/>
            <w:r w:rsidRPr="0096669E">
              <w:rPr>
                <w:highlight w:val="yellow"/>
              </w:rPr>
              <w:t>REQ</w:t>
            </w:r>
            <w:proofErr w:type="spellEnd"/>
            <w:r w:rsidRPr="0096669E">
              <w:rPr>
                <w:highlight w:val="yellow"/>
              </w:rPr>
              <w:t>(</w:t>
            </w:r>
            <w:proofErr w:type="gramEnd"/>
            <w:r w:rsidRPr="0096669E">
              <w:rPr>
                <w:highlight w:val="yellow"/>
              </w:rPr>
              <w:t>nr_Cell1, tsc_NR_RbId_SRB2, -,</w:t>
            </w:r>
          </w:p>
          <w:p w14:paraId="6A0FFDE8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                        </w:t>
            </w:r>
            <w:proofErr w:type="spellStart"/>
            <w:r w:rsidRPr="0096669E">
              <w:rPr>
                <w:highlight w:val="yellow"/>
              </w:rPr>
              <w:t>cs_NG_NAS_</w:t>
            </w:r>
            <w:proofErr w:type="gramStart"/>
            <w:r w:rsidRPr="0096669E">
              <w:rPr>
                <w:highlight w:val="yellow"/>
              </w:rPr>
              <w:t>Request</w:t>
            </w:r>
            <w:proofErr w:type="spellEnd"/>
            <w:r w:rsidRPr="0096669E">
              <w:rPr>
                <w:highlight w:val="yellow"/>
              </w:rPr>
              <w:t>(</w:t>
            </w:r>
            <w:proofErr w:type="spellStart"/>
            <w:proofErr w:type="gramEnd"/>
            <w:r w:rsidRPr="0096669E">
              <w:rPr>
                <w:highlight w:val="yellow"/>
              </w:rPr>
              <w:t>tsc_SHT_IntegrityProtected_Ciphered</w:t>
            </w:r>
            <w:proofErr w:type="spellEnd"/>
            <w:r w:rsidRPr="0096669E">
              <w:rPr>
                <w:highlight w:val="yellow"/>
              </w:rPr>
              <w:t xml:space="preserve">, </w:t>
            </w:r>
            <w:proofErr w:type="spellStart"/>
            <w:r w:rsidRPr="0096669E">
              <w:rPr>
                <w:highlight w:val="yellow"/>
              </w:rPr>
              <w:t>cs_NG_DEREGISTRATION_ACCEPT</w:t>
            </w:r>
            <w:proofErr w:type="spellEnd"/>
            <w:r w:rsidRPr="0096669E">
              <w:rPr>
                <w:highlight w:val="yellow"/>
              </w:rPr>
              <w:t>)));</w:t>
            </w:r>
          </w:p>
          <w:p w14:paraId="028C91EA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</w:t>
            </w:r>
          </w:p>
          <w:p w14:paraId="65C66F4F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}</w:t>
            </w:r>
          </w:p>
          <w:p w14:paraId="08A9177A" w14:textId="77777777" w:rsidR="000E19F3" w:rsidRPr="0096669E" w:rsidRDefault="000E19F3" w:rsidP="002C2317">
            <w:pPr>
              <w:rPr>
                <w:highlight w:val="yellow"/>
              </w:rPr>
            </w:pPr>
            <w:r w:rsidRPr="0096669E">
              <w:rPr>
                <w:highlight w:val="yellow"/>
              </w:rPr>
              <w:t xml:space="preserve">           [] </w:t>
            </w:r>
            <w:proofErr w:type="spellStart"/>
            <w:r w:rsidRPr="0096669E">
              <w:rPr>
                <w:highlight w:val="yellow"/>
              </w:rPr>
              <w:t>t_Delay.timeout</w:t>
            </w:r>
            <w:proofErr w:type="spellEnd"/>
            <w:r w:rsidRPr="0096669E">
              <w:rPr>
                <w:highlight w:val="yellow"/>
              </w:rPr>
              <w:t xml:space="preserve"> {</w:t>
            </w:r>
          </w:p>
          <w:p w14:paraId="59F64B68" w14:textId="77777777" w:rsidR="000E19F3" w:rsidRDefault="000E19F3" w:rsidP="002C2317">
            <w:r w:rsidRPr="0096669E">
              <w:rPr>
                <w:highlight w:val="yellow"/>
              </w:rPr>
              <w:t xml:space="preserve">           }</w:t>
            </w:r>
          </w:p>
          <w:p w14:paraId="58B7B570" w14:textId="77777777" w:rsidR="000E19F3" w:rsidRDefault="000E19F3" w:rsidP="002C2317">
            <w:r>
              <w:t xml:space="preserve">         }</w:t>
            </w:r>
          </w:p>
          <w:p w14:paraId="1AB86FAB" w14:textId="77777777" w:rsidR="000E19F3" w:rsidRDefault="000E19F3" w:rsidP="002C2317">
            <w:r>
              <w:t xml:space="preserve">      }</w:t>
            </w:r>
          </w:p>
          <w:p w14:paraId="30A0AEC4" w14:textId="77777777" w:rsidR="000E19F3" w:rsidRDefault="000E19F3" w:rsidP="002C2317">
            <w:r>
              <w:t xml:space="preserve">    }</w:t>
            </w:r>
          </w:p>
          <w:p w14:paraId="1F5D5F29" w14:textId="77777777" w:rsidR="000E19F3" w:rsidRDefault="000E19F3" w:rsidP="002C2317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186615" w14:textId="77777777" w:rsidR="000E19F3" w:rsidRDefault="000E19F3" w:rsidP="002C2317">
            <w:r>
              <w:t xml:space="preserve">    //SS releases the RRC connection</w:t>
            </w:r>
          </w:p>
          <w:p w14:paraId="2F112AB1" w14:textId="77777777" w:rsidR="000E19F3" w:rsidRDefault="000E19F3" w:rsidP="002C2317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409F93D4" w14:textId="77777777" w:rsidR="000E19F3" w:rsidRDefault="000E19F3" w:rsidP="002C2317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F70974" w14:textId="77777777" w:rsidR="000E19F3" w:rsidRDefault="000E19F3" w:rsidP="002C2317">
            <w:r>
              <w:t xml:space="preserve">    //Check: Does the UE transmit an </w:t>
            </w:r>
            <w:proofErr w:type="spellStart"/>
            <w:r>
              <w:t>RRCSetupRequest</w:t>
            </w:r>
            <w:proofErr w:type="spellEnd"/>
            <w:r>
              <w:t xml:space="preserve"> message in the next 30sec?</w:t>
            </w:r>
          </w:p>
          <w:p w14:paraId="54326E06" w14:textId="77777777" w:rsidR="000E19F3" w:rsidRDefault="000E19F3" w:rsidP="002C2317">
            <w:r>
              <w:t xml:space="preserve">    //NOTE: This is an arbitrary value to wait for catching not allowed UE behaviour.</w:t>
            </w:r>
          </w:p>
          <w:p w14:paraId="2DB3AF94" w14:textId="77777777" w:rsidR="000E19F3" w:rsidRDefault="000E19F3" w:rsidP="002C2317">
            <w:r>
              <w:t xml:space="preserve">    </w:t>
            </w:r>
            <w:proofErr w:type="spellStart"/>
            <w:r>
              <w:t>f_NR_CheckNoRRCSetupReq</w:t>
            </w:r>
            <w:proofErr w:type="spellEnd"/>
            <w:r>
              <w:t xml:space="preserve"> (nr_Cell1, 30.0</w:t>
            </w:r>
            <w:proofErr w:type="gramStart"/>
            <w:r>
              <w:t>);</w:t>
            </w:r>
            <w:proofErr w:type="gramEnd"/>
          </w:p>
          <w:p w14:paraId="61637A9C" w14:textId="77777777" w:rsidR="000E19F3" w:rsidRDefault="000E19F3" w:rsidP="002C2317">
            <w:r>
              <w:t xml:space="preserve">  }</w:t>
            </w:r>
          </w:p>
        </w:tc>
      </w:tr>
    </w:tbl>
    <w:p w14:paraId="475FC042" w14:textId="77777777" w:rsidR="000E19F3" w:rsidRDefault="000E19F3" w:rsidP="000E19F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1810322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19F3" w14:paraId="59E45173" w14:textId="77777777" w:rsidTr="002C2317">
        <w:trPr>
          <w:trHeight w:val="447"/>
        </w:trPr>
        <w:tc>
          <w:tcPr>
            <w:tcW w:w="1985" w:type="dxa"/>
          </w:tcPr>
          <w:p w14:paraId="3F5F920C" w14:textId="77777777" w:rsidR="000E19F3" w:rsidRDefault="000E19F3" w:rsidP="002C23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072A9AE" w14:textId="77777777" w:rsidR="000E19F3" w:rsidRDefault="000E19F3" w:rsidP="002C2317">
            <w:pPr>
              <w:spacing w:after="0"/>
            </w:pPr>
            <w:r w:rsidRPr="001331C0">
              <w:t>f_TC_11_4_9_NR5GC</w:t>
            </w:r>
          </w:p>
        </w:tc>
      </w:tr>
      <w:tr w:rsidR="000E19F3" w14:paraId="1A117C3C" w14:textId="77777777" w:rsidTr="002C2317">
        <w:trPr>
          <w:trHeight w:val="452"/>
        </w:trPr>
        <w:tc>
          <w:tcPr>
            <w:tcW w:w="1985" w:type="dxa"/>
          </w:tcPr>
          <w:p w14:paraId="27158F6E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012C42F6" w14:textId="3FAF45A2" w:rsidR="000E19F3" w:rsidRDefault="000E19F3" w:rsidP="002C23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change 2, at the end, UE </w:t>
            </w:r>
            <w:r w:rsidR="00E53A3C">
              <w:rPr>
                <w:rFonts w:ascii="Arial" w:hAnsi="Arial" w:cs="Arial"/>
              </w:rPr>
              <w:t>will</w:t>
            </w:r>
            <w:r>
              <w:rPr>
                <w:rFonts w:ascii="Arial" w:hAnsi="Arial" w:cs="Arial"/>
              </w:rPr>
              <w:t xml:space="preserve"> </w:t>
            </w:r>
            <w:r w:rsidR="00E53A3C">
              <w:rPr>
                <w:rFonts w:ascii="Arial" w:hAnsi="Arial" w:cs="Arial"/>
              </w:rPr>
              <w:t>be in DEREGISTERED</w:t>
            </w:r>
            <w:r>
              <w:rPr>
                <w:rFonts w:ascii="Arial" w:hAnsi="Arial" w:cs="Arial"/>
              </w:rPr>
              <w:t xml:space="preserve">. </w:t>
            </w:r>
          </w:p>
        </w:tc>
      </w:tr>
      <w:tr w:rsidR="000E19F3" w14:paraId="1B9DD66E" w14:textId="77777777" w:rsidTr="002C2317">
        <w:tc>
          <w:tcPr>
            <w:tcW w:w="1985" w:type="dxa"/>
          </w:tcPr>
          <w:p w14:paraId="2BD7CB5D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A16B4B" w14:textId="0A863620" w:rsidR="000E19F3" w:rsidRDefault="00E53A3C" w:rsidP="002C231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</w:t>
            </w:r>
            <w:proofErr w:type="spellStart"/>
            <w:r>
              <w:rPr>
                <w:lang w:val="en-SG"/>
              </w:rPr>
              <w:t>postamble</w:t>
            </w:r>
            <w:proofErr w:type="spellEnd"/>
            <w:r>
              <w:rPr>
                <w:lang w:val="en-SG"/>
              </w:rPr>
              <w:t xml:space="preserve"> state</w:t>
            </w:r>
            <w:r w:rsidR="000E19F3">
              <w:rPr>
                <w:lang w:val="en-SG"/>
              </w:rPr>
              <w:t xml:space="preserve"> </w:t>
            </w:r>
            <w:r w:rsidR="000E19F3" w:rsidRPr="001331C0">
              <w:rPr>
                <w:lang w:val="en-SG"/>
              </w:rPr>
              <w:t>STATE_DEREGISTERED</w:t>
            </w:r>
          </w:p>
        </w:tc>
      </w:tr>
      <w:tr w:rsidR="000E19F3" w14:paraId="7333DC5C" w14:textId="77777777" w:rsidTr="002C2317">
        <w:tc>
          <w:tcPr>
            <w:tcW w:w="1985" w:type="dxa"/>
          </w:tcPr>
          <w:p w14:paraId="1138024F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BD3F58" w14:textId="77777777" w:rsidR="000E19F3" w:rsidRDefault="000E19F3" w:rsidP="002C2317">
            <w:pPr>
              <w:spacing w:after="0"/>
              <w:rPr>
                <w:rFonts w:ascii="Arial" w:hAnsi="Arial" w:cs="Arial"/>
              </w:rPr>
            </w:pPr>
            <w:r w:rsidRPr="001331C0">
              <w:rPr>
                <w:rFonts w:ascii="Arial" w:hAnsi="Arial" w:cs="Arial"/>
              </w:rPr>
              <w:t>Emergency_NR5GC</w:t>
            </w:r>
          </w:p>
        </w:tc>
      </w:tr>
      <w:tr w:rsidR="000E19F3" w14:paraId="75E51EF0" w14:textId="77777777" w:rsidTr="002C2317">
        <w:tc>
          <w:tcPr>
            <w:tcW w:w="1985" w:type="dxa"/>
          </w:tcPr>
          <w:p w14:paraId="27999F43" w14:textId="77777777" w:rsidR="000E19F3" w:rsidRDefault="000E19F3" w:rsidP="002C23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7F8383" w14:textId="77777777" w:rsidR="000E19F3" w:rsidRDefault="000E19F3" w:rsidP="002C2317">
            <w:pPr>
              <w:rPr>
                <w:rFonts w:ascii="Arial" w:hAnsi="Arial"/>
                <w:highlight w:val="cyan"/>
              </w:rPr>
            </w:pPr>
          </w:p>
        </w:tc>
      </w:tr>
    </w:tbl>
    <w:p w14:paraId="71E0E208" w14:textId="77777777" w:rsidR="000E19F3" w:rsidRDefault="000E19F3" w:rsidP="000E19F3"/>
    <w:p w14:paraId="5B4C4F0E" w14:textId="77777777" w:rsidR="000E19F3" w:rsidRDefault="000E19F3" w:rsidP="000E19F3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581E6A26" w14:textId="77777777" w:rsidTr="002C2317">
        <w:tc>
          <w:tcPr>
            <w:tcW w:w="9855" w:type="dxa"/>
          </w:tcPr>
          <w:p w14:paraId="1981B98F" w14:textId="77777777" w:rsidR="000E19F3" w:rsidRDefault="000E19F3" w:rsidP="002C2317">
            <w:pPr>
              <w:ind w:firstLine="284"/>
            </w:pPr>
            <w:r>
              <w:t>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20B864E3" w14:textId="77777777" w:rsidR="000E19F3" w:rsidRDefault="000E19F3" w:rsidP="002C2317">
            <w:pPr>
              <w:ind w:firstLine="284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5D032C4F" w14:textId="77777777" w:rsidR="000E19F3" w:rsidRDefault="000E19F3" w:rsidP="002C2317">
            <w:pPr>
              <w:ind w:firstLine="284"/>
            </w:pPr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5DC7B65A" w14:textId="77777777" w:rsidR="000E19F3" w:rsidRDefault="000E19F3" w:rsidP="002C2317">
            <w:pPr>
              <w:ind w:firstLine="284"/>
            </w:pPr>
          </w:p>
          <w:p w14:paraId="51AB8ADD" w14:textId="77777777" w:rsidR="000E19F3" w:rsidRDefault="000E19F3" w:rsidP="002C2317">
            <w:pPr>
              <w:ind w:firstLine="284"/>
            </w:pPr>
            <w:r>
              <w:t xml:space="preserve">    //Create and configure cells</w:t>
            </w:r>
          </w:p>
          <w:p w14:paraId="3CFB16E7" w14:textId="77777777" w:rsidR="000E19F3" w:rsidRDefault="000E19F3" w:rsidP="002C2317">
            <w:pPr>
              <w:ind w:firstLine="284"/>
            </w:pPr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07AA74DD" w14:textId="77777777" w:rsidR="000E19F3" w:rsidRDefault="000E19F3" w:rsidP="002C2317">
            <w:pPr>
              <w:ind w:firstLine="284"/>
            </w:pPr>
            <w:r>
              <w:t xml:space="preserve">    //The UE is in test state 1N-A as defined in TS 38.508-1 [4], subclause 4.4A.2 on NR Cell 1</w:t>
            </w:r>
          </w:p>
          <w:p w14:paraId="3151E6B4" w14:textId="77777777" w:rsidR="000E19F3" w:rsidRDefault="000E19F3" w:rsidP="002C2317">
            <w:pPr>
              <w:ind w:firstLine="284"/>
            </w:pPr>
            <w:r>
              <w:t xml:space="preserve">    //In the list of tracking areas provided by the AMF (IE 'TAI list') contains only the TAI of NR Cell 1.</w:t>
            </w:r>
          </w:p>
          <w:p w14:paraId="2E0C4582" w14:textId="77777777" w:rsidR="000E19F3" w:rsidRDefault="000E19F3" w:rsidP="002C2317">
            <w:pPr>
              <w:ind w:firstLine="284"/>
            </w:pPr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27D355F5" w14:textId="77777777" w:rsidR="000E19F3" w:rsidRDefault="000E19F3" w:rsidP="002C2317">
            <w:pPr>
              <w:ind w:firstLine="284"/>
            </w:pPr>
          </w:p>
          <w:p w14:paraId="719567A6" w14:textId="77777777" w:rsidR="000E19F3" w:rsidRDefault="000E19F3" w:rsidP="002C2317">
            <w:pPr>
              <w:ind w:firstLine="284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0BB64EBC" w14:textId="77777777" w:rsidR="000E19F3" w:rsidRDefault="000E19F3" w:rsidP="002C2317">
            <w:pPr>
              <w:ind w:firstLine="284"/>
            </w:pPr>
          </w:p>
          <w:p w14:paraId="6BF7267C" w14:textId="77777777" w:rsidR="000E19F3" w:rsidRDefault="000E19F3" w:rsidP="002C2317">
            <w:pPr>
              <w:ind w:firstLine="284"/>
            </w:pPr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038C58FD" w14:textId="77777777" w:rsidR="000E19F3" w:rsidRDefault="000E19F3" w:rsidP="002C2317">
            <w:pPr>
              <w:ind w:firstLine="284"/>
            </w:pPr>
          </w:p>
          <w:p w14:paraId="3A3E91CA" w14:textId="77777777" w:rsidR="000E19F3" w:rsidRDefault="000E19F3" w:rsidP="002C2317">
            <w:pPr>
              <w:ind w:firstLine="284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0D6BCED9" w14:textId="77777777" w:rsidR="000E19F3" w:rsidRDefault="000E19F3" w:rsidP="002C2317">
            <w:pPr>
              <w:ind w:firstLine="284"/>
            </w:pPr>
          </w:p>
          <w:p w14:paraId="7BEB13D9" w14:textId="77777777" w:rsidR="000E19F3" w:rsidRDefault="000E19F3" w:rsidP="002C2317">
            <w:pPr>
              <w:ind w:firstLine="284"/>
            </w:pPr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</w:t>
            </w:r>
            <w:r w:rsidRPr="0096669E">
              <w:rPr>
                <w:highlight w:val="yellow"/>
              </w:rPr>
              <w:t>, STATE_IDLE_1A</w:t>
            </w:r>
            <w:r>
              <w:t>);</w:t>
            </w:r>
          </w:p>
          <w:p w14:paraId="046574CE" w14:textId="77777777" w:rsidR="000E19F3" w:rsidRDefault="000E19F3" w:rsidP="002C2317">
            <w:pPr>
              <w:ind w:firstLine="284"/>
            </w:pPr>
          </w:p>
          <w:p w14:paraId="433EB7CF" w14:textId="77777777" w:rsidR="000E19F3" w:rsidRDefault="000E19F3" w:rsidP="002C2317">
            <w:pPr>
              <w:ind w:firstLine="284"/>
            </w:pPr>
            <w:r>
              <w:t xml:space="preserve">  }</w:t>
            </w:r>
          </w:p>
        </w:tc>
      </w:tr>
    </w:tbl>
    <w:p w14:paraId="21DB0780" w14:textId="77777777" w:rsidR="000E19F3" w:rsidRDefault="000E19F3" w:rsidP="000E19F3"/>
    <w:p w14:paraId="6ABB8F37" w14:textId="77777777" w:rsidR="000E19F3" w:rsidRDefault="000E19F3" w:rsidP="000E19F3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19F3" w14:paraId="46B8E66B" w14:textId="77777777" w:rsidTr="002C2317">
        <w:tc>
          <w:tcPr>
            <w:tcW w:w="9855" w:type="dxa"/>
          </w:tcPr>
          <w:p w14:paraId="38722964" w14:textId="77777777" w:rsidR="000E19F3" w:rsidRDefault="000E19F3" w:rsidP="002C2317">
            <w:r>
              <w:t xml:space="preserve">  function f_TC_11_4_9_NR5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0EAAB733" w14:textId="77777777" w:rsidR="000E19F3" w:rsidRDefault="000E19F3" w:rsidP="002C2317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/5GMM-DEREGISTERED.LIMITED-SERVICE No suitable cells in tracking area / Emergency call establishment and release</w:t>
            </w:r>
          </w:p>
          <w:p w14:paraId="4642D926" w14:textId="77777777" w:rsidR="000E19F3" w:rsidRDefault="000E19F3" w:rsidP="002C2317">
            <w:r>
              <w:t xml:space="preserve">    f_NR5GC_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D91546F" w14:textId="77777777" w:rsidR="000E19F3" w:rsidRDefault="000E19F3" w:rsidP="002C2317"/>
          <w:p w14:paraId="1B60E0B2" w14:textId="77777777" w:rsidR="000E19F3" w:rsidRDefault="000E19F3" w:rsidP="002C2317">
            <w:r>
              <w:t xml:space="preserve">    //Create and configure cells</w:t>
            </w:r>
          </w:p>
          <w:p w14:paraId="6E98D33E" w14:textId="77777777" w:rsidR="000E19F3" w:rsidRDefault="000E19F3" w:rsidP="002C2317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7ECF5C5" w14:textId="77777777" w:rsidR="000E19F3" w:rsidRDefault="000E19F3" w:rsidP="002C2317">
            <w:r>
              <w:lastRenderedPageBreak/>
              <w:t xml:space="preserve">    //The UE is in test state 1N-A as defined in TS 38.508-1 [4], subclause 4.4A.2 on NR Cell 1</w:t>
            </w:r>
          </w:p>
          <w:p w14:paraId="589D7755" w14:textId="77777777" w:rsidR="000E19F3" w:rsidRDefault="000E19F3" w:rsidP="002C2317">
            <w:r>
              <w:t xml:space="preserve">    //In the list of tracking areas provided by the AMF (IE 'TAI list') contains only the TAI of NR Cell 1.</w:t>
            </w:r>
          </w:p>
          <w:p w14:paraId="2BF7DFF5" w14:textId="77777777" w:rsidR="000E19F3" w:rsidRDefault="000E19F3" w:rsidP="002C2317">
            <w:r>
              <w:t xml:space="preserve">    f_NR5GC_Preamble (nr_Cell1, STATE_OFF_0B</w:t>
            </w:r>
            <w:proofErr w:type="gramStart"/>
            <w:r>
              <w:t>);</w:t>
            </w:r>
            <w:proofErr w:type="gramEnd"/>
          </w:p>
          <w:p w14:paraId="5F5778F1" w14:textId="77777777" w:rsidR="000E19F3" w:rsidRDefault="000E19F3" w:rsidP="002C2317"/>
          <w:p w14:paraId="39C7A592" w14:textId="77777777" w:rsidR="000E19F3" w:rsidRDefault="000E19F3" w:rsidP="002C2317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3B279AB8" w14:textId="77777777" w:rsidR="000E19F3" w:rsidRDefault="000E19F3" w:rsidP="002C2317"/>
          <w:p w14:paraId="79676606" w14:textId="77777777" w:rsidR="000E19F3" w:rsidRDefault="000E19F3" w:rsidP="002C2317">
            <w:r>
              <w:t xml:space="preserve">    fl_TC_11_4_9_NR5GC_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0EC1E493" w14:textId="77777777" w:rsidR="000E19F3" w:rsidRDefault="000E19F3" w:rsidP="002C2317"/>
          <w:p w14:paraId="3F6AA090" w14:textId="77777777" w:rsidR="000E19F3" w:rsidRDefault="000E19F3" w:rsidP="002C2317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789E80E3" w14:textId="77777777" w:rsidR="000E19F3" w:rsidRDefault="000E19F3" w:rsidP="002C2317"/>
          <w:p w14:paraId="73C376BA" w14:textId="77777777" w:rsidR="000E19F3" w:rsidRDefault="000E19F3" w:rsidP="002C2317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r w:rsidRPr="0096669E">
              <w:rPr>
                <w:highlight w:val="yellow"/>
              </w:rPr>
              <w:t>STATE_DEREGISTERED);</w:t>
            </w:r>
          </w:p>
          <w:p w14:paraId="2CAEBDED" w14:textId="77777777" w:rsidR="000E19F3" w:rsidRDefault="000E19F3" w:rsidP="002C2317">
            <w:r>
              <w:t xml:space="preserve">  }</w:t>
            </w:r>
          </w:p>
        </w:tc>
      </w:tr>
      <w:bookmarkEnd w:id="13"/>
    </w:tbl>
    <w:p w14:paraId="6436844B" w14:textId="77777777" w:rsidR="000E19F3" w:rsidRPr="000E19F3" w:rsidRDefault="000E19F3" w:rsidP="000E19F3"/>
    <w:p w14:paraId="244AEBC5" w14:textId="3C2B7A5A" w:rsidR="00880A70" w:rsidRPr="00880A70" w:rsidRDefault="00880A70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1810323"/>
      <w:r w:rsidRPr="00E5262B">
        <w:rPr>
          <w:b/>
          <w:bCs/>
        </w:rPr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6E3F4FB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1810324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094C346B" w:rsidR="003A22C0" w:rsidRPr="00E5262B" w:rsidRDefault="006D5493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1810325"/>
      <w:bookmarkStart w:id="24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Balong 5000</w:t>
      </w:r>
      <w:bookmarkEnd w:id="23"/>
    </w:p>
    <w:bookmarkEnd w:id="24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1F7DF140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FE3783">
        <w:rPr>
          <w:rFonts w:cs="Arial"/>
        </w:rPr>
        <w:t>9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46DE774B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FE3783">
        <w:rPr>
          <w:rFonts w:cs="Arial"/>
        </w:rPr>
        <w:t>9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71810326"/>
      <w:r w:rsidRPr="00E5262B">
        <w:rPr>
          <w:rFonts w:cs="Arial"/>
          <w:b/>
        </w:rPr>
        <w:t>References</w:t>
      </w:r>
      <w:bookmarkEnd w:id="25"/>
      <w:bookmarkEnd w:id="26"/>
      <w:bookmarkEnd w:id="27"/>
      <w:bookmarkEnd w:id="28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1F986E4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6D5493">
              <w:rPr>
                <w:rFonts w:cs="Arial"/>
                <w:b/>
                <w:sz w:val="18"/>
              </w:rPr>
              <w:t>5</w:t>
            </w:r>
            <w:r w:rsidR="00FE3783">
              <w:rPr>
                <w:rFonts w:cs="Arial"/>
                <w:b/>
                <w:sz w:val="18"/>
              </w:rPr>
              <w:t>8</w:t>
            </w:r>
            <w:r w:rsidR="0008234D">
              <w:rPr>
                <w:rFonts w:cs="Arial"/>
                <w:b/>
                <w:sz w:val="18"/>
              </w:rPr>
              <w:t>4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11.4.</w:t>
            </w:r>
            <w:r w:rsidR="00FE3783">
              <w:rPr>
                <w:rFonts w:cs="Arial"/>
                <w:bCs/>
                <w:sz w:val="18"/>
              </w:rPr>
              <w:t>9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1CAFF" w14:textId="77777777" w:rsidR="0011784F" w:rsidRDefault="0011784F">
      <w:r>
        <w:separator/>
      </w:r>
    </w:p>
  </w:endnote>
  <w:endnote w:type="continuationSeparator" w:id="0">
    <w:p w14:paraId="0909D2ED" w14:textId="77777777" w:rsidR="0011784F" w:rsidRDefault="00117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AFFA5" w14:textId="77777777" w:rsidR="0011784F" w:rsidRDefault="0011784F">
      <w:r>
        <w:separator/>
      </w:r>
    </w:p>
  </w:footnote>
  <w:footnote w:type="continuationSeparator" w:id="0">
    <w:p w14:paraId="080992C0" w14:textId="77777777" w:rsidR="0011784F" w:rsidRDefault="00117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3"/>
  </w:num>
  <w:num w:numId="5">
    <w:abstractNumId w:val="8"/>
  </w:num>
  <w:num w:numId="6">
    <w:abstractNumId w:val="15"/>
  </w:num>
  <w:num w:numId="7">
    <w:abstractNumId w:val="21"/>
  </w:num>
  <w:num w:numId="8">
    <w:abstractNumId w:val="4"/>
  </w:num>
  <w:num w:numId="9">
    <w:abstractNumId w:val="11"/>
  </w:num>
  <w:num w:numId="10">
    <w:abstractNumId w:val="14"/>
  </w:num>
  <w:num w:numId="11">
    <w:abstractNumId w:val="6"/>
  </w:num>
  <w:num w:numId="12">
    <w:abstractNumId w:val="20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3"/>
  </w:num>
  <w:num w:numId="18">
    <w:abstractNumId w:val="19"/>
  </w:num>
  <w:num w:numId="19">
    <w:abstractNumId w:val="7"/>
  </w:num>
  <w:num w:numId="20">
    <w:abstractNumId w:val="18"/>
  </w:num>
  <w:num w:numId="21">
    <w:abstractNumId w:val="17"/>
  </w:num>
  <w:num w:numId="22">
    <w:abstractNumId w:val="12"/>
  </w:num>
  <w:num w:numId="23">
    <w:abstractNumId w:val="0"/>
  </w:num>
  <w:num w:numId="24">
    <w:abstractNumId w:val="16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7E49"/>
    <w:rsid w:val="00592D74"/>
    <w:rsid w:val="005C1392"/>
    <w:rsid w:val="005D1D23"/>
    <w:rsid w:val="005E2C44"/>
    <w:rsid w:val="005F5C18"/>
    <w:rsid w:val="00621188"/>
    <w:rsid w:val="006257ED"/>
    <w:rsid w:val="00665C47"/>
    <w:rsid w:val="006851FC"/>
    <w:rsid w:val="00695808"/>
    <w:rsid w:val="00696589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C6699"/>
    <w:rsid w:val="009E3297"/>
    <w:rsid w:val="009E3609"/>
    <w:rsid w:val="009F734F"/>
    <w:rsid w:val="00A1055C"/>
    <w:rsid w:val="00A246B6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1D9"/>
    <w:rsid w:val="00BB5DFC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50255"/>
    <w:rsid w:val="00D55207"/>
    <w:rsid w:val="00D66520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506</TotalTime>
  <Pages>11</Pages>
  <Words>2421</Words>
  <Characters>13804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1900-01-01T00:00:00Z</cp:lastPrinted>
  <dcterms:created xsi:type="dcterms:W3CDTF">2020-12-08T10:56:00Z</dcterms:created>
  <dcterms:modified xsi:type="dcterms:W3CDTF">2021-05-13T15:44:00Z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