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9061" w14:textId="74F17F9E" w:rsidR="00966F44" w:rsidRDefault="00966F44" w:rsidP="00966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FD4658">
          <w:rPr>
            <w:b/>
            <w:i/>
            <w:noProof/>
            <w:sz w:val="28"/>
          </w:rPr>
          <w:t>570</w:t>
        </w:r>
      </w:fldSimple>
    </w:p>
    <w:p w14:paraId="26F6D2C6" w14:textId="77777777" w:rsidR="00966F44" w:rsidRDefault="00966F44" w:rsidP="00966F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6F44" w14:paraId="4607A312" w14:textId="77777777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0C161" w14:textId="77777777" w:rsidR="00966F44" w:rsidRDefault="00966F44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6F44" w14:paraId="78A60B83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7B48B" w14:textId="77777777" w:rsidR="00966F44" w:rsidRDefault="00966F44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6F44" w14:paraId="54E4CC6C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4AAB0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01F39874" w14:textId="77777777" w:rsidTr="00240176">
        <w:tc>
          <w:tcPr>
            <w:tcW w:w="142" w:type="dxa"/>
            <w:tcBorders>
              <w:left w:val="single" w:sz="4" w:space="0" w:color="auto"/>
            </w:tcBorders>
          </w:tcPr>
          <w:p w14:paraId="688324B2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23BC39" w14:textId="77777777" w:rsidR="00966F44" w:rsidRPr="00410371" w:rsidRDefault="00966F44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7F89E57" w14:textId="77777777" w:rsidR="00966F44" w:rsidRDefault="00966F44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DF3BF5" w14:textId="77777777" w:rsidR="00966F44" w:rsidRPr="00410371" w:rsidRDefault="00966F44" w:rsidP="002401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1638</w:t>
              </w:r>
            </w:fldSimple>
          </w:p>
        </w:tc>
        <w:tc>
          <w:tcPr>
            <w:tcW w:w="709" w:type="dxa"/>
          </w:tcPr>
          <w:p w14:paraId="0A0C035E" w14:textId="77777777" w:rsidR="00966F44" w:rsidRDefault="00966F44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9ED11" w14:textId="45A71FBA" w:rsidR="00966F44" w:rsidRPr="00410371" w:rsidRDefault="00FD4658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E385654" w14:textId="77777777" w:rsidR="00966F44" w:rsidRDefault="00966F44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54B45A" w14:textId="355032A6" w:rsidR="00966F44" w:rsidRPr="00410371" w:rsidRDefault="00966F44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FD4658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97A077" w14:textId="77777777" w:rsidR="00966F44" w:rsidRDefault="00966F44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966F44" w14:paraId="337EFE08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C4C7B" w14:textId="77777777" w:rsidR="00966F44" w:rsidRDefault="00966F44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966F44" w14:paraId="337BA6C6" w14:textId="77777777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E4396C" w14:textId="77777777" w:rsidR="00966F44" w:rsidRPr="00F25D98" w:rsidRDefault="00966F44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6F44" w14:paraId="54F32CCB" w14:textId="77777777" w:rsidTr="00240176">
        <w:tc>
          <w:tcPr>
            <w:tcW w:w="9641" w:type="dxa"/>
            <w:gridSpan w:val="9"/>
          </w:tcPr>
          <w:p w14:paraId="29B9B8CC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0A5AEA" w14:textId="77777777" w:rsidR="00966F44" w:rsidRDefault="00966F44" w:rsidP="00966F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6F44" w14:paraId="6365D4B7" w14:textId="77777777" w:rsidTr="00240176">
        <w:tc>
          <w:tcPr>
            <w:tcW w:w="2835" w:type="dxa"/>
          </w:tcPr>
          <w:p w14:paraId="784E7D73" w14:textId="77777777" w:rsidR="00966F44" w:rsidRDefault="00966F44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2F98B0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019824" w14:textId="77777777" w:rsidR="00966F44" w:rsidRDefault="00966F44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366ED4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67502" w14:textId="77777777" w:rsidR="00966F44" w:rsidRDefault="00966F44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03BE32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A4505E" w14:textId="77777777" w:rsidR="00966F44" w:rsidRDefault="00966F44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ABF593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8D090" w14:textId="77777777" w:rsidR="00966F44" w:rsidRDefault="00966F44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9E575B" w14:textId="77777777" w:rsidR="00966F44" w:rsidRDefault="00966F44" w:rsidP="00966F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6F44" w14:paraId="24056A3C" w14:textId="77777777" w:rsidTr="00240176">
        <w:tc>
          <w:tcPr>
            <w:tcW w:w="9640" w:type="dxa"/>
            <w:gridSpan w:val="11"/>
          </w:tcPr>
          <w:p w14:paraId="598A26F5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7DB874B6" w14:textId="77777777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C9427B" w14:textId="77777777"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85BDA" w14:textId="77777777"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Summary of regression errors in 21wk12 TTCN for NR testcases</w:t>
              </w:r>
            </w:fldSimple>
          </w:p>
        </w:tc>
      </w:tr>
      <w:tr w:rsidR="00966F44" w14:paraId="0B3F3306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28626500" w14:textId="77777777"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986A4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07EC0C91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129520CF" w14:textId="77777777"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185E71" w14:textId="77777777"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66F44" w14:paraId="6EA9803D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05AABF5E" w14:textId="77777777"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7C1E78" w14:textId="77777777"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66F44" w14:paraId="205F74D4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77A9892A" w14:textId="77777777"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FFB7B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77F58EC5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0911A603" w14:textId="77777777"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A6F06" w14:textId="77777777"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21F9EA" w14:textId="77777777" w:rsidR="00966F44" w:rsidRDefault="00966F44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D83D0" w14:textId="77777777"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69B6E" w14:textId="77777777"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2021-03-29</w:t>
              </w:r>
            </w:fldSimple>
          </w:p>
        </w:tc>
      </w:tr>
      <w:tr w:rsidR="00966F44" w14:paraId="196302DC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2273042B" w14:textId="77777777"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73AEFA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0C7FFE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96FE95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B13C4C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20E75392" w14:textId="77777777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1694C" w14:textId="77777777"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14500" w14:textId="77777777" w:rsidR="00966F44" w:rsidRDefault="00966F44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20FA47" w14:textId="77777777" w:rsidR="00966F44" w:rsidRDefault="00966F44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E3124" w14:textId="77777777" w:rsidR="00966F44" w:rsidRDefault="00966F44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FE029" w14:textId="77777777"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66F44" w14:paraId="3963C7FE" w14:textId="77777777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DD73C" w14:textId="77777777"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718C7" w14:textId="77777777" w:rsidR="00966F44" w:rsidRDefault="00966F44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3E4710" w14:textId="77777777" w:rsidR="00966F44" w:rsidRDefault="00966F44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8F035" w14:textId="77777777" w:rsidR="00966F44" w:rsidRPr="007C2097" w:rsidRDefault="00966F44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6F44" w14:paraId="5CC638C8" w14:textId="77777777" w:rsidTr="00240176">
        <w:tc>
          <w:tcPr>
            <w:tcW w:w="1843" w:type="dxa"/>
          </w:tcPr>
          <w:p w14:paraId="43FC3197" w14:textId="77777777"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075149" w14:textId="77777777"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55DD80D1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D33A3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2CC08" w14:textId="77777777" w:rsidR="00966F44" w:rsidRDefault="00966F44" w:rsidP="00966F4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Following TTCN issues are observed during testing with 21wk12 IWD for NR testcases. </w:t>
            </w:r>
          </w:p>
          <w:p w14:paraId="30CA2440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Please see details of individual issues below.</w:t>
            </w:r>
          </w:p>
        </w:tc>
      </w:tr>
      <w:tr w:rsidR="00966F44" w14:paraId="1D71F17E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3BC66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F7329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66F44" w14:paraId="0A325895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A4385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D0981" w14:textId="77777777" w:rsidR="00966F44" w:rsidRPr="004A48B4" w:rsidRDefault="00966F44" w:rsidP="00966F44">
            <w:pPr>
              <w:spacing w:after="120" w:line="268" w:lineRule="auto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</w:rPr>
              <w:t>Implemented TTCN corrections as described in individual changes needed. Please see below for detailed description.</w:t>
            </w:r>
          </w:p>
        </w:tc>
      </w:tr>
      <w:tr w:rsidR="00966F44" w14:paraId="1700B4B8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D00E1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78CC7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66F44" w14:paraId="067BB0B2" w14:textId="7777777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1A53A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C6641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conformant UE may fail the testcase(s).</w:t>
            </w:r>
          </w:p>
        </w:tc>
      </w:tr>
      <w:tr w:rsidR="00966F44" w14:paraId="4D2D1548" w14:textId="77777777" w:rsidTr="00240176">
        <w:tc>
          <w:tcPr>
            <w:tcW w:w="2694" w:type="dxa"/>
            <w:gridSpan w:val="2"/>
          </w:tcPr>
          <w:p w14:paraId="5236516A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DE248E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66F44" w14:paraId="47C107BE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963FC0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8855E" w14:textId="77777777"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</w:rPr>
            </w:pPr>
            <w:r w:rsidRPr="004A48B4">
              <w:rPr>
                <w:rFonts w:cs="Arial"/>
                <w:noProof/>
              </w:rPr>
              <w:t xml:space="preserve">ALL </w:t>
            </w:r>
            <w:r>
              <w:rPr>
                <w:rFonts w:cs="Arial"/>
                <w:noProof/>
              </w:rPr>
              <w:t>NR testcases</w:t>
            </w:r>
          </w:p>
        </w:tc>
      </w:tr>
      <w:tr w:rsidR="00966F44" w14:paraId="4E8BF617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2DE63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A65B1" w14:textId="77777777" w:rsidR="00966F44" w:rsidRDefault="00966F44" w:rsidP="00966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14:paraId="2CE4BCBF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CB26F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6439C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C981A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414E1" w14:textId="77777777" w:rsidR="00966F44" w:rsidRDefault="00966F44" w:rsidP="00966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E1EA42" w14:textId="77777777"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14:paraId="558C3736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9ABE6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47F73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A6A5E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F8146" w14:textId="77777777" w:rsidR="00966F44" w:rsidRDefault="00966F44" w:rsidP="00966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F2E33" w14:textId="77777777"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14:paraId="56475B7F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F06E7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8C886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19938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FB955" w14:textId="77777777" w:rsidR="00966F44" w:rsidRDefault="00966F44" w:rsidP="00966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5D05D" w14:textId="77777777"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14:paraId="26C38CCF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D91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4562C5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AD0CB" w14:textId="77777777"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8E28C" w14:textId="77777777" w:rsidR="00966F44" w:rsidRDefault="00966F44" w:rsidP="00966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F7F6CA" w14:textId="77777777"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14:paraId="61CF5FE3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DAA7B" w14:textId="77777777"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1FCE3" w14:textId="77777777" w:rsidR="00966F44" w:rsidRDefault="00966F44" w:rsidP="00966F44">
            <w:pPr>
              <w:pStyle w:val="CRCoverPage"/>
              <w:spacing w:after="0"/>
              <w:rPr>
                <w:noProof/>
              </w:rPr>
            </w:pPr>
          </w:p>
        </w:tc>
      </w:tr>
      <w:tr w:rsidR="00966F44" w14:paraId="4621B317" w14:textId="7777777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9E75FB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11B51" w14:textId="77777777" w:rsidR="00966F44" w:rsidRDefault="00966F44" w:rsidP="00966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6F44" w:rsidRPr="008863B9" w14:paraId="544E14CC" w14:textId="77777777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049D5" w14:textId="77777777" w:rsidR="00966F44" w:rsidRPr="008863B9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7D2700" w14:textId="77777777" w:rsidR="00966F44" w:rsidRPr="008863B9" w:rsidRDefault="00966F44" w:rsidP="00966F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6F44" w14:paraId="3F2F06FD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0C23B" w14:textId="77777777"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82F65" w14:textId="77777777" w:rsidR="00966F44" w:rsidRDefault="00966F44" w:rsidP="00966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2BF4D3" w14:textId="77777777" w:rsidR="00966F44" w:rsidRDefault="00966F44" w:rsidP="00966F44">
      <w:pPr>
        <w:rPr>
          <w:noProof/>
        </w:rPr>
      </w:pPr>
    </w:p>
    <w:p w14:paraId="535BFF1E" w14:textId="77777777" w:rsidR="009D3A34" w:rsidRDefault="009D3A34" w:rsidP="009D3A34">
      <w:pPr>
        <w:pStyle w:val="CRCoverPage"/>
        <w:spacing w:after="0"/>
        <w:rPr>
          <w:noProof/>
          <w:sz w:val="8"/>
          <w:szCs w:val="8"/>
        </w:rPr>
      </w:pPr>
    </w:p>
    <w:p w14:paraId="443B6A94" w14:textId="77777777" w:rsidR="009D3A34" w:rsidRDefault="009D3A34" w:rsidP="009D3A34">
      <w:pPr>
        <w:rPr>
          <w:noProof/>
        </w:rPr>
        <w:sectPr w:rsidR="009D3A34" w:rsidSect="00705B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47AEB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790675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D9C6A54" w14:textId="77777777" w:rsidR="00B8225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225C" w:rsidRPr="00DF55CC">
        <w:rPr>
          <w:rFonts w:ascii="Arial" w:hAnsi="Arial" w:cs="Arial"/>
          <w:iCs/>
        </w:rPr>
        <w:t>Table of Contents</w:t>
      </w:r>
      <w:r w:rsidR="00B8225C">
        <w:tab/>
      </w:r>
      <w:r w:rsidR="00B8225C">
        <w:fldChar w:fldCharType="begin"/>
      </w:r>
      <w:r w:rsidR="00B8225C">
        <w:instrText xml:space="preserve"> PAGEREF _Toc67906755 \h </w:instrText>
      </w:r>
      <w:r w:rsidR="00B8225C">
        <w:fldChar w:fldCharType="separate"/>
      </w:r>
      <w:r w:rsidR="00B8225C">
        <w:t>2</w:t>
      </w:r>
      <w:r w:rsidR="00B8225C">
        <w:fldChar w:fldCharType="end"/>
      </w:r>
    </w:p>
    <w:p w14:paraId="64A7F400" w14:textId="77777777" w:rsidR="00B8225C" w:rsidRDefault="00B822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55C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55CC">
        <w:rPr>
          <w:b/>
          <w:lang w:val="en-US"/>
        </w:rPr>
        <w:t>f_EUTRA38_GetNextDRBIds</w:t>
      </w:r>
      <w:r>
        <w:tab/>
      </w:r>
      <w:r>
        <w:fldChar w:fldCharType="begin"/>
      </w:r>
      <w:r>
        <w:instrText xml:space="preserve"> PAGEREF _Toc67906756 \h </w:instrText>
      </w:r>
      <w:r>
        <w:fldChar w:fldCharType="separate"/>
      </w:r>
      <w:r>
        <w:t>3</w:t>
      </w:r>
      <w:r>
        <w:fldChar w:fldCharType="end"/>
      </w:r>
    </w:p>
    <w:p w14:paraId="1A489BE3" w14:textId="77777777" w:rsidR="00B8225C" w:rsidRDefault="00B822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55CC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55CC">
        <w:rPr>
          <w:b/>
          <w:lang w:val="en-US"/>
        </w:rPr>
        <w:t>cads_NR_ULGrantAllocation_REQ</w:t>
      </w:r>
      <w:r>
        <w:tab/>
      </w:r>
      <w:r>
        <w:fldChar w:fldCharType="begin"/>
      </w:r>
      <w:r>
        <w:instrText xml:space="preserve"> PAGEREF _Toc67906757 \h </w:instrText>
      </w:r>
      <w:r>
        <w:fldChar w:fldCharType="separate"/>
      </w:r>
      <w:r>
        <w:t>5</w:t>
      </w:r>
      <w:r>
        <w:fldChar w:fldCharType="end"/>
      </w:r>
    </w:p>
    <w:p w14:paraId="6E911EEA" w14:textId="77777777" w:rsidR="00B8225C" w:rsidRDefault="00B822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55CC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55CC">
        <w:rPr>
          <w:b/>
          <w:lang w:val="en-US"/>
        </w:rPr>
        <w:t>f_NR_RRC_CipherActTime_GetCurrent</w:t>
      </w:r>
      <w:r>
        <w:tab/>
      </w:r>
      <w:r>
        <w:fldChar w:fldCharType="begin"/>
      </w:r>
      <w:r>
        <w:instrText xml:space="preserve"> PAGEREF _Toc67906758 \h </w:instrText>
      </w:r>
      <w:r>
        <w:fldChar w:fldCharType="separate"/>
      </w:r>
      <w:r>
        <w:t>7</w:t>
      </w:r>
      <w:r>
        <w:fldChar w:fldCharType="end"/>
      </w:r>
    </w:p>
    <w:p w14:paraId="505BF3D6" w14:textId="77777777" w:rsidR="00614050" w:rsidRDefault="00446488" w:rsidP="005A0912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72A64A41" w14:textId="77777777" w:rsidR="00614050" w:rsidRDefault="00614050">
      <w:pPr>
        <w:spacing w:after="0"/>
        <w:rPr>
          <w:rFonts w:cs="Arial"/>
          <w:noProof/>
        </w:rPr>
      </w:pPr>
      <w:r>
        <w:rPr>
          <w:rFonts w:cs="Arial"/>
        </w:rPr>
        <w:br w:type="page"/>
      </w:r>
    </w:p>
    <w:p w14:paraId="707BA6EE" w14:textId="77777777" w:rsidR="00446488" w:rsidRPr="008350F1" w:rsidRDefault="008350F1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4"/>
          <w:szCs w:val="24"/>
          <w:lang w:val="pt-BR"/>
        </w:rPr>
      </w:pPr>
      <w:bookmarkStart w:id="1" w:name="_Toc67906756"/>
      <w:r w:rsidRPr="008350F1">
        <w:rPr>
          <w:b/>
          <w:sz w:val="24"/>
          <w:szCs w:val="24"/>
          <w:lang w:val="en-US"/>
        </w:rPr>
        <w:lastRenderedPageBreak/>
        <w:t>f_EUTRA38_GetNextDRBIds</w:t>
      </w:r>
      <w:bookmarkEnd w:id="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61F12" w14:paraId="38971999" w14:textId="77777777" w:rsidTr="00DE3F81">
        <w:trPr>
          <w:trHeight w:val="447"/>
        </w:trPr>
        <w:tc>
          <w:tcPr>
            <w:tcW w:w="1985" w:type="dxa"/>
          </w:tcPr>
          <w:p w14:paraId="52BFFA76" w14:textId="77777777" w:rsidR="00461F12" w:rsidRPr="00E751F5" w:rsidRDefault="00461F12" w:rsidP="00E14D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9F86067" w14:textId="77777777" w:rsidR="00461F12" w:rsidRPr="00A939F9" w:rsidRDefault="008350F1" w:rsidP="00E14D7D">
            <w:pPr>
              <w:spacing w:after="0"/>
              <w:rPr>
                <w:rFonts w:ascii="Arial" w:hAnsi="Arial" w:cs="Arial"/>
                <w:lang w:val="en-US"/>
              </w:rPr>
            </w:pPr>
            <w:r w:rsidRPr="008350F1">
              <w:rPr>
                <w:rFonts w:ascii="Arial" w:hAnsi="Arial" w:cs="Arial"/>
                <w:lang w:val="en-US"/>
              </w:rPr>
              <w:t>f_EUTRA38_GetNextDRBIds</w:t>
            </w:r>
          </w:p>
        </w:tc>
      </w:tr>
      <w:tr w:rsidR="00461F12" w14:paraId="74F8FFCF" w14:textId="77777777" w:rsidTr="00DE3F81">
        <w:trPr>
          <w:trHeight w:val="452"/>
        </w:trPr>
        <w:tc>
          <w:tcPr>
            <w:tcW w:w="1985" w:type="dxa"/>
          </w:tcPr>
          <w:p w14:paraId="17BDD5AE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BB388B" w14:textId="77777777" w:rsidR="00461F12" w:rsidRDefault="008350F1" w:rsidP="008350F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current TTCN implementation of this function, the variable v_ExistingDRBs is not initialized. </w:t>
            </w:r>
          </w:p>
          <w:p w14:paraId="71751F82" w14:textId="77777777" w:rsidR="008350F1" w:rsidRDefault="008350F1" w:rsidP="008350F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If the condition v_NoOfExistingDRBs &gt; 0 is not met, then this variable remains uninitialized and results in a runtime error.</w:t>
            </w:r>
          </w:p>
          <w:p w14:paraId="3546B776" w14:textId="77777777" w:rsidR="008350F1" w:rsidRPr="00D05A07" w:rsidRDefault="008350F1" w:rsidP="008350F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needs to be adddressed. </w:t>
            </w:r>
          </w:p>
        </w:tc>
      </w:tr>
      <w:tr w:rsidR="00461F12" w14:paraId="1D1F3D37" w14:textId="77777777" w:rsidTr="00DE3F81">
        <w:tc>
          <w:tcPr>
            <w:tcW w:w="1985" w:type="dxa"/>
          </w:tcPr>
          <w:p w14:paraId="0F7A8F27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BD294D2" w14:textId="77777777" w:rsidR="00461F12" w:rsidRDefault="008350F1" w:rsidP="00E321E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</w:rPr>
              <w:t xml:space="preserve">Initialized </w:t>
            </w:r>
            <w:r w:rsidR="00D05A07" w:rsidRPr="00D86176">
              <w:rPr>
                <w:rFonts w:cs="Arial"/>
              </w:rPr>
              <w:t> </w:t>
            </w:r>
            <w:r>
              <w:rPr>
                <w:noProof/>
                <w:lang w:val="en-US"/>
              </w:rPr>
              <w:t xml:space="preserve">variable v_ExistingDRBs := {}. </w:t>
            </w:r>
          </w:p>
          <w:p w14:paraId="08A42B56" w14:textId="77777777" w:rsidR="008350F1" w:rsidRPr="000352E9" w:rsidRDefault="008350F1" w:rsidP="00E321E4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Please see below.</w:t>
            </w:r>
          </w:p>
        </w:tc>
      </w:tr>
      <w:tr w:rsidR="00461F12" w14:paraId="7A385C78" w14:textId="77777777" w:rsidTr="00DE3F81">
        <w:tc>
          <w:tcPr>
            <w:tcW w:w="1985" w:type="dxa"/>
          </w:tcPr>
          <w:p w14:paraId="527C1895" w14:textId="77777777"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C7EF68" w14:textId="77777777" w:rsidR="00461F12" w:rsidRPr="00E751F5" w:rsidRDefault="008350F1" w:rsidP="00E14D7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de-DE"/>
              </w:rPr>
              <w:t>Eutra38_InitialRegistration.ttcn</w:t>
            </w:r>
          </w:p>
        </w:tc>
      </w:tr>
      <w:tr w:rsidR="00461F12" w:rsidRPr="00E751F5" w14:paraId="7C3AB687" w14:textId="77777777" w:rsidTr="00DE3F81">
        <w:tc>
          <w:tcPr>
            <w:tcW w:w="1985" w:type="dxa"/>
          </w:tcPr>
          <w:p w14:paraId="5F4052D1" w14:textId="77777777" w:rsidR="00461F12" w:rsidRPr="00006E2B" w:rsidRDefault="00461F12" w:rsidP="00E14D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F0798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1B5F311" w14:textId="77777777" w:rsidR="00461F12" w:rsidRPr="00006E2B" w:rsidRDefault="00461F12" w:rsidP="00E14D7D">
            <w:pPr>
              <w:rPr>
                <w:rFonts w:ascii="Arial" w:hAnsi="Arial"/>
                <w:highlight w:val="cyan"/>
              </w:rPr>
            </w:pPr>
          </w:p>
        </w:tc>
      </w:tr>
    </w:tbl>
    <w:p w14:paraId="737953B3" w14:textId="77777777" w:rsidR="00446488" w:rsidRDefault="00446488" w:rsidP="00446488">
      <w:pPr>
        <w:rPr>
          <w:noProof/>
        </w:rPr>
      </w:pPr>
    </w:p>
    <w:p w14:paraId="108CE135" w14:textId="77777777" w:rsidR="00F10044" w:rsidRDefault="00F10044" w:rsidP="00F100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B6C" w14:paraId="65DC0A4B" w14:textId="77777777" w:rsidTr="00705B6C">
        <w:tc>
          <w:tcPr>
            <w:tcW w:w="9639" w:type="dxa"/>
          </w:tcPr>
          <w:p w14:paraId="07A86661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>function f_EUTRA38_GetNextDRBIds (PDU_PDN_DNN_Type p_PDN_Type, boolean p_DefaultDRB, integer p_NoOfDRBs := 1) runs on EUTRA_Multi5GS_PTC return IntegerList_Type</w:t>
            </w:r>
          </w:p>
          <w:p w14:paraId="626C4C96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{</w:t>
            </w:r>
          </w:p>
          <w:p w14:paraId="6FC2FCEB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v_NoOfExistingDRBs := f_EUTRA38_MobileInfo_GetNoOfDRBs();</w:t>
            </w:r>
          </w:p>
          <w:p w14:paraId="266DA8D3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v_DRBId := 0;</w:t>
            </w:r>
          </w:p>
          <w:p w14:paraId="57F27E64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IntegerList_Type v_DRBList;</w:t>
            </w:r>
          </w:p>
          <w:p w14:paraId="0CE7B712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EUTRA38_DRBInfoList_Type v_ExistingDRBs;</w:t>
            </w:r>
          </w:p>
          <w:p w14:paraId="3066E0DE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v_Index;</w:t>
            </w:r>
          </w:p>
          <w:p w14:paraId="75CD6861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boolean v_AlreadyIMS_DRB := false;</w:t>
            </w:r>
          </w:p>
          <w:p w14:paraId="642A593B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i := 0;</w:t>
            </w:r>
          </w:p>
          <w:p w14:paraId="47AE2059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j := 0;</w:t>
            </w:r>
          </w:p>
          <w:p w14:paraId="7E1BD018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</w:t>
            </w:r>
          </w:p>
          <w:p w14:paraId="0C0B19CA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if (v_NoOfExistingDRBs &gt; 0) {</w:t>
            </w:r>
          </w:p>
          <w:p w14:paraId="20E9119B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v_ExistingDRBs := f_EUTRA38_MobileInfo_GetDRBInfoList();</w:t>
            </w:r>
          </w:p>
          <w:p w14:paraId="28553C21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v_Index := f_EUTRA38_DRBInfo_FindEntry(v_ExistingDRBs, tsc_EUTRA38_IMS_DRB);</w:t>
            </w:r>
          </w:p>
          <w:p w14:paraId="68F08924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if (v_Index &gt;= 0) { // IMS is already allocated</w:t>
            </w:r>
          </w:p>
          <w:p w14:paraId="6ECA0B08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  v_AlreadyIMS_DRB := true;</w:t>
            </w:r>
          </w:p>
          <w:p w14:paraId="581633C1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}</w:t>
            </w:r>
          </w:p>
          <w:p w14:paraId="66CC6B12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}</w:t>
            </w:r>
          </w:p>
          <w:p w14:paraId="4B348A53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if ((p_PDN_Type == IMS_DNN) and p_DefaultDRB) {</w:t>
            </w:r>
          </w:p>
          <w:p w14:paraId="39AB6480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v_DRBList[j] := tsc_EUTRA38_IMS_DRB;</w:t>
            </w:r>
          </w:p>
          <w:p w14:paraId="7F3B4DE0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j := j+1;</w:t>
            </w:r>
          </w:p>
          <w:p w14:paraId="2127803D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}</w:t>
            </w:r>
          </w:p>
          <w:p w14:paraId="036F735D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</w:t>
            </w:r>
          </w:p>
          <w:p w14:paraId="65A96A09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while (j &lt; p_NoOfDRBs) {</w:t>
            </w:r>
          </w:p>
          <w:p w14:paraId="2F55BE67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if (v_AlreadyIMS_DRB) {</w:t>
            </w:r>
          </w:p>
          <w:p w14:paraId="077634D0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v_DRBId := v_NoOfExistingDRBs + (2-1); // allocate the next one, from 2 onwards</w:t>
            </w:r>
          </w:p>
          <w:p w14:paraId="5CD4B64D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} else { // IMS is not yet allocated</w:t>
            </w:r>
          </w:p>
          <w:p w14:paraId="67627E4A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v_DRBId := v_NoOfExistingDRBs + 2;</w:t>
            </w:r>
          </w:p>
          <w:p w14:paraId="4893C050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}</w:t>
            </w:r>
          </w:p>
          <w:p w14:paraId="67459853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i := 0;</w:t>
            </w:r>
          </w:p>
          <w:p w14:paraId="73F18B21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while (i &lt; lengthof(v_ExistingDRBs)) { // @sic R5s210305 sic@</w:t>
            </w:r>
          </w:p>
          <w:p w14:paraId="14736F2C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// Already allocated this DRB (due to bearers transferred from NR, so increment and try again )</w:t>
            </w:r>
          </w:p>
          <w:p w14:paraId="2B7C99F7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if (match (v_ExistingDRBs[i].DRB_Id, v_DRBId)) {</w:t>
            </w:r>
          </w:p>
          <w:p w14:paraId="662B6E4C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  v_DRBId := v_DRBId + 1;</w:t>
            </w:r>
          </w:p>
          <w:p w14:paraId="2B334416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  i := -1; // as it's about to be incremented</w:t>
            </w:r>
          </w:p>
          <w:p w14:paraId="68C7B7BD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}</w:t>
            </w:r>
          </w:p>
          <w:p w14:paraId="50E0ACE5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i := i + 1;</w:t>
            </w:r>
          </w:p>
          <w:p w14:paraId="5655A1DC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}</w:t>
            </w:r>
          </w:p>
          <w:p w14:paraId="2E2F5881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v_DRBList[j] := v_DRBId;</w:t>
            </w:r>
          </w:p>
          <w:p w14:paraId="69630FB2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j := j+1;</w:t>
            </w:r>
          </w:p>
          <w:p w14:paraId="185E20C5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// now update number of DRBs whilst in the loop</w:t>
            </w:r>
          </w:p>
          <w:p w14:paraId="6E1BD7C4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v_NoOfExistingDRBs := v_NoOfExistingDRBs +1;</w:t>
            </w:r>
          </w:p>
          <w:p w14:paraId="3D316EDE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}</w:t>
            </w:r>
          </w:p>
          <w:p w14:paraId="2C770D72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lastRenderedPageBreak/>
              <w:t xml:space="preserve">    return v_DRBList;</w:t>
            </w:r>
          </w:p>
          <w:p w14:paraId="6E4B9D3C" w14:textId="77777777"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4583D70E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14:paraId="6DDE1EEE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14:paraId="7D559169" w14:textId="77777777"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10044" w:rsidRPr="00BA628A" w14:paraId="47C6E785" w14:textId="77777777" w:rsidTr="00A939F9">
        <w:tc>
          <w:tcPr>
            <w:tcW w:w="9855" w:type="dxa"/>
          </w:tcPr>
          <w:p w14:paraId="56B85A36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>function f_EUTRA38_GetNextDRBIds (PDU_PDN_DNN_Type p_PDN_Type, boolean p_DefaultDRB, integer p_NoOfDRBs := 1) runs on EUTRA_Multi5GS_PTC return IntegerList_Type</w:t>
            </w:r>
          </w:p>
          <w:p w14:paraId="7969A733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{</w:t>
            </w:r>
          </w:p>
          <w:p w14:paraId="65404AB5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v_NoOfExistingDRBs := f_EUTRA38_MobileInfo_GetNoOfDRBs();</w:t>
            </w:r>
          </w:p>
          <w:p w14:paraId="6E7EF345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v_DRBId := 0;</w:t>
            </w:r>
          </w:p>
          <w:p w14:paraId="17477F07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IntegerList_Type v_DRBList;</w:t>
            </w:r>
          </w:p>
          <w:p w14:paraId="2CE0E4D2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EUTRA38_DRBInfoList_Type v_ExistingDRBs := </w:t>
            </w:r>
            <w:r w:rsidRPr="008350F1">
              <w:rPr>
                <w:rFonts w:ascii="Arial" w:hAnsi="Arial"/>
                <w:highlight w:val="yellow"/>
                <w:lang w:eastAsia="en-GB"/>
              </w:rPr>
              <w:t>{}; //WA#21wk12</w:t>
            </w:r>
          </w:p>
          <w:p w14:paraId="4AB70562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v_Index;</w:t>
            </w:r>
          </w:p>
          <w:p w14:paraId="6A566A2C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boolean v_AlreadyIMS_DRB := false;</w:t>
            </w:r>
          </w:p>
          <w:p w14:paraId="10341791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i := 0;</w:t>
            </w:r>
          </w:p>
          <w:p w14:paraId="3978D9A3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j := 0;</w:t>
            </w:r>
          </w:p>
          <w:p w14:paraId="6C421263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</w:t>
            </w:r>
          </w:p>
          <w:p w14:paraId="3DC84771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if (v_NoOfExistingDRBs &gt; 0) {</w:t>
            </w:r>
          </w:p>
          <w:p w14:paraId="47698E0C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v_ExistingDRBs := f_EUTRA38_MobileInfo_GetDRBInfoList();</w:t>
            </w:r>
          </w:p>
          <w:p w14:paraId="377B2D97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v_Index := f_EUTRA38_DRBInfo_FindEntry(v_ExistingDRBs, tsc_EUTRA38_IMS_DRB);</w:t>
            </w:r>
          </w:p>
          <w:p w14:paraId="0B90BB6C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if (v_Index &gt;= 0) { // IMS is already allocated</w:t>
            </w:r>
          </w:p>
          <w:p w14:paraId="4A72CF3D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  v_AlreadyIMS_DRB := true;</w:t>
            </w:r>
          </w:p>
          <w:p w14:paraId="3185290F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}</w:t>
            </w:r>
          </w:p>
          <w:p w14:paraId="5C84EC61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}</w:t>
            </w:r>
          </w:p>
          <w:p w14:paraId="726D2D76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if ((p_PDN_Type == IMS_DNN) and p_DefaultDRB) {</w:t>
            </w:r>
          </w:p>
          <w:p w14:paraId="6175FB1B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v_DRBList[j] := tsc_EUTRA38_IMS_DRB;</w:t>
            </w:r>
          </w:p>
          <w:p w14:paraId="062F22BD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j := j+1;</w:t>
            </w:r>
          </w:p>
          <w:p w14:paraId="59545DA9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}</w:t>
            </w:r>
          </w:p>
          <w:p w14:paraId="149A14A8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</w:t>
            </w:r>
          </w:p>
          <w:p w14:paraId="761738F6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while (j &lt; p_NoOfDRBs) {</w:t>
            </w:r>
          </w:p>
          <w:p w14:paraId="73F11D97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if (v_AlreadyIMS_DRB) {</w:t>
            </w:r>
          </w:p>
          <w:p w14:paraId="04091D2D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v_DRBId := v_NoOfExistingDRBs + (2-1); // allocate the next one, from 2 onwards</w:t>
            </w:r>
          </w:p>
          <w:p w14:paraId="6CB0E970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} else { // IMS is not yet allocated</w:t>
            </w:r>
          </w:p>
          <w:p w14:paraId="59F86054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v_DRBId := v_NoOfExistingDRBs + 2;</w:t>
            </w:r>
          </w:p>
          <w:p w14:paraId="28944D0F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}</w:t>
            </w:r>
          </w:p>
          <w:p w14:paraId="5C5D0A6B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i := 0;</w:t>
            </w:r>
          </w:p>
          <w:p w14:paraId="7865A021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while (i &lt; lengthof(v_ExistingDRBs)) { // @sic R5s210305 sic@</w:t>
            </w:r>
          </w:p>
          <w:p w14:paraId="6DBD1C74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// Already allocated this DRB (due to bearers transferred from NR, so increment and try again )</w:t>
            </w:r>
          </w:p>
          <w:p w14:paraId="0AF981C2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if (match (v_ExistingDRBs[i].DRB_Id, v_DRBId)) {</w:t>
            </w:r>
          </w:p>
          <w:p w14:paraId="20F3AD72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  v_DRBId := v_DRBId + 1;</w:t>
            </w:r>
          </w:p>
          <w:p w14:paraId="3F51AA35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  i := -1; // as it's about to be incremented</w:t>
            </w:r>
          </w:p>
          <w:p w14:paraId="3AFB8B25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}</w:t>
            </w:r>
          </w:p>
          <w:p w14:paraId="5F15E6C0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i := i + 1;</w:t>
            </w:r>
          </w:p>
          <w:p w14:paraId="66424B8F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}</w:t>
            </w:r>
          </w:p>
          <w:p w14:paraId="185997CD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v_DRBList[j] := v_DRBId;</w:t>
            </w:r>
          </w:p>
          <w:p w14:paraId="402147B3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j := j+1;</w:t>
            </w:r>
          </w:p>
          <w:p w14:paraId="57C868A8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// now update number of DRBs whilst in the loop</w:t>
            </w:r>
          </w:p>
          <w:p w14:paraId="3E63CB93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v_NoOfExistingDRBs := v_NoOfExistingDRBs +1;</w:t>
            </w:r>
          </w:p>
          <w:p w14:paraId="15859860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}</w:t>
            </w:r>
          </w:p>
          <w:p w14:paraId="413369C6" w14:textId="77777777"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return v_DRBList;</w:t>
            </w:r>
          </w:p>
          <w:p w14:paraId="6C6DB508" w14:textId="77777777" w:rsidR="00F10044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34ACBDA5" w14:textId="77777777" w:rsidR="001600EE" w:rsidRDefault="001600EE" w:rsidP="00446488">
      <w:pPr>
        <w:rPr>
          <w:rFonts w:cs="Arial"/>
          <w:color w:val="FF0000"/>
        </w:rPr>
      </w:pPr>
    </w:p>
    <w:p w14:paraId="61F44519" w14:textId="77777777" w:rsidR="001600EE" w:rsidRDefault="001600EE">
      <w:pPr>
        <w:spacing w:after="0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730BA7F8" w14:textId="77777777" w:rsidR="001600EE" w:rsidRPr="008350F1" w:rsidRDefault="00321C04" w:rsidP="001600E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4"/>
          <w:szCs w:val="24"/>
          <w:lang w:val="pt-BR"/>
        </w:rPr>
      </w:pPr>
      <w:bookmarkStart w:id="2" w:name="_Toc67906757"/>
      <w:r w:rsidRPr="00321C04">
        <w:rPr>
          <w:b/>
          <w:sz w:val="24"/>
          <w:szCs w:val="24"/>
          <w:lang w:val="en-US"/>
        </w:rPr>
        <w:lastRenderedPageBreak/>
        <w:t>cads_NR_ULGrantAllocation_REQ</w:t>
      </w:r>
      <w:bookmarkEnd w:id="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600EE" w14:paraId="79EBC7EF" w14:textId="77777777" w:rsidTr="00240176">
        <w:trPr>
          <w:trHeight w:val="447"/>
        </w:trPr>
        <w:tc>
          <w:tcPr>
            <w:tcW w:w="1985" w:type="dxa"/>
          </w:tcPr>
          <w:p w14:paraId="2137D7C5" w14:textId="77777777" w:rsidR="001600EE" w:rsidRPr="00E751F5" w:rsidRDefault="001600EE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65D7203" w14:textId="77777777" w:rsidR="001600EE" w:rsidRPr="00A939F9" w:rsidRDefault="009B5AD5" w:rsidP="00240176">
            <w:pPr>
              <w:spacing w:after="0"/>
              <w:rPr>
                <w:rFonts w:ascii="Arial" w:hAnsi="Arial" w:cs="Arial"/>
                <w:lang w:val="en-US"/>
              </w:rPr>
            </w:pPr>
            <w:r w:rsidRPr="009B5AD5">
              <w:rPr>
                <w:rFonts w:ascii="Arial" w:hAnsi="Arial" w:cs="Arial"/>
                <w:lang w:val="en-US"/>
              </w:rPr>
              <w:t>cads_NR_ULGrantAllocation_REQ</w:t>
            </w:r>
          </w:p>
        </w:tc>
      </w:tr>
      <w:tr w:rsidR="001600EE" w14:paraId="5DF029C9" w14:textId="77777777" w:rsidTr="00240176">
        <w:trPr>
          <w:trHeight w:val="452"/>
        </w:trPr>
        <w:tc>
          <w:tcPr>
            <w:tcW w:w="1985" w:type="dxa"/>
          </w:tcPr>
          <w:p w14:paraId="65621CEC" w14:textId="77777777" w:rsidR="001600EE" w:rsidRPr="00E751F5" w:rsidRDefault="001600EE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FFC88BC" w14:textId="77777777" w:rsidR="009B5AD5" w:rsidRDefault="001600EE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current TTCN implementation of this </w:t>
            </w:r>
            <w:r w:rsidR="009B5AD5">
              <w:rPr>
                <w:noProof/>
                <w:lang w:val="en-US"/>
              </w:rPr>
              <w:t xml:space="preserve">template, IEs </w:t>
            </w:r>
            <w:r w:rsidR="009B5AD5" w:rsidRPr="009B5AD5">
              <w:rPr>
                <w:noProof/>
                <w:lang w:val="en-US"/>
              </w:rPr>
              <w:t>AssignedBWPs</w:t>
            </w:r>
            <w:r w:rsidR="009B5AD5">
              <w:rPr>
                <w:noProof/>
                <w:lang w:val="en-US"/>
              </w:rPr>
              <w:t xml:space="preserve"> and </w:t>
            </w:r>
            <w:r w:rsidR="009B5AD5" w:rsidRPr="009B5AD5">
              <w:rPr>
                <w:noProof/>
                <w:lang w:val="en-US"/>
              </w:rPr>
              <w:t>SearchSpaceType</w:t>
            </w:r>
            <w:r w:rsidR="009B5AD5">
              <w:rPr>
                <w:noProof/>
                <w:lang w:val="en-US"/>
              </w:rPr>
              <w:t xml:space="preserve"> are not initialized. This causes runtime errors.</w:t>
            </w:r>
          </w:p>
          <w:p w14:paraId="16168FEE" w14:textId="77777777" w:rsidR="001600EE" w:rsidRDefault="009B5AD5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TTCN CR R5s210263 was raised for this earlier.</w:t>
            </w:r>
          </w:p>
          <w:p w14:paraId="7A9C6C35" w14:textId="77777777" w:rsidR="001600EE" w:rsidRPr="00D05A07" w:rsidRDefault="001600EE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needs to be adddressed. </w:t>
            </w:r>
          </w:p>
        </w:tc>
      </w:tr>
      <w:tr w:rsidR="001600EE" w14:paraId="16A2E58C" w14:textId="77777777" w:rsidTr="00240176">
        <w:tc>
          <w:tcPr>
            <w:tcW w:w="1985" w:type="dxa"/>
          </w:tcPr>
          <w:p w14:paraId="617FD9A9" w14:textId="77777777" w:rsidR="001600EE" w:rsidRPr="00E751F5" w:rsidRDefault="001600EE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CE19D7" w14:textId="77777777" w:rsidR="009B5AD5" w:rsidRDefault="009B5AD5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IEs </w:t>
            </w:r>
            <w:r w:rsidRPr="009B5AD5">
              <w:rPr>
                <w:noProof/>
                <w:lang w:val="en-US"/>
              </w:rPr>
              <w:t>AssignedBWPs</w:t>
            </w:r>
            <w:r>
              <w:rPr>
                <w:noProof/>
                <w:lang w:val="en-US"/>
              </w:rPr>
              <w:t xml:space="preserve"> and </w:t>
            </w:r>
            <w:r w:rsidRPr="009B5AD5">
              <w:rPr>
                <w:noProof/>
                <w:lang w:val="en-US"/>
              </w:rPr>
              <w:t>SearchSpaceType</w:t>
            </w:r>
            <w:r>
              <w:rPr>
                <w:noProof/>
                <w:lang w:val="en-US"/>
              </w:rPr>
              <w:t xml:space="preserve"> are initialized and set to OMIT.</w:t>
            </w:r>
          </w:p>
          <w:p w14:paraId="7DC200BA" w14:textId="77777777" w:rsidR="001600EE" w:rsidRPr="000352E9" w:rsidRDefault="001600EE" w:rsidP="00240176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Please see below.</w:t>
            </w:r>
          </w:p>
        </w:tc>
      </w:tr>
      <w:tr w:rsidR="001600EE" w14:paraId="12B01D3F" w14:textId="77777777" w:rsidTr="00240176">
        <w:tc>
          <w:tcPr>
            <w:tcW w:w="1985" w:type="dxa"/>
          </w:tcPr>
          <w:p w14:paraId="024CE230" w14:textId="77777777" w:rsidR="001600EE" w:rsidRPr="00E751F5" w:rsidRDefault="001600EE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A8DF300" w14:textId="77777777" w:rsidR="001600EE" w:rsidRPr="00E751F5" w:rsidRDefault="009B5AD5" w:rsidP="0024017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de-DE"/>
              </w:rPr>
              <w:t>NR_CellCfg_Templates.ttcn</w:t>
            </w:r>
          </w:p>
        </w:tc>
      </w:tr>
      <w:tr w:rsidR="001600EE" w:rsidRPr="00E751F5" w14:paraId="129CCA81" w14:textId="77777777" w:rsidTr="00240176">
        <w:tc>
          <w:tcPr>
            <w:tcW w:w="1985" w:type="dxa"/>
          </w:tcPr>
          <w:p w14:paraId="095EC6FE" w14:textId="77777777" w:rsidR="001600EE" w:rsidRPr="00006E2B" w:rsidRDefault="001600EE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F0798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04AE3B" w14:textId="77777777" w:rsidR="001600EE" w:rsidRPr="00006E2B" w:rsidRDefault="001600EE" w:rsidP="00240176">
            <w:pPr>
              <w:rPr>
                <w:rFonts w:ascii="Arial" w:hAnsi="Arial"/>
                <w:highlight w:val="cyan"/>
              </w:rPr>
            </w:pPr>
          </w:p>
        </w:tc>
      </w:tr>
    </w:tbl>
    <w:p w14:paraId="24116BC4" w14:textId="77777777" w:rsidR="001600EE" w:rsidRDefault="001600EE" w:rsidP="001600EE">
      <w:pPr>
        <w:rPr>
          <w:noProof/>
        </w:rPr>
      </w:pPr>
    </w:p>
    <w:p w14:paraId="4B5FFAD2" w14:textId="77777777" w:rsidR="001600EE" w:rsidRDefault="001600EE" w:rsidP="001600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00EE" w14:paraId="3E12D6A6" w14:textId="77777777" w:rsidTr="00240176">
        <w:tc>
          <w:tcPr>
            <w:tcW w:w="9639" w:type="dxa"/>
          </w:tcPr>
          <w:p w14:paraId="3C26221B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>template (value) NR_SYSTEM_CTRL_REQ cads_NR_ULGrantAllocation_REQ(NR_CellId_Type p_NR_CellId,</w:t>
            </w:r>
          </w:p>
          <w:p w14:paraId="1DF73B28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(value) TimingInfo_Type p_TimingInfo := cs_TimingInfo_Now,</w:t>
            </w:r>
          </w:p>
          <w:p w14:paraId="30A51CBD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 NR_DciUlInfo_Type p_DciUlInfo := omit,</w:t>
            </w:r>
          </w:p>
          <w:p w14:paraId="494C42C5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 NR_UplinkTimeAlignment_Synch_Type p_PUCCH_Synch := omit,</w:t>
            </w:r>
          </w:p>
          <w:p w14:paraId="0DAA5DAE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 UL_GrantConfig_Type p_UL_GrantConfig := omit,</w:t>
            </w:r>
          </w:p>
          <w:p w14:paraId="5BD89515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 NR_ServingCellConfig_Type p_NR_ServingCellConfig := omit,</w:t>
            </w:r>
          </w:p>
          <w:p w14:paraId="1EDC1B4D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boolean p_CnfFlag := omit</w:t>
            </w:r>
          </w:p>
          <w:p w14:paraId="7D10163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) modifies cas_NR_CellConfigAllOmit_REQ :=</w:t>
            </w:r>
          </w:p>
          <w:p w14:paraId="6D3018A2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{ /* @status    APPROVED (ENDC, IMS, NR5GC, NR5GC_IRAT, POS) */</w:t>
            </w:r>
          </w:p>
          <w:p w14:paraId="692DFFF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//@sic R5s210263 added omit IEs DL, DrxCtrl and MeasGapCtrl sic@</w:t>
            </w:r>
          </w:p>
          <w:p w14:paraId="24C10C48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Common := cs_NR_ReqAspCommonPart_CellCfg(p_NR_CellId, p_TimingInfo, p_CnfFlag),  //@sic R5s200161 sic@</w:t>
            </w:r>
          </w:p>
          <w:p w14:paraId="1D00FB6D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Request := {</w:t>
            </w:r>
          </w:p>
          <w:p w14:paraId="49BA5332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Cell := {</w:t>
            </w:r>
          </w:p>
          <w:p w14:paraId="0C1693C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AddOrReconfigure := {</w:t>
            </w:r>
          </w:p>
          <w:p w14:paraId="592F5736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DcchDtchConfig := {</w:t>
            </w:r>
          </w:p>
          <w:p w14:paraId="0831956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DL := omit,</w:t>
            </w:r>
          </w:p>
          <w:p w14:paraId="713C46C9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UL := {</w:t>
            </w:r>
          </w:p>
          <w:p w14:paraId="30746EBA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SearchSpaceAndDci := {</w:t>
            </w:r>
          </w:p>
          <w:p w14:paraId="7DC8AA0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DciInfo := p_DciUlInfo</w:t>
            </w:r>
          </w:p>
          <w:p w14:paraId="162F2A21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},</w:t>
            </w:r>
          </w:p>
          <w:p w14:paraId="2A700357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PUCCH_Synch := p_PUCCH_Synch,</w:t>
            </w:r>
          </w:p>
          <w:p w14:paraId="263CE1CC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GrantConfig := p_UL_GrantConfig</w:t>
            </w:r>
          </w:p>
          <w:p w14:paraId="08AF03A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},</w:t>
            </w:r>
          </w:p>
          <w:p w14:paraId="3D2B445B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DrxCtrl     := omit,</w:t>
            </w:r>
          </w:p>
          <w:p w14:paraId="3FEA1D1E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MeasGapCtrl := omit</w:t>
            </w:r>
          </w:p>
          <w:p w14:paraId="136BDB5F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},</w:t>
            </w:r>
          </w:p>
          <w:p w14:paraId="2BCB8C5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ServingCellConfig := p_NR_ServingCellConfig</w:t>
            </w:r>
          </w:p>
          <w:p w14:paraId="3AD32A9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}</w:t>
            </w:r>
          </w:p>
          <w:p w14:paraId="5214AB0E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}</w:t>
            </w:r>
          </w:p>
          <w:p w14:paraId="7DF322A1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}</w:t>
            </w:r>
          </w:p>
          <w:p w14:paraId="738485ED" w14:textId="77777777" w:rsidR="001600EE" w:rsidRPr="00705B6C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};</w:t>
            </w:r>
          </w:p>
        </w:tc>
      </w:tr>
    </w:tbl>
    <w:p w14:paraId="73C17A64" w14:textId="77777777" w:rsidR="001600EE" w:rsidRPr="00BA628A" w:rsidRDefault="001600EE" w:rsidP="001600EE">
      <w:pPr>
        <w:spacing w:after="0"/>
        <w:rPr>
          <w:rFonts w:ascii="Arial" w:hAnsi="Arial"/>
          <w:b/>
          <w:lang w:eastAsia="en-GB"/>
        </w:rPr>
      </w:pPr>
    </w:p>
    <w:p w14:paraId="6081313B" w14:textId="77777777" w:rsidR="001600EE" w:rsidRPr="00BA628A" w:rsidRDefault="001600EE" w:rsidP="001600EE">
      <w:pPr>
        <w:spacing w:after="0"/>
        <w:rPr>
          <w:rFonts w:ascii="Arial" w:hAnsi="Arial"/>
          <w:b/>
          <w:lang w:eastAsia="en-GB"/>
        </w:rPr>
      </w:pPr>
    </w:p>
    <w:p w14:paraId="574A9BA5" w14:textId="77777777" w:rsidR="001600EE" w:rsidRPr="00BA628A" w:rsidRDefault="001600EE" w:rsidP="001600EE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00EE" w:rsidRPr="00BA628A" w14:paraId="2851FF3A" w14:textId="77777777" w:rsidTr="00240176">
        <w:tc>
          <w:tcPr>
            <w:tcW w:w="9855" w:type="dxa"/>
          </w:tcPr>
          <w:p w14:paraId="6441E267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>template (value) NR_SYSTEM_CTRL_REQ cads_NR_ULGrantAllocation_REQ(NR_CellId_Type p_NR_CellId,</w:t>
            </w:r>
          </w:p>
          <w:p w14:paraId="4E9784F9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(value) TimingInfo_Type p_TimingInfo := cs_TimingInfo_Now,</w:t>
            </w:r>
          </w:p>
          <w:p w14:paraId="25D5327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 NR_DciUlInfo_Type p_DciUlInfo := omit,</w:t>
            </w:r>
          </w:p>
          <w:p w14:paraId="7EFD587D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template (omit)  NR_UplinkTimeAlignment_Synch_Type p_PUCCH_Synch := omit,</w:t>
            </w:r>
          </w:p>
          <w:p w14:paraId="5838B722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 UL_GrantConfig_Type p_UL_GrantConfig := omit,</w:t>
            </w:r>
          </w:p>
          <w:p w14:paraId="12D679C8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 NR_ServingCellConfig_Type p_NR_ServingCellConfig := omit,</w:t>
            </w:r>
          </w:p>
          <w:p w14:paraId="490AACBF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boolean p_CnfFlag := omit</w:t>
            </w:r>
          </w:p>
          <w:p w14:paraId="3991F2FB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) modifies cas_NR_CellConfigAllOmit_REQ :=</w:t>
            </w:r>
          </w:p>
          <w:p w14:paraId="2F2347A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{ /* @status    APPROVED (ENDC, IMS, NR5GC, NR5GC_IRAT, POS) */</w:t>
            </w:r>
          </w:p>
          <w:p w14:paraId="777F80B1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//@sic R5s210263 added omit IEs DL, DrxCtrl and MeasGapCtrl sic@</w:t>
            </w:r>
          </w:p>
          <w:p w14:paraId="7178EFA6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Common := cs_NR_ReqAspCommonPart_CellCfg(p_NR_CellId, p_TimingInfo, p_CnfFlag),  //@sic R5s200161 sic@</w:t>
            </w:r>
          </w:p>
          <w:p w14:paraId="478E9C21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Request := {</w:t>
            </w:r>
          </w:p>
          <w:p w14:paraId="45087C5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Cell := {</w:t>
            </w:r>
          </w:p>
          <w:p w14:paraId="719649ED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AddOrReconfigure := {</w:t>
            </w:r>
          </w:p>
          <w:p w14:paraId="2D9EF7C5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DcchDtchConfig := {</w:t>
            </w:r>
          </w:p>
          <w:p w14:paraId="4693FEFB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DL := omit,</w:t>
            </w:r>
          </w:p>
          <w:p w14:paraId="36A9C8CA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UL := {</w:t>
            </w:r>
          </w:p>
          <w:p w14:paraId="2A88AC8D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SearchSpaceAndDci := {</w:t>
            </w:r>
          </w:p>
          <w:p w14:paraId="5850556B" w14:textId="77777777" w:rsidR="00321C04" w:rsidRPr="00321C04" w:rsidRDefault="00321C04" w:rsidP="00321C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</w:t>
            </w:r>
            <w:r w:rsidRPr="00321C04">
              <w:rPr>
                <w:rFonts w:ascii="Arial" w:hAnsi="Arial"/>
                <w:highlight w:val="yellow"/>
                <w:lang w:eastAsia="en-GB"/>
              </w:rPr>
              <w:t>AssignedBWPs := omit, // WA#21wk12 fields are not initialised and results in runtime error (See R5s210263)</w:t>
            </w:r>
          </w:p>
          <w:p w14:paraId="1CE9CC8E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highlight w:val="yellow"/>
                <w:lang w:eastAsia="en-GB"/>
              </w:rPr>
              <w:t xml:space="preserve">                SearchSpaceType := omit, // WA#21wk12 fields are not initialised and results in runtime error (See R5s210263)</w:t>
            </w:r>
          </w:p>
          <w:p w14:paraId="50591F87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DciInfo := p_DciUlInfo</w:t>
            </w:r>
          </w:p>
          <w:p w14:paraId="061B63E0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},</w:t>
            </w:r>
          </w:p>
          <w:p w14:paraId="63D3361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PUCCH_Synch := p_PUCCH_Synch,</w:t>
            </w:r>
          </w:p>
          <w:p w14:paraId="38CE95D3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GrantConfig := p_UL_GrantConfig</w:t>
            </w:r>
          </w:p>
          <w:p w14:paraId="6856A37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},</w:t>
            </w:r>
          </w:p>
          <w:p w14:paraId="5EC9973E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DrxCtrl     := omit,</w:t>
            </w:r>
          </w:p>
          <w:p w14:paraId="76BC1A42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MeasGapCtrl := omit</w:t>
            </w:r>
          </w:p>
          <w:p w14:paraId="29485608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},</w:t>
            </w:r>
          </w:p>
          <w:p w14:paraId="571934B7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ServingCellConfig := p_NR_ServingCellConfig</w:t>
            </w:r>
          </w:p>
          <w:p w14:paraId="7D083914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}</w:t>
            </w:r>
          </w:p>
          <w:p w14:paraId="3F82A3FC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}</w:t>
            </w:r>
          </w:p>
          <w:p w14:paraId="11D9CDCC" w14:textId="77777777"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}</w:t>
            </w:r>
          </w:p>
          <w:p w14:paraId="6BB8B704" w14:textId="77777777" w:rsidR="001600EE" w:rsidRPr="008350F1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};</w:t>
            </w:r>
          </w:p>
        </w:tc>
      </w:tr>
    </w:tbl>
    <w:p w14:paraId="6CB927C3" w14:textId="77777777" w:rsidR="00557D1D" w:rsidRDefault="00557D1D" w:rsidP="00446488">
      <w:pPr>
        <w:rPr>
          <w:rFonts w:cs="Arial"/>
          <w:color w:val="FF0000"/>
        </w:rPr>
      </w:pPr>
    </w:p>
    <w:p w14:paraId="16375FED" w14:textId="77777777" w:rsidR="00557D1D" w:rsidRDefault="00557D1D">
      <w:pPr>
        <w:spacing w:after="0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14:paraId="6567B2C7" w14:textId="77777777" w:rsidR="00557D1D" w:rsidRPr="008350F1" w:rsidRDefault="00557D1D" w:rsidP="00557D1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4"/>
          <w:szCs w:val="24"/>
          <w:lang w:val="pt-BR"/>
        </w:rPr>
      </w:pPr>
      <w:bookmarkStart w:id="3" w:name="_Toc67906758"/>
      <w:r w:rsidRPr="00557D1D">
        <w:rPr>
          <w:b/>
          <w:sz w:val="24"/>
          <w:szCs w:val="24"/>
          <w:lang w:val="en-US"/>
        </w:rPr>
        <w:lastRenderedPageBreak/>
        <w:t>f_NR_RRC_CipherActTime_GetCurrent</w:t>
      </w:r>
      <w:bookmarkEnd w:id="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7D1D" w14:paraId="2F1F2363" w14:textId="77777777" w:rsidTr="00240176">
        <w:trPr>
          <w:trHeight w:val="447"/>
        </w:trPr>
        <w:tc>
          <w:tcPr>
            <w:tcW w:w="1985" w:type="dxa"/>
          </w:tcPr>
          <w:p w14:paraId="56427886" w14:textId="77777777" w:rsidR="00557D1D" w:rsidRPr="00E751F5" w:rsidRDefault="00557D1D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F168CAA" w14:textId="77777777" w:rsidR="00557D1D" w:rsidRPr="00A939F9" w:rsidRDefault="00152C94" w:rsidP="00240176">
            <w:pPr>
              <w:spacing w:after="0"/>
              <w:rPr>
                <w:rFonts w:ascii="Arial" w:hAnsi="Arial" w:cs="Arial"/>
                <w:lang w:val="en-US"/>
              </w:rPr>
            </w:pPr>
            <w:r w:rsidRPr="00152C94">
              <w:rPr>
                <w:rFonts w:ascii="Arial" w:hAnsi="Arial" w:cs="Arial"/>
                <w:lang w:val="en-US"/>
              </w:rPr>
              <w:t>f_NR_RRC_CipherActTime_GetCurrent</w:t>
            </w:r>
          </w:p>
        </w:tc>
      </w:tr>
      <w:tr w:rsidR="00557D1D" w14:paraId="7E10C7E5" w14:textId="77777777" w:rsidTr="00240176">
        <w:trPr>
          <w:trHeight w:val="452"/>
        </w:trPr>
        <w:tc>
          <w:tcPr>
            <w:tcW w:w="1985" w:type="dxa"/>
          </w:tcPr>
          <w:p w14:paraId="589D4755" w14:textId="77777777" w:rsidR="00557D1D" w:rsidRPr="00E751F5" w:rsidRDefault="00557D1D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C674D4" w14:textId="77777777" w:rsidR="00557D1D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current TTCN implementation of this function, the variable </w:t>
            </w:r>
            <w:r w:rsidR="00DD48FE" w:rsidRPr="00DD48FE">
              <w:rPr>
                <w:noProof/>
                <w:lang w:val="en-US"/>
              </w:rPr>
              <w:t>v_SecurityActTimeList</w:t>
            </w:r>
            <w:r w:rsidR="00DD48F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is not initialized. </w:t>
            </w:r>
          </w:p>
          <w:p w14:paraId="6C7CA089" w14:textId="77777777" w:rsidR="00557D1D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condition </w:t>
            </w:r>
            <w:r w:rsidR="00DD48FE" w:rsidRPr="00DD48FE">
              <w:rPr>
                <w:noProof/>
                <w:lang w:val="en-US"/>
              </w:rPr>
              <w:t>I &lt; lengthof(v_PdcpCountInfoList)</w:t>
            </w:r>
            <w:r w:rsidR="00DD48F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not met, then this variable remains uninitialized and results in a runtime error.</w:t>
            </w:r>
          </w:p>
          <w:p w14:paraId="04279877" w14:textId="77777777" w:rsidR="00557D1D" w:rsidRPr="00D05A07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needs to be adddressed. </w:t>
            </w:r>
          </w:p>
        </w:tc>
      </w:tr>
      <w:tr w:rsidR="00557D1D" w14:paraId="0B880CAD" w14:textId="77777777" w:rsidTr="00240176">
        <w:tc>
          <w:tcPr>
            <w:tcW w:w="1985" w:type="dxa"/>
          </w:tcPr>
          <w:p w14:paraId="64D1A502" w14:textId="77777777" w:rsidR="00557D1D" w:rsidRPr="00E751F5" w:rsidRDefault="00557D1D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9B431A4" w14:textId="77777777" w:rsidR="00557D1D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</w:rPr>
              <w:t xml:space="preserve">Initialized </w:t>
            </w:r>
            <w:r w:rsidRPr="00D86176">
              <w:rPr>
                <w:rFonts w:cs="Arial"/>
              </w:rPr>
              <w:t> </w:t>
            </w:r>
            <w:r>
              <w:rPr>
                <w:noProof/>
                <w:lang w:val="en-US"/>
              </w:rPr>
              <w:t xml:space="preserve">variable </w:t>
            </w:r>
            <w:r w:rsidR="00DD48FE" w:rsidRPr="00DD48FE">
              <w:rPr>
                <w:noProof/>
                <w:lang w:val="en-US"/>
              </w:rPr>
              <w:t>v_SecurityActTimeList</w:t>
            </w:r>
            <w:r w:rsidR="00DD48F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:= {}. </w:t>
            </w:r>
          </w:p>
          <w:p w14:paraId="70E13A57" w14:textId="77777777" w:rsidR="00557D1D" w:rsidRPr="000352E9" w:rsidRDefault="00557D1D" w:rsidP="00240176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Please see below.</w:t>
            </w:r>
          </w:p>
        </w:tc>
      </w:tr>
      <w:tr w:rsidR="00557D1D" w14:paraId="593B9F93" w14:textId="77777777" w:rsidTr="00240176">
        <w:tc>
          <w:tcPr>
            <w:tcW w:w="1985" w:type="dxa"/>
          </w:tcPr>
          <w:p w14:paraId="7D5B0011" w14:textId="77777777" w:rsidR="00557D1D" w:rsidRPr="00E751F5" w:rsidRDefault="00557D1D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71E875C" w14:textId="77777777" w:rsidR="00557D1D" w:rsidRPr="00E751F5" w:rsidRDefault="00220480" w:rsidP="0024017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de-DE"/>
              </w:rPr>
              <w:t>NR_SecuritySteps.ttcn</w:t>
            </w:r>
          </w:p>
        </w:tc>
      </w:tr>
      <w:tr w:rsidR="00557D1D" w:rsidRPr="00E751F5" w14:paraId="7347932A" w14:textId="77777777" w:rsidTr="00240176">
        <w:tc>
          <w:tcPr>
            <w:tcW w:w="1985" w:type="dxa"/>
          </w:tcPr>
          <w:p w14:paraId="5F65AB5C" w14:textId="77777777" w:rsidR="00557D1D" w:rsidRPr="00006E2B" w:rsidRDefault="00557D1D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F0798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6BC3E8" w14:textId="77777777" w:rsidR="00557D1D" w:rsidRPr="00006E2B" w:rsidRDefault="00557D1D" w:rsidP="00240176">
            <w:pPr>
              <w:rPr>
                <w:rFonts w:ascii="Arial" w:hAnsi="Arial"/>
                <w:highlight w:val="cyan"/>
              </w:rPr>
            </w:pPr>
          </w:p>
        </w:tc>
      </w:tr>
    </w:tbl>
    <w:p w14:paraId="1BE5A414" w14:textId="77777777" w:rsidR="00557D1D" w:rsidRDefault="00557D1D" w:rsidP="00557D1D">
      <w:pPr>
        <w:rPr>
          <w:noProof/>
        </w:rPr>
      </w:pPr>
    </w:p>
    <w:p w14:paraId="53D44372" w14:textId="77777777" w:rsidR="00557D1D" w:rsidRDefault="00557D1D" w:rsidP="00557D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7D1D" w14:paraId="41353A59" w14:textId="77777777" w:rsidTr="00240176">
        <w:tc>
          <w:tcPr>
            <w:tcW w:w="9639" w:type="dxa"/>
          </w:tcPr>
          <w:p w14:paraId="112C3E64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>function f_NR_RRC_CipherActTime_GetCurrent(NR_CellId_Type p_NR_CellId, boolean p_IncrSRB1, boolean p_IncrSRB1_DL := false ) runs on NR_BASE_PTC return NR_SecurityActTimeList_Type</w:t>
            </w:r>
          </w:p>
          <w:p w14:paraId="69622ADD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{</w:t>
            </w:r>
          </w:p>
          <w:p w14:paraId="76134463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NR_PdcpCountInfoList_Type v_PdcpCountInfoList;</w:t>
            </w:r>
          </w:p>
          <w:p w14:paraId="5C337D94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NR_PdcpCountInfo_Type v_PdcpCountInfo;</w:t>
            </w:r>
          </w:p>
          <w:p w14:paraId="3E657B18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NR_PDCP_ActTime_Type v_PDCP_ActTimeUL;</w:t>
            </w:r>
          </w:p>
          <w:p w14:paraId="563029E0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NR_PDCP_ActTime_Type v_PDCP_ActTimeDL;</w:t>
            </w:r>
          </w:p>
          <w:p w14:paraId="10C34E45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NR_RadioBearerId_Type v_RadioBearerId;</w:t>
            </w:r>
          </w:p>
          <w:p w14:paraId="2F9E6304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NR_SecurityActTime_Type v_SecurityActTime;</w:t>
            </w:r>
          </w:p>
          <w:p w14:paraId="6A4961E6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integer I;</w:t>
            </w:r>
          </w:p>
          <w:p w14:paraId="1C3D9F68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NR_SecurityActTimeList_Type v_SecurityActTimeList;</w:t>
            </w:r>
          </w:p>
          <w:p w14:paraId="03190D03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</w:t>
            </w:r>
          </w:p>
          <w:p w14:paraId="7314D05A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v_PdcpCountInfoList := f_NR_SS_PdcpCount_Get(p_NR_CellId);</w:t>
            </w:r>
          </w:p>
          <w:p w14:paraId="008A099B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</w:t>
            </w:r>
          </w:p>
          <w:p w14:paraId="4A9F41EB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for (I:=0; I &lt; lengthof(v_PdcpCountInfoList); I:=I+1) {</w:t>
            </w:r>
          </w:p>
          <w:p w14:paraId="5AB0C091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v_PdcpCountInfo := v_PdcpCountInfoList[I];</w:t>
            </w:r>
          </w:p>
          <w:p w14:paraId="49D86B11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if ((not ispresent(v_PdcpCountInfo.UL)) or (not ispresent(v_PdcpCountInfo.DL))) {</w:t>
            </w:r>
          </w:p>
          <w:p w14:paraId="0E9056B4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FatalError(__FILE__, __LINE__, "missing PdcpCountInfo for UL or DL");</w:t>
            </w:r>
          </w:p>
          <w:p w14:paraId="525ADD9A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}</w:t>
            </w:r>
          </w:p>
          <w:p w14:paraId="02F44F37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14:paraId="718FA487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v_RadioBearerId := v_PdcpCountInfo.RadioBearerId;</w:t>
            </w:r>
          </w:p>
          <w:p w14:paraId="2EA7CE0D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Convert PdcpCount to integer value (UL an DL)</w:t>
            </w:r>
          </w:p>
          <w:p w14:paraId="76988EA1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v_PDCP_ActTimeUL.SQN := f_NR_SQN_ConvertFromPdcpCount(v_PdcpCountInfo.UL);</w:t>
            </w:r>
          </w:p>
          <w:p w14:paraId="55A4A262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v_PDCP_ActTimeDL.SQN := f_NR_SQN_ConvertFromPdcpCount(v_PdcpCountInfo.DL);</w:t>
            </w:r>
          </w:p>
          <w:p w14:paraId="27F67906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14:paraId="358D927A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increment SQN for SRB1 (UL and DL)</w:t>
            </w:r>
          </w:p>
          <w:p w14:paraId="13392E1C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if (p_IncrSRB1 and (ischosen(v_RadioBearerId.Srb) and (v_RadioBearerId.Srb == tsc_SRB1))) { // @sic R5s190214 sic@</w:t>
            </w:r>
          </w:p>
          <w:p w14:paraId="13AAAF35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v_PDCP_ActTimeUL.SQN := f_NR_SQN_Increment(v_PDCP_ActTimeUL.SQN);</w:t>
            </w:r>
          </w:p>
          <w:p w14:paraId="16103F3A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v_PDCP_ActTimeDL.SQN := f_NR_SQN_Increment(v_PDCP_ActTimeDL.SQN);</w:t>
            </w:r>
          </w:p>
          <w:p w14:paraId="085645AD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}</w:t>
            </w:r>
          </w:p>
          <w:p w14:paraId="70BBBAC3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</w:p>
          <w:p w14:paraId="6CF8BE87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When transmitting RRCReestablishment to UE on DL SRB1 ciphering is not applied</w:t>
            </w:r>
          </w:p>
          <w:p w14:paraId="1DB22C45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When receiving RRCReestablishemntComplete on UL SRB1 ciphering is applied by UE.</w:t>
            </w:r>
          </w:p>
          <w:p w14:paraId="575903D8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So the new ciphering keys needs to be applied at SN+1 in DL and at SN in UL =&gt; increment DL SN only</w:t>
            </w:r>
          </w:p>
          <w:p w14:paraId="0CF558D4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@sic R5s201221 sic@</w:t>
            </w:r>
          </w:p>
          <w:p w14:paraId="3B5D6AF3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if ((p_IncrSRB1_DL) and (ischosen(v_RadioBearerId.Srb) and (v_RadioBearerId.Srb == tsc_SRB1))) {</w:t>
            </w:r>
          </w:p>
          <w:p w14:paraId="09DCAD05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v_PDCP_ActTimeDL.SQN := f_NR_SQN_Increment(v_PDCP_ActTimeDL.SQN);</w:t>
            </w:r>
          </w:p>
          <w:p w14:paraId="71E649E4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}</w:t>
            </w:r>
          </w:p>
          <w:p w14:paraId="2AADAF0F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14:paraId="64219668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set activation time</w:t>
            </w:r>
          </w:p>
          <w:p w14:paraId="77940A51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v_SecurityActTime.RadioBearerId := v_RadioBearerId;</w:t>
            </w:r>
          </w:p>
          <w:p w14:paraId="055CACE8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v_SecurityActTime.UL := v_PDCP_ActTimeUL;</w:t>
            </w:r>
          </w:p>
          <w:p w14:paraId="4F61EDE9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lastRenderedPageBreak/>
              <w:t xml:space="preserve">      v_SecurityActTime.DL := v_PDCP_ActTimeDL;</w:t>
            </w:r>
          </w:p>
          <w:p w14:paraId="7AF0F53C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14:paraId="08FCE6BA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v_SecurityActTimeList[I] := v_SecurityActTime;</w:t>
            </w:r>
          </w:p>
          <w:p w14:paraId="692C1EA5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}</w:t>
            </w:r>
          </w:p>
          <w:p w14:paraId="5CA09F2B" w14:textId="77777777"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return v_SecurityActTimeList;</w:t>
            </w:r>
          </w:p>
          <w:p w14:paraId="19071ECC" w14:textId="77777777" w:rsidR="00557D1D" w:rsidRPr="00705B6C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320C31B0" w14:textId="77777777" w:rsidR="00557D1D" w:rsidRPr="00BA628A" w:rsidRDefault="00557D1D" w:rsidP="00557D1D">
      <w:pPr>
        <w:spacing w:after="0"/>
        <w:rPr>
          <w:rFonts w:ascii="Arial" w:hAnsi="Arial"/>
          <w:b/>
          <w:lang w:eastAsia="en-GB"/>
        </w:rPr>
      </w:pPr>
    </w:p>
    <w:p w14:paraId="18DB001C" w14:textId="77777777" w:rsidR="00557D1D" w:rsidRPr="00BA628A" w:rsidRDefault="00557D1D" w:rsidP="00557D1D">
      <w:pPr>
        <w:spacing w:after="0"/>
        <w:rPr>
          <w:rFonts w:ascii="Arial" w:hAnsi="Arial"/>
          <w:b/>
          <w:lang w:eastAsia="en-GB"/>
        </w:rPr>
      </w:pPr>
    </w:p>
    <w:p w14:paraId="249FFD7A" w14:textId="77777777" w:rsidR="00557D1D" w:rsidRPr="00BA628A" w:rsidRDefault="00557D1D" w:rsidP="00557D1D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7D1D" w:rsidRPr="00BA628A" w14:paraId="1BB244F7" w14:textId="77777777" w:rsidTr="00240176">
        <w:tc>
          <w:tcPr>
            <w:tcW w:w="9855" w:type="dxa"/>
          </w:tcPr>
          <w:p w14:paraId="28CBF9DA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>function f_NR_RRC_CipherActTime_GetCurrent(NR_CellId_Type p_NR_CellId, boolean p_IncrSRB1, boolean p_IncrSRB1_DL := false ) runs on NR_BASE_PTC return NR_SecurityActTimeList_Type</w:t>
            </w:r>
          </w:p>
          <w:p w14:paraId="343CF37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{</w:t>
            </w:r>
          </w:p>
          <w:p w14:paraId="21540853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NR_PdcpCountInfoList_Type v_PdcpCountInfoList;</w:t>
            </w:r>
          </w:p>
          <w:p w14:paraId="2FD01C90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NR_PdcpCountInfo_Type v_PdcpCountInfo;</w:t>
            </w:r>
          </w:p>
          <w:p w14:paraId="5DE493EE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NR_PDCP_ActTime_Type v_PDCP_ActTimeUL;</w:t>
            </w:r>
          </w:p>
          <w:p w14:paraId="250C0693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NR_PDCP_ActTime_Type v_PDCP_ActTimeDL;</w:t>
            </w:r>
          </w:p>
          <w:p w14:paraId="59650B92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NR_RadioBearerId_Type v_RadioBearerId;</w:t>
            </w:r>
          </w:p>
          <w:p w14:paraId="1479B589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NR_SecurityActTime_Type v_SecurityActTime;</w:t>
            </w:r>
          </w:p>
          <w:p w14:paraId="1C3605EA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integer I;</w:t>
            </w:r>
          </w:p>
          <w:p w14:paraId="5F8D9DE0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NR_SecurityActTimeList_Type v_SecurityActTimeList </w:t>
            </w:r>
            <w:r w:rsidRPr="00294AA7">
              <w:rPr>
                <w:rFonts w:ascii="Arial" w:hAnsi="Arial"/>
                <w:highlight w:val="yellow"/>
                <w:lang w:eastAsia="en-GB"/>
              </w:rPr>
              <w:t>:= {}; //WA_21wk12</w:t>
            </w:r>
          </w:p>
          <w:p w14:paraId="56EE793C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</w:t>
            </w:r>
          </w:p>
          <w:p w14:paraId="15ADCAFE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v_PdcpCountInfoList := f_NR_SS_PdcpCount_Get(p_NR_CellId);</w:t>
            </w:r>
          </w:p>
          <w:p w14:paraId="47511DBB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</w:t>
            </w:r>
          </w:p>
          <w:p w14:paraId="0DEE7643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for (I:=0; I &lt; lengthof(v_PdcpCountInfoList); I:=I+1) {</w:t>
            </w:r>
          </w:p>
          <w:p w14:paraId="103BAE53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v_PdcpCountInfo := v_PdcpCountInfoList[I];</w:t>
            </w:r>
          </w:p>
          <w:p w14:paraId="5C9B72A7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if ((not ispresent(v_PdcpCountInfo.UL)) or (not ispresent(v_PdcpCountInfo.DL))) {</w:t>
            </w:r>
          </w:p>
          <w:p w14:paraId="528A5BF7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FatalError(__FILE__, __LINE__, "missing PdcpCountInfo for UL or DL");</w:t>
            </w:r>
          </w:p>
          <w:p w14:paraId="20F6F0C5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}</w:t>
            </w:r>
          </w:p>
          <w:p w14:paraId="3C7F6778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14:paraId="7EB13F6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v_RadioBearerId := v_PdcpCountInfo.RadioBearerId;</w:t>
            </w:r>
          </w:p>
          <w:p w14:paraId="70D975CE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Convert PdcpCount to integer value (UL an DL)</w:t>
            </w:r>
          </w:p>
          <w:p w14:paraId="61894C8E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v_PDCP_ActTimeUL.SQN := f_NR_SQN_ConvertFromPdcpCount(v_PdcpCountInfo.UL);</w:t>
            </w:r>
          </w:p>
          <w:p w14:paraId="6B4AD30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v_PDCP_ActTimeDL.SQN := f_NR_SQN_ConvertFromPdcpCount(v_PdcpCountInfo.DL);</w:t>
            </w:r>
          </w:p>
          <w:p w14:paraId="308DAB06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14:paraId="45E6E11E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increment SQN for SRB1 (UL and DL)</w:t>
            </w:r>
          </w:p>
          <w:p w14:paraId="455710DE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if (p_IncrSRB1 and (ischosen(v_RadioBearerId.Srb) and (v_RadioBearerId.Srb == tsc_SRB1))) { // @sic R5s190214 sic@</w:t>
            </w:r>
          </w:p>
          <w:p w14:paraId="382EEDBD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v_PDCP_ActTimeUL.SQN := f_NR_SQN_Increment(v_PDCP_ActTimeUL.SQN);</w:t>
            </w:r>
          </w:p>
          <w:p w14:paraId="7B63445F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v_PDCP_ActTimeDL.SQN := f_NR_SQN_Increment(v_PDCP_ActTimeDL.SQN);</w:t>
            </w:r>
          </w:p>
          <w:p w14:paraId="2A42F31D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}</w:t>
            </w:r>
          </w:p>
          <w:p w14:paraId="65756A16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</w:p>
          <w:p w14:paraId="6473C3ED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When transmitting RRCReestablishment to UE on DL SRB1 ciphering is not applied</w:t>
            </w:r>
          </w:p>
          <w:p w14:paraId="4830578E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When receiving RRCReestablishemntComplete on UL SRB1 ciphering is applied by UE.</w:t>
            </w:r>
          </w:p>
          <w:p w14:paraId="019BB11D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So the new ciphering keys needs to be applied at SN+1 in DL and at SN in UL =&gt; increment DL SN only</w:t>
            </w:r>
          </w:p>
          <w:p w14:paraId="4CE666CC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@sic R5s201221 sic@</w:t>
            </w:r>
          </w:p>
          <w:p w14:paraId="3E0281F8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if ((p_IncrSRB1_DL) and (ischosen(v_RadioBearerId.Srb) and (v_RadioBearerId.Srb == tsc_SRB1))) {</w:t>
            </w:r>
          </w:p>
          <w:p w14:paraId="0140CE94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v_PDCP_ActTimeDL.SQN := f_NR_SQN_Increment(v_PDCP_ActTimeDL.SQN);</w:t>
            </w:r>
          </w:p>
          <w:p w14:paraId="2E41C22F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}</w:t>
            </w:r>
          </w:p>
          <w:p w14:paraId="2BC3445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14:paraId="7D20A217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set activation time</w:t>
            </w:r>
          </w:p>
          <w:p w14:paraId="67F73990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v_SecurityActTime.RadioBearerId := v_RadioBearerId;</w:t>
            </w:r>
          </w:p>
          <w:p w14:paraId="12682C72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v_SecurityActTime.UL := v_PDCP_ActTimeUL;</w:t>
            </w:r>
          </w:p>
          <w:p w14:paraId="417DD0CE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v_SecurityActTime.DL := v_PDCP_ActTimeDL;</w:t>
            </w:r>
          </w:p>
          <w:p w14:paraId="12C03BF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14:paraId="73C83C81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v_SecurityActTimeList[I] := v_SecurityActTime;</w:t>
            </w:r>
          </w:p>
          <w:p w14:paraId="63C6044B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}</w:t>
            </w:r>
          </w:p>
          <w:p w14:paraId="3E9F8C96" w14:textId="77777777"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return v_SecurityActTimeList;</w:t>
            </w:r>
          </w:p>
          <w:p w14:paraId="09E11A15" w14:textId="77777777" w:rsidR="00557D1D" w:rsidRPr="008350F1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210C6716" w14:textId="77777777" w:rsidR="00557D1D" w:rsidRDefault="00557D1D" w:rsidP="00557D1D">
      <w:pPr>
        <w:rPr>
          <w:rFonts w:cs="Arial"/>
          <w:color w:val="FF0000"/>
        </w:rPr>
      </w:pPr>
    </w:p>
    <w:p w14:paraId="73DB8909" w14:textId="77777777" w:rsidR="00446488" w:rsidRPr="00C673C0" w:rsidRDefault="00446488" w:rsidP="00446488">
      <w:pPr>
        <w:rPr>
          <w:rFonts w:cs="Arial"/>
          <w:color w:val="FF0000"/>
        </w:rPr>
      </w:pPr>
    </w:p>
    <w:p w14:paraId="48251A80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705B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6CD6E" w14:textId="77777777" w:rsidR="00970BBD" w:rsidRDefault="00970BBD">
      <w:r>
        <w:separator/>
      </w:r>
    </w:p>
  </w:endnote>
  <w:endnote w:type="continuationSeparator" w:id="0">
    <w:p w14:paraId="6953C01D" w14:textId="77777777" w:rsidR="00970BBD" w:rsidRDefault="0097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DC32E" w14:textId="77777777" w:rsidR="00970BBD" w:rsidRDefault="00970BBD">
      <w:r>
        <w:separator/>
      </w:r>
    </w:p>
  </w:footnote>
  <w:footnote w:type="continuationSeparator" w:id="0">
    <w:p w14:paraId="6AC5994B" w14:textId="77777777" w:rsidR="00970BBD" w:rsidRDefault="0097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CCAA" w14:textId="77777777" w:rsidR="009D3A34" w:rsidRDefault="009D3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A26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0E85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0F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SG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7"/>
    <w:rsid w:val="00006E2B"/>
    <w:rsid w:val="00022E4A"/>
    <w:rsid w:val="0006349D"/>
    <w:rsid w:val="00063535"/>
    <w:rsid w:val="00063675"/>
    <w:rsid w:val="0007758F"/>
    <w:rsid w:val="00082A10"/>
    <w:rsid w:val="000914DA"/>
    <w:rsid w:val="0009345F"/>
    <w:rsid w:val="000A1C38"/>
    <w:rsid w:val="000A3BE6"/>
    <w:rsid w:val="000A6394"/>
    <w:rsid w:val="000B7FED"/>
    <w:rsid w:val="000C038A"/>
    <w:rsid w:val="000C6598"/>
    <w:rsid w:val="000E571D"/>
    <w:rsid w:val="00126996"/>
    <w:rsid w:val="00145D43"/>
    <w:rsid w:val="00152C94"/>
    <w:rsid w:val="001600EE"/>
    <w:rsid w:val="00191A58"/>
    <w:rsid w:val="00192C46"/>
    <w:rsid w:val="00196613"/>
    <w:rsid w:val="001A08B3"/>
    <w:rsid w:val="001A7B60"/>
    <w:rsid w:val="001A7FF0"/>
    <w:rsid w:val="001B3FE4"/>
    <w:rsid w:val="001B52F0"/>
    <w:rsid w:val="001B7A65"/>
    <w:rsid w:val="001E41F3"/>
    <w:rsid w:val="001E55E9"/>
    <w:rsid w:val="001E694D"/>
    <w:rsid w:val="00220480"/>
    <w:rsid w:val="0026004D"/>
    <w:rsid w:val="002640DD"/>
    <w:rsid w:val="00275D12"/>
    <w:rsid w:val="00284FEB"/>
    <w:rsid w:val="002860C4"/>
    <w:rsid w:val="00294AA7"/>
    <w:rsid w:val="002B5741"/>
    <w:rsid w:val="00304D34"/>
    <w:rsid w:val="00305409"/>
    <w:rsid w:val="00317726"/>
    <w:rsid w:val="00321C04"/>
    <w:rsid w:val="003362FE"/>
    <w:rsid w:val="003435F6"/>
    <w:rsid w:val="00350D2F"/>
    <w:rsid w:val="003511B5"/>
    <w:rsid w:val="003578B2"/>
    <w:rsid w:val="003609EF"/>
    <w:rsid w:val="0036231A"/>
    <w:rsid w:val="00374DD4"/>
    <w:rsid w:val="003A1B07"/>
    <w:rsid w:val="003E1A36"/>
    <w:rsid w:val="003F3108"/>
    <w:rsid w:val="00410371"/>
    <w:rsid w:val="004242F1"/>
    <w:rsid w:val="00446488"/>
    <w:rsid w:val="00461F12"/>
    <w:rsid w:val="004775DC"/>
    <w:rsid w:val="004A48B4"/>
    <w:rsid w:val="004B39C4"/>
    <w:rsid w:val="004B75B7"/>
    <w:rsid w:val="004C2A6B"/>
    <w:rsid w:val="004D56AC"/>
    <w:rsid w:val="004E709B"/>
    <w:rsid w:val="00501FBE"/>
    <w:rsid w:val="0051580D"/>
    <w:rsid w:val="00537461"/>
    <w:rsid w:val="00547111"/>
    <w:rsid w:val="00557D1D"/>
    <w:rsid w:val="00592D74"/>
    <w:rsid w:val="005A0912"/>
    <w:rsid w:val="005D49A8"/>
    <w:rsid w:val="005E2C44"/>
    <w:rsid w:val="005F0798"/>
    <w:rsid w:val="005F1A6F"/>
    <w:rsid w:val="00605B80"/>
    <w:rsid w:val="00614050"/>
    <w:rsid w:val="00617D68"/>
    <w:rsid w:val="00621188"/>
    <w:rsid w:val="006257ED"/>
    <w:rsid w:val="00684069"/>
    <w:rsid w:val="00695808"/>
    <w:rsid w:val="006B46FB"/>
    <w:rsid w:val="006D1EEA"/>
    <w:rsid w:val="006E21FB"/>
    <w:rsid w:val="00705B6C"/>
    <w:rsid w:val="0071148B"/>
    <w:rsid w:val="0072513E"/>
    <w:rsid w:val="00737E9B"/>
    <w:rsid w:val="007517F0"/>
    <w:rsid w:val="00776CCF"/>
    <w:rsid w:val="00792342"/>
    <w:rsid w:val="007977A8"/>
    <w:rsid w:val="007B512A"/>
    <w:rsid w:val="007C2097"/>
    <w:rsid w:val="007D6A07"/>
    <w:rsid w:val="007D6B14"/>
    <w:rsid w:val="007F7259"/>
    <w:rsid w:val="008040A8"/>
    <w:rsid w:val="008279FA"/>
    <w:rsid w:val="008350F1"/>
    <w:rsid w:val="00844764"/>
    <w:rsid w:val="008448FA"/>
    <w:rsid w:val="008626E7"/>
    <w:rsid w:val="00870EE7"/>
    <w:rsid w:val="008863B9"/>
    <w:rsid w:val="008974D1"/>
    <w:rsid w:val="008A45A6"/>
    <w:rsid w:val="008E7FB1"/>
    <w:rsid w:val="008F686C"/>
    <w:rsid w:val="009148DE"/>
    <w:rsid w:val="00941E30"/>
    <w:rsid w:val="00965F82"/>
    <w:rsid w:val="00966F44"/>
    <w:rsid w:val="00967237"/>
    <w:rsid w:val="00970BBD"/>
    <w:rsid w:val="009777D9"/>
    <w:rsid w:val="00991B88"/>
    <w:rsid w:val="00991E77"/>
    <w:rsid w:val="009A5753"/>
    <w:rsid w:val="009A579D"/>
    <w:rsid w:val="009B0C93"/>
    <w:rsid w:val="009B5AD5"/>
    <w:rsid w:val="009D3A34"/>
    <w:rsid w:val="009E3297"/>
    <w:rsid w:val="009E4618"/>
    <w:rsid w:val="009F734F"/>
    <w:rsid w:val="00A061B7"/>
    <w:rsid w:val="00A14F48"/>
    <w:rsid w:val="00A246B6"/>
    <w:rsid w:val="00A47E70"/>
    <w:rsid w:val="00A50CF0"/>
    <w:rsid w:val="00A52F6F"/>
    <w:rsid w:val="00A60446"/>
    <w:rsid w:val="00A7671C"/>
    <w:rsid w:val="00A939F9"/>
    <w:rsid w:val="00AA2CBC"/>
    <w:rsid w:val="00AC4ADE"/>
    <w:rsid w:val="00AC5820"/>
    <w:rsid w:val="00AD1CD8"/>
    <w:rsid w:val="00AF25D4"/>
    <w:rsid w:val="00B211CB"/>
    <w:rsid w:val="00B21E90"/>
    <w:rsid w:val="00B258BB"/>
    <w:rsid w:val="00B67B97"/>
    <w:rsid w:val="00B75E77"/>
    <w:rsid w:val="00B8225C"/>
    <w:rsid w:val="00B968C8"/>
    <w:rsid w:val="00BA3EC5"/>
    <w:rsid w:val="00BA51D9"/>
    <w:rsid w:val="00BB5DFC"/>
    <w:rsid w:val="00BC265D"/>
    <w:rsid w:val="00BC4D53"/>
    <w:rsid w:val="00BD279D"/>
    <w:rsid w:val="00BD6BB8"/>
    <w:rsid w:val="00C259BF"/>
    <w:rsid w:val="00C452B3"/>
    <w:rsid w:val="00C51E37"/>
    <w:rsid w:val="00C6182D"/>
    <w:rsid w:val="00C66BA2"/>
    <w:rsid w:val="00C673C0"/>
    <w:rsid w:val="00C95985"/>
    <w:rsid w:val="00C979AE"/>
    <w:rsid w:val="00CB1D6E"/>
    <w:rsid w:val="00CB537E"/>
    <w:rsid w:val="00CC5026"/>
    <w:rsid w:val="00CC68D0"/>
    <w:rsid w:val="00CE3B53"/>
    <w:rsid w:val="00D03F9A"/>
    <w:rsid w:val="00D04779"/>
    <w:rsid w:val="00D05A07"/>
    <w:rsid w:val="00D06D51"/>
    <w:rsid w:val="00D129E5"/>
    <w:rsid w:val="00D24991"/>
    <w:rsid w:val="00D30E2E"/>
    <w:rsid w:val="00D420A6"/>
    <w:rsid w:val="00D50255"/>
    <w:rsid w:val="00D66520"/>
    <w:rsid w:val="00D73C16"/>
    <w:rsid w:val="00D7575C"/>
    <w:rsid w:val="00D7754C"/>
    <w:rsid w:val="00D86176"/>
    <w:rsid w:val="00DC4BFF"/>
    <w:rsid w:val="00DD11FD"/>
    <w:rsid w:val="00DD48FE"/>
    <w:rsid w:val="00DE34CF"/>
    <w:rsid w:val="00DE3F81"/>
    <w:rsid w:val="00DF5F40"/>
    <w:rsid w:val="00E13F3D"/>
    <w:rsid w:val="00E14D7D"/>
    <w:rsid w:val="00E321E4"/>
    <w:rsid w:val="00E34898"/>
    <w:rsid w:val="00E37029"/>
    <w:rsid w:val="00E52DA6"/>
    <w:rsid w:val="00E87E94"/>
    <w:rsid w:val="00E95C99"/>
    <w:rsid w:val="00EB09B7"/>
    <w:rsid w:val="00ED58CC"/>
    <w:rsid w:val="00EE7D7C"/>
    <w:rsid w:val="00F10044"/>
    <w:rsid w:val="00F124A3"/>
    <w:rsid w:val="00F25D98"/>
    <w:rsid w:val="00F300FB"/>
    <w:rsid w:val="00F31B6B"/>
    <w:rsid w:val="00F72570"/>
    <w:rsid w:val="00FB6386"/>
    <w:rsid w:val="00FC7447"/>
    <w:rsid w:val="00FD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6E9A386"/>
  <w15:docId w15:val="{2F146BD4-E0B8-4643-A361-CBEDD1AA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D1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1600E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3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DF586-D0A5-413C-8AA1-3C936DA7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1543</Words>
  <Characters>14660</Characters>
  <Application>Microsoft Office Word</Application>
  <DocSecurity>0</DocSecurity>
  <Lines>122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16171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37</cp:revision>
  <cp:lastPrinted>1900-01-01T00:00:00Z</cp:lastPrinted>
  <dcterms:created xsi:type="dcterms:W3CDTF">2021-03-04T20:41:00Z</dcterms:created>
  <dcterms:modified xsi:type="dcterms:W3CDTF">2021-05-05T15:19:00Z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