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F9AC0" w14:textId="01F0B1A7" w:rsidR="00133426" w:rsidRDefault="00133426" w:rsidP="001334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16C2">
        <w:fldChar w:fldCharType="begin"/>
      </w:r>
      <w:r w:rsidR="007B16C2">
        <w:instrText xml:space="preserve"> DOCPROPERTY  TSG/WGRef  \* MERGEFORMAT </w:instrText>
      </w:r>
      <w:r w:rsidR="007B16C2">
        <w:fldChar w:fldCharType="separate"/>
      </w:r>
      <w:r>
        <w:rPr>
          <w:b/>
          <w:noProof/>
          <w:sz w:val="24"/>
        </w:rPr>
        <w:t>RAN5</w:t>
      </w:r>
      <w:r w:rsidR="007B16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B16C2">
        <w:fldChar w:fldCharType="begin"/>
      </w:r>
      <w:r w:rsidR="007B16C2">
        <w:instrText xml:space="preserve"> DOCPROPERTY  MtgSeq  \* MERGEFORMAT </w:instrText>
      </w:r>
      <w:r w:rsidR="007B16C2">
        <w:fldChar w:fldCharType="separate"/>
      </w:r>
      <w:r w:rsidRPr="00EB09B7">
        <w:rPr>
          <w:b/>
          <w:noProof/>
          <w:sz w:val="24"/>
        </w:rPr>
        <w:t>202</w:t>
      </w:r>
      <w:r w:rsidR="007B16C2">
        <w:rPr>
          <w:b/>
          <w:noProof/>
          <w:sz w:val="24"/>
        </w:rPr>
        <w:fldChar w:fldCharType="end"/>
      </w:r>
      <w:r w:rsidR="00BE31F0">
        <w:rPr>
          <w:b/>
          <w:noProof/>
          <w:sz w:val="24"/>
        </w:rPr>
        <w:t>1</w:t>
      </w:r>
      <w:r w:rsidR="007B16C2">
        <w:fldChar w:fldCharType="begin"/>
      </w:r>
      <w:r w:rsidR="007B16C2">
        <w:instrText xml:space="preserve"> DOCPROPERTY  MtgTitle  \* MERGEFORMAT </w:instrText>
      </w:r>
      <w:r w:rsidR="007B16C2">
        <w:fldChar w:fldCharType="separate"/>
      </w:r>
      <w:r>
        <w:rPr>
          <w:b/>
          <w:noProof/>
          <w:sz w:val="24"/>
        </w:rPr>
        <w:t>-TTCN email</w:t>
      </w:r>
      <w:r w:rsidR="007B16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16C2">
        <w:fldChar w:fldCharType="begin"/>
      </w:r>
      <w:r w:rsidR="007B16C2">
        <w:instrText xml:space="preserve"> DOCPROPERTY  Tdoc#  \* MERGEFORMAT </w:instrText>
      </w:r>
      <w:r w:rsidR="007B16C2">
        <w:fldChar w:fldCharType="separate"/>
      </w:r>
      <w:r w:rsidRPr="00E13F3D">
        <w:rPr>
          <w:b/>
          <w:i/>
          <w:noProof/>
          <w:sz w:val="28"/>
        </w:rPr>
        <w:t>R5s</w:t>
      </w:r>
      <w:r w:rsidR="007B16C2">
        <w:rPr>
          <w:b/>
          <w:i/>
          <w:noProof/>
          <w:sz w:val="28"/>
        </w:rPr>
        <w:fldChar w:fldCharType="end"/>
      </w:r>
      <w:r w:rsidR="00816EFB">
        <w:rPr>
          <w:b/>
          <w:i/>
          <w:noProof/>
          <w:sz w:val="28"/>
        </w:rPr>
        <w:t>210</w:t>
      </w:r>
      <w:r w:rsidR="007B16C2">
        <w:rPr>
          <w:b/>
          <w:i/>
          <w:noProof/>
          <w:sz w:val="28"/>
        </w:rPr>
        <w:t>542</w:t>
      </w:r>
    </w:p>
    <w:p w14:paraId="0AC093D7" w14:textId="77777777" w:rsidR="00133426" w:rsidRDefault="007B16C2" w:rsidP="001334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342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3426">
        <w:rPr>
          <w:b/>
          <w:noProof/>
          <w:sz w:val="24"/>
        </w:rPr>
        <w:t xml:space="preserve">, </w:t>
      </w:r>
      <w:r w:rsidR="007729F7">
        <w:fldChar w:fldCharType="begin"/>
      </w:r>
      <w:r w:rsidR="007729F7">
        <w:instrText xml:space="preserve"> DOCPROPERTY  Country  \* MERGEFORMAT </w:instrText>
      </w:r>
      <w:r w:rsidR="007729F7">
        <w:fldChar w:fldCharType="end"/>
      </w:r>
      <w:r w:rsidR="001334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31F0">
        <w:rPr>
          <w:b/>
          <w:noProof/>
          <w:sz w:val="24"/>
        </w:rPr>
        <w:t>7</w:t>
      </w:r>
      <w:r w:rsidR="00133426" w:rsidRPr="00BA51D9">
        <w:rPr>
          <w:b/>
          <w:noProof/>
          <w:sz w:val="24"/>
        </w:rPr>
        <w:t>th Dec 20</w:t>
      </w:r>
      <w:r w:rsidR="00BE31F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3342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33426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BE31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426" w14:paraId="716CC026" w14:textId="77777777" w:rsidTr="00153F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45BA6" w14:textId="77777777" w:rsidR="00133426" w:rsidRDefault="00133426" w:rsidP="00153F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3426" w14:paraId="4F582932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471A1" w14:textId="77777777"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426" w14:paraId="6F5D2846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138D0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46E6C387" w14:textId="77777777" w:rsidTr="00153FCB">
        <w:tc>
          <w:tcPr>
            <w:tcW w:w="142" w:type="dxa"/>
            <w:tcBorders>
              <w:left w:val="single" w:sz="4" w:space="0" w:color="auto"/>
            </w:tcBorders>
          </w:tcPr>
          <w:p w14:paraId="63DF05C8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EDA956" w14:textId="77777777" w:rsidR="00133426" w:rsidRPr="00410371" w:rsidRDefault="007B16C2" w:rsidP="00153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3</w:t>
            </w:r>
            <w:r w:rsidR="00DE6F20">
              <w:rPr>
                <w:b/>
                <w:noProof/>
                <w:sz w:val="28"/>
              </w:rPr>
              <w:t>6</w:t>
            </w:r>
            <w:r w:rsidR="00133426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8646B9" w14:textId="77777777"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3F210" w14:textId="77777777" w:rsidR="00133426" w:rsidRPr="00410371" w:rsidRDefault="00DE6F20" w:rsidP="002B3C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2B3C01" w:rsidRPr="002B3C01">
              <w:rPr>
                <w:b/>
                <w:noProof/>
                <w:sz w:val="28"/>
              </w:rPr>
              <w:t>590</w:t>
            </w:r>
          </w:p>
        </w:tc>
        <w:tc>
          <w:tcPr>
            <w:tcW w:w="709" w:type="dxa"/>
          </w:tcPr>
          <w:p w14:paraId="2A7A14E6" w14:textId="77777777" w:rsidR="00133426" w:rsidRDefault="00133426" w:rsidP="00153F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0812A" w14:textId="56928491" w:rsidR="00133426" w:rsidRPr="00410371" w:rsidRDefault="007B16C2" w:rsidP="00153F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4E7F848" w14:textId="77777777" w:rsidR="00133426" w:rsidRDefault="00133426" w:rsidP="00153F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2CBBB2" w14:textId="3A6A7700" w:rsidR="00133426" w:rsidRPr="00410371" w:rsidRDefault="007B16C2" w:rsidP="00153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8</w:t>
            </w:r>
            <w:r w:rsidR="0013342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2977D3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635CE546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7DED9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6164E3BB" w14:textId="77777777" w:rsidTr="00153F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D4A257" w14:textId="77777777" w:rsidR="00133426" w:rsidRPr="00F25D98" w:rsidRDefault="00133426" w:rsidP="00153F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426" w14:paraId="5E6B9340" w14:textId="77777777" w:rsidTr="00153FCB">
        <w:tc>
          <w:tcPr>
            <w:tcW w:w="9641" w:type="dxa"/>
            <w:gridSpan w:val="9"/>
          </w:tcPr>
          <w:p w14:paraId="76816E26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CEA5F" w14:textId="77777777" w:rsidR="00133426" w:rsidRDefault="00133426" w:rsidP="001334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426" w14:paraId="580E96C4" w14:textId="77777777" w:rsidTr="00153FCB">
        <w:tc>
          <w:tcPr>
            <w:tcW w:w="2835" w:type="dxa"/>
          </w:tcPr>
          <w:p w14:paraId="04B81C7A" w14:textId="77777777" w:rsidR="00133426" w:rsidRDefault="00133426" w:rsidP="00153F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91F42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A0DD87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F4083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AAB79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D0F82D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DD189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EC198F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D63E8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BAD517" w14:textId="77777777" w:rsidR="00133426" w:rsidRDefault="00133426" w:rsidP="001334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426" w14:paraId="181241AB" w14:textId="77777777" w:rsidTr="00153FCB">
        <w:tc>
          <w:tcPr>
            <w:tcW w:w="9640" w:type="dxa"/>
            <w:gridSpan w:val="11"/>
          </w:tcPr>
          <w:p w14:paraId="148D9ED0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5F4C4BAB" w14:textId="77777777" w:rsidTr="00153F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6E0821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A86A6" w14:textId="77777777" w:rsidR="00133426" w:rsidRDefault="00DE6F20" w:rsidP="00906D99">
            <w:pPr>
              <w:pStyle w:val="CRCoverPage"/>
              <w:spacing w:after="0"/>
              <w:ind w:left="100"/>
              <w:rPr>
                <w:noProof/>
              </w:rPr>
            </w:pPr>
            <w:r w:rsidRPr="00DE6F20">
              <w:rPr>
                <w:noProof/>
              </w:rPr>
              <w:t>Correction to EUTRA Logged MDT test cases 8.6.2.x and 8.6.3.x</w:t>
            </w:r>
          </w:p>
        </w:tc>
      </w:tr>
      <w:tr w:rsidR="00133426" w14:paraId="11401F46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0CFFD643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B7479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7353092A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63FC87AF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E3ACF" w14:textId="77777777" w:rsidR="00133426" w:rsidRDefault="007B16C2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3342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33426" w14:paraId="2C56A216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539374A9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F6085" w14:textId="77777777"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29F7">
              <w:fldChar w:fldCharType="begin"/>
            </w:r>
            <w:r w:rsidR="007729F7">
              <w:instrText xml:space="preserve"> DOCPROPERTY  SourceIfTsg  \* MERGEFORMAT </w:instrText>
            </w:r>
            <w:r w:rsidR="007729F7">
              <w:fldChar w:fldCharType="end"/>
            </w:r>
          </w:p>
        </w:tc>
      </w:tr>
      <w:tr w:rsidR="00133426" w14:paraId="551063F5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129502AE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49B22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7E716115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70D78A8A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AB67D" w14:textId="77777777" w:rsidR="00133426" w:rsidRPr="00460034" w:rsidRDefault="007729F7" w:rsidP="00153FC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60034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460034" w:rsidRPr="00460034">
              <w:rPr>
                <w:noProof/>
                <w:lang w:val="de-DE"/>
              </w:rPr>
              <w:t>TEI10_T</w:t>
            </w:r>
            <w:r w:rsidR="00460034">
              <w:rPr>
                <w:noProof/>
                <w:lang w:val="de-DE"/>
              </w:rPr>
              <w:t>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6791AF" w14:textId="77777777" w:rsidR="00133426" w:rsidRPr="00460034" w:rsidRDefault="00133426" w:rsidP="00153FCB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CA9DB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D3B1B" w14:textId="77777777" w:rsidR="00133426" w:rsidRDefault="007B16C2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33426">
              <w:rPr>
                <w:noProof/>
              </w:rPr>
              <w:t>202</w:t>
            </w:r>
            <w:r w:rsidR="00906D99">
              <w:rPr>
                <w:noProof/>
              </w:rPr>
              <w:t>1</w:t>
            </w:r>
            <w:r w:rsidR="00133426">
              <w:rPr>
                <w:noProof/>
              </w:rPr>
              <w:t>-</w:t>
            </w:r>
            <w:r w:rsidR="00906D99">
              <w:rPr>
                <w:noProof/>
              </w:rPr>
              <w:t>02</w:t>
            </w:r>
            <w:r w:rsidR="00133426">
              <w:rPr>
                <w:noProof/>
              </w:rPr>
              <w:t>-</w:t>
            </w:r>
            <w:r w:rsidR="00906D99">
              <w:rPr>
                <w:noProof/>
              </w:rPr>
              <w:t>1</w:t>
            </w:r>
            <w:r w:rsidR="00DE6F2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33426" w14:paraId="2B5DC619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5EA66082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D13B10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D39481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4DB7A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949D27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77F5024C" w14:textId="77777777" w:rsidTr="00153F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57A42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B01343" w14:textId="77777777" w:rsidR="00133426" w:rsidRDefault="007B16C2" w:rsidP="00153F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34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DFD0A7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44BF2" w14:textId="77777777" w:rsidR="00133426" w:rsidRDefault="00133426" w:rsidP="00153F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23C02" w14:textId="77777777" w:rsidR="00133426" w:rsidRDefault="007B16C2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342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33426" w14:paraId="60B3E3AB" w14:textId="77777777" w:rsidTr="00153F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61B31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DEAC3" w14:textId="77777777" w:rsidR="00133426" w:rsidRDefault="00133426" w:rsidP="00153F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40B03" w14:textId="77777777" w:rsidR="00133426" w:rsidRDefault="00133426" w:rsidP="00153F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775991" w14:textId="77777777" w:rsidR="00133426" w:rsidRPr="007C2097" w:rsidRDefault="00133426" w:rsidP="00153F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3426" w14:paraId="6EAB7B6F" w14:textId="77777777" w:rsidTr="00153FCB">
        <w:tc>
          <w:tcPr>
            <w:tcW w:w="1843" w:type="dxa"/>
          </w:tcPr>
          <w:p w14:paraId="703208B6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85160B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7A199528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B508D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E1B8C" w14:textId="77777777" w:rsidR="00906D99" w:rsidRDefault="00460034" w:rsidP="00460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</w:t>
            </w:r>
            <w:r w:rsidRPr="00460034">
              <w:rPr>
                <w:noProof/>
                <w:lang w:eastAsia="zh-CN"/>
              </w:rPr>
              <w:t>:</w:t>
            </w:r>
          </w:p>
          <w:p w14:paraId="4FB39A08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LogMeasReport-r10 ::=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SEQUENCE {</w:t>
            </w:r>
          </w:p>
          <w:p w14:paraId="38290C62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absoluteTimeStamp-r10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AbsoluteTimeInfo-r10,</w:t>
            </w:r>
          </w:p>
          <w:p w14:paraId="19CCDF86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traceReference-r10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TraceReference-r10,</w:t>
            </w:r>
          </w:p>
          <w:p w14:paraId="63A7DBF0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traceRecordingSessionRef-r10</w:t>
            </w:r>
            <w:r w:rsidRPr="00583FA0">
              <w:tab/>
            </w:r>
            <w:r w:rsidRPr="00583FA0">
              <w:tab/>
              <w:t>OCTET STRING (SIZE (2)),</w:t>
            </w:r>
          </w:p>
          <w:p w14:paraId="39AD723C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tce-Id-r10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OCTET STRING (SIZE (1)),</w:t>
            </w:r>
          </w:p>
          <w:p w14:paraId="4E043ECA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logMeasInfoList-r10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LogMeasInfoList-r10,</w:t>
            </w:r>
          </w:p>
          <w:p w14:paraId="13E9A0CE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logMeasAvailable-r10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</w:p>
          <w:p w14:paraId="04CAB503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...,</w:t>
            </w:r>
          </w:p>
          <w:p w14:paraId="6F8EF413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[[</w:t>
            </w:r>
            <w:r w:rsidRPr="00583FA0">
              <w:tab/>
              <w:t>logMeasAvailableBT-r15</w:t>
            </w:r>
            <w:r w:rsidRPr="00583FA0">
              <w:tab/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</w:p>
          <w:p w14:paraId="5A3681C0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 w:rsidRPr="00583FA0">
              <w:tab/>
              <w:t>logMeasAvailableWLAN-r15</w:t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</w:t>
            </w:r>
          </w:p>
          <w:p w14:paraId="781C7E89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]]</w:t>
            </w:r>
          </w:p>
          <w:p w14:paraId="782F3B29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}</w:t>
            </w:r>
          </w:p>
          <w:p w14:paraId="46FD9B97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</w:p>
          <w:p w14:paraId="0A46C7E6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LogMeasInfoList-r10 ::=</w:t>
            </w:r>
            <w:r w:rsidRPr="00583FA0">
              <w:tab/>
            </w:r>
            <w:r w:rsidRPr="00583FA0">
              <w:tab/>
              <w:t>SEQUENCE (SIZE (1..maxLogMeasReport-r10)) OF LogMeasInfo-r10</w:t>
            </w:r>
          </w:p>
          <w:p w14:paraId="586F8670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</w:p>
          <w:p w14:paraId="49856641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LogMeasInfo-r10 ::=</w:t>
            </w:r>
            <w:r w:rsidRPr="00583FA0">
              <w:tab/>
            </w:r>
            <w:r w:rsidRPr="00583FA0">
              <w:tab/>
              <w:t>SEQUENCE {</w:t>
            </w:r>
          </w:p>
          <w:p w14:paraId="1DB0B736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locationInfo-r10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LocationInfo-r10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</w:p>
          <w:p w14:paraId="1F71662A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relativeTimeStamp-r10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INTEGER (0..7200),</w:t>
            </w:r>
          </w:p>
          <w:p w14:paraId="5C69210A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servCellIdentity-r10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CellGlobalIdEUTRA,</w:t>
            </w:r>
          </w:p>
          <w:p w14:paraId="482556EC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measResultServCell-r10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SEQUENCE {</w:t>
            </w:r>
          </w:p>
          <w:p w14:paraId="5B8470DA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 w:rsidRPr="00583FA0">
              <w:tab/>
              <w:t>rsrpResult-r10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RSRP-Range,</w:t>
            </w:r>
          </w:p>
          <w:p w14:paraId="02EA423A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 w:rsidRPr="00583FA0">
              <w:tab/>
              <w:t>rsrqResult-r10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RSRQ-Range</w:t>
            </w:r>
          </w:p>
          <w:p w14:paraId="6FFB552D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},</w:t>
            </w:r>
          </w:p>
          <w:p w14:paraId="17FFA2B4" w14:textId="77777777" w:rsidR="00FC3886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>
              <w:t>...</w:t>
            </w:r>
          </w:p>
          <w:p w14:paraId="45118777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}</w:t>
            </w:r>
          </w:p>
          <w:p w14:paraId="4C86C349" w14:textId="77777777" w:rsidR="00FC3886" w:rsidRPr="00583FA0" w:rsidRDefault="00FC3886" w:rsidP="00FC3886">
            <w:pPr>
              <w:pStyle w:val="PL"/>
              <w:shd w:val="clear" w:color="auto" w:fill="E6E6E6"/>
              <w:ind w:left="384"/>
            </w:pPr>
          </w:p>
          <w:p w14:paraId="68FEA64D" w14:textId="77777777" w:rsidR="00FC3886" w:rsidRDefault="00FC3886" w:rsidP="00460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3ECF90" w14:textId="77777777" w:rsidR="00460034" w:rsidRDefault="00460034" w:rsidP="0046003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60034">
              <w:rPr>
                <w:bCs/>
                <w:noProof/>
              </w:rPr>
              <w:t xml:space="preserve">LogMeasInfoList-r10 </w:t>
            </w:r>
            <w:r w:rsidRPr="0032541E">
              <w:rPr>
                <w:bCs/>
                <w:noProof/>
              </w:rPr>
              <w:t xml:space="preserve">is a mandatory </w:t>
            </w:r>
            <w:r>
              <w:rPr>
                <w:bCs/>
                <w:noProof/>
              </w:rPr>
              <w:t>IE and should therefore be present</w:t>
            </w:r>
            <w:r w:rsidRPr="0032541E">
              <w:rPr>
                <w:bCs/>
                <w:noProof/>
              </w:rPr>
              <w:t>.</w:t>
            </w:r>
          </w:p>
          <w:p w14:paraId="60AD76E4" w14:textId="77777777" w:rsidR="00460034" w:rsidRDefault="00460034" w:rsidP="00460034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79B6EFC7" w14:textId="77777777" w:rsidR="00906D99" w:rsidRPr="00906D99" w:rsidRDefault="00FC3886" w:rsidP="00460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However, i</w:t>
            </w:r>
            <w:r w:rsidR="00460034" w:rsidRPr="00046FE4">
              <w:rPr>
                <w:bCs/>
                <w:noProof/>
              </w:rPr>
              <w:t xml:space="preserve">n </w:t>
            </w:r>
            <w:r>
              <w:rPr>
                <w:bCs/>
                <w:noProof/>
              </w:rPr>
              <w:t xml:space="preserve">the </w:t>
            </w:r>
            <w:r w:rsidR="00460034" w:rsidRPr="00046FE4">
              <w:rPr>
                <w:bCs/>
                <w:noProof/>
              </w:rPr>
              <w:t xml:space="preserve">current </w:t>
            </w:r>
            <w:r>
              <w:rPr>
                <w:bCs/>
                <w:noProof/>
              </w:rPr>
              <w:t>TTCN i</w:t>
            </w:r>
            <w:r w:rsidR="00460034" w:rsidRPr="00046FE4">
              <w:rPr>
                <w:bCs/>
                <w:noProof/>
              </w:rPr>
              <w:t xml:space="preserve">mplementation, template </w:t>
            </w:r>
            <w:r w:rsidR="00460034" w:rsidRPr="00046FE4">
              <w:rPr>
                <w:b/>
                <w:bCs/>
                <w:noProof/>
              </w:rPr>
              <w:t xml:space="preserve">LogMeasInfoList-r10 </w:t>
            </w:r>
            <w:r w:rsidR="00460034" w:rsidRPr="00046FE4">
              <w:rPr>
                <w:bCs/>
                <w:noProof/>
              </w:rPr>
              <w:t>does not require</w:t>
            </w:r>
            <w:r>
              <w:rPr>
                <w:bCs/>
                <w:noProof/>
              </w:rPr>
              <w:t xml:space="preserve"> this </w:t>
            </w:r>
            <w:r w:rsidR="00460034" w:rsidRPr="00046FE4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 to be present</w:t>
            </w:r>
            <w:r w:rsidR="005675AC">
              <w:rPr>
                <w:bCs/>
                <w:noProof/>
              </w:rPr>
              <w:t xml:space="preserve"> in various templates</w:t>
            </w:r>
            <w:r w:rsidR="00460034" w:rsidRPr="00046FE4">
              <w:rPr>
                <w:bCs/>
                <w:noProof/>
              </w:rPr>
              <w:t>.</w:t>
            </w:r>
            <w:r w:rsidR="00906D99">
              <w:rPr>
                <w:noProof/>
                <w:lang w:eastAsia="zh-CN"/>
              </w:rPr>
              <w:br/>
            </w:r>
          </w:p>
        </w:tc>
      </w:tr>
      <w:tr w:rsidR="00133426" w14:paraId="3CF2ACA4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C2714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3F45F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14:paraId="36BEB3A6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5D809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D9D8C" w14:textId="77777777" w:rsidR="00460034" w:rsidRDefault="00460034" w:rsidP="0046003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Enforced presence of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noProof/>
                <w:lang w:val="en-US"/>
              </w:rPr>
              <w:t xml:space="preserve"> in </w:t>
            </w:r>
            <w:r w:rsidRPr="00BD282F">
              <w:rPr>
                <w:noProof/>
                <w:lang w:val="en-US"/>
              </w:rPr>
              <w:t>cr_LogMeasReport_r10</w:t>
            </w:r>
            <w:r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br/>
            </w:r>
          </w:p>
          <w:p w14:paraId="1D21DA41" w14:textId="77777777" w:rsidR="00460034" w:rsidRPr="00300C5B" w:rsidRDefault="00460034" w:rsidP="0046003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>s in cases where “*”</w:t>
            </w:r>
            <w:r w:rsidR="000E7020">
              <w:rPr>
                <w:bCs/>
                <w:noProof/>
              </w:rPr>
              <w:t xml:space="preserve"> (AnyOrOmit)</w:t>
            </w:r>
            <w:r>
              <w:rPr>
                <w:bCs/>
                <w:noProof/>
              </w:rPr>
              <w:t xml:space="preserve"> was used </w:t>
            </w:r>
            <w:r w:rsidR="00FC3886">
              <w:rPr>
                <w:bCs/>
                <w:noProof/>
              </w:rPr>
              <w:t xml:space="preserve">to </w:t>
            </w:r>
            <w:r>
              <w:rPr>
                <w:bCs/>
                <w:noProof/>
              </w:rPr>
              <w:t>“?”</w:t>
            </w:r>
            <w:r w:rsidR="00FC3886">
              <w:rPr>
                <w:bCs/>
                <w:noProof/>
              </w:rPr>
              <w:t xml:space="preserve"> (Any) instead</w:t>
            </w:r>
            <w:r>
              <w:rPr>
                <w:bCs/>
                <w:noProof/>
              </w:rPr>
              <w:t>. Indicat</w:t>
            </w:r>
            <w:r w:rsidR="00FC3886">
              <w:rPr>
                <w:bCs/>
                <w:noProof/>
              </w:rPr>
              <w:t>ed</w:t>
            </w:r>
            <w:r>
              <w:rPr>
                <w:bCs/>
                <w:noProof/>
              </w:rPr>
              <w:t xml:space="preserve"> </w:t>
            </w:r>
            <w:r w:rsidR="00FC3886">
              <w:rPr>
                <w:bCs/>
                <w:noProof/>
              </w:rPr>
              <w:t xml:space="preserve">additionally </w:t>
            </w:r>
            <w:r>
              <w:rPr>
                <w:bCs/>
                <w:noProof/>
              </w:rPr>
              <w:t xml:space="preserve">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="00FC3886">
              <w:rPr>
                <w:bCs/>
                <w:noProof/>
              </w:rPr>
              <w:t>shall</w:t>
            </w:r>
            <w:r w:rsidRPr="00BD282F">
              <w:rPr>
                <w:bCs/>
                <w:noProof/>
              </w:rPr>
              <w:t xml:space="preserve"> be present.</w:t>
            </w:r>
            <w:r>
              <w:rPr>
                <w:bCs/>
                <w:noProof/>
              </w:rPr>
              <w:br/>
            </w:r>
          </w:p>
        </w:tc>
      </w:tr>
      <w:tr w:rsidR="00460034" w14:paraId="30269FDD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EBE72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CFEC4" w14:textId="77777777" w:rsidR="00460034" w:rsidRDefault="00460034" w:rsidP="00460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14:paraId="38D087A1" w14:textId="77777777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FA206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7979F" w14:textId="77777777"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execution may result in runtime error.</w:t>
            </w:r>
          </w:p>
        </w:tc>
      </w:tr>
      <w:tr w:rsidR="00460034" w14:paraId="010623FA" w14:textId="77777777" w:rsidTr="00153FCB">
        <w:tc>
          <w:tcPr>
            <w:tcW w:w="2694" w:type="dxa"/>
            <w:gridSpan w:val="2"/>
          </w:tcPr>
          <w:p w14:paraId="32EFEF4D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BC1F36" w14:textId="77777777" w:rsidR="00460034" w:rsidRDefault="00460034" w:rsidP="00460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14:paraId="1721C8BE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EDAA0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61DCA" w14:textId="77777777"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8.6.2.x ( x := 1, 2, 3a, 4, 5,9, 10 ,11 and 12), 8.6.3.1 and 8.6.3.4 </w:t>
            </w:r>
          </w:p>
        </w:tc>
      </w:tr>
      <w:tr w:rsidR="00460034" w14:paraId="7F9D04B6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EEC41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A3B2C" w14:textId="77777777" w:rsidR="00460034" w:rsidRDefault="00460034" w:rsidP="00460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14:paraId="6DB05404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AB287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FBAFD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53C80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8EC402" w14:textId="77777777" w:rsidR="00460034" w:rsidRDefault="00460034" w:rsidP="00460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23B79" w14:textId="77777777"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14:paraId="05FC699B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40D19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7446F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33AF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0A701" w14:textId="77777777" w:rsidR="00460034" w:rsidRDefault="00460034" w:rsidP="00460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39087" w14:textId="77777777"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14:paraId="1EF5CC20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C1BA0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CAB6F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980CA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E9973" w14:textId="77777777" w:rsidR="00460034" w:rsidRDefault="00460034" w:rsidP="00460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1C957" w14:textId="77777777"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14:paraId="5D49A0FE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49FF8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9DDB7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B692F" w14:textId="77777777"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5EF04B" w14:textId="77777777" w:rsidR="00460034" w:rsidRDefault="00460034" w:rsidP="00460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513E9" w14:textId="77777777"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14:paraId="100E98B7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217D2" w14:textId="77777777"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D48B" w14:textId="77777777" w:rsidR="00460034" w:rsidRDefault="00460034" w:rsidP="00460034">
            <w:pPr>
              <w:pStyle w:val="CRCoverPage"/>
              <w:spacing w:after="0"/>
              <w:rPr>
                <w:noProof/>
              </w:rPr>
            </w:pPr>
          </w:p>
        </w:tc>
      </w:tr>
      <w:tr w:rsidR="00460034" w14:paraId="3EB8C1EF" w14:textId="77777777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54B25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099CB" w14:textId="77777777"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034" w:rsidRPr="008863B9" w14:paraId="6F1D9DD1" w14:textId="77777777" w:rsidTr="001334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F4C8B6" w14:textId="77777777" w:rsidR="00460034" w:rsidRPr="008863B9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9C4D49E" w14:textId="77777777" w:rsidR="00460034" w:rsidRPr="008863B9" w:rsidRDefault="00460034" w:rsidP="00460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034" w14:paraId="67C30DD1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C54C2" w14:textId="77777777"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7DCD" w14:textId="77777777"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F5FDCB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40D07727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77EBF6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429557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BA3F935" w14:textId="77777777" w:rsidR="000E7020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7020" w:rsidRPr="00804CEF">
        <w:rPr>
          <w:rFonts w:ascii="Arial" w:hAnsi="Arial" w:cs="Arial"/>
          <w:iCs/>
        </w:rPr>
        <w:t>Table of Contents</w:t>
      </w:r>
      <w:r w:rsidR="000E7020">
        <w:tab/>
      </w:r>
      <w:r w:rsidR="000E7020">
        <w:fldChar w:fldCharType="begin"/>
      </w:r>
      <w:r w:rsidR="000E7020">
        <w:instrText xml:space="preserve"> PAGEREF _Toc64295576 \h </w:instrText>
      </w:r>
      <w:r w:rsidR="000E7020">
        <w:fldChar w:fldCharType="separate"/>
      </w:r>
      <w:r w:rsidR="000E7020">
        <w:t>3</w:t>
      </w:r>
      <w:r w:rsidR="000E7020">
        <w:fldChar w:fldCharType="end"/>
      </w:r>
    </w:p>
    <w:p w14:paraId="6C9C52F9" w14:textId="77777777" w:rsidR="000E7020" w:rsidRDefault="000E702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04CE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04CEF">
        <w:rPr>
          <w:b/>
        </w:rPr>
        <w:t>Corrections</w:t>
      </w:r>
      <w:r>
        <w:tab/>
      </w:r>
      <w:r>
        <w:fldChar w:fldCharType="begin"/>
      </w:r>
      <w:r>
        <w:instrText xml:space="preserve"> PAGEREF _Toc64295577 \h </w:instrText>
      </w:r>
      <w:r>
        <w:fldChar w:fldCharType="separate"/>
      </w:r>
      <w:r>
        <w:t>4</w:t>
      </w:r>
      <w:r>
        <w:fldChar w:fldCharType="end"/>
      </w:r>
    </w:p>
    <w:p w14:paraId="442809CD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>Correction to template cr_LogMeasReport_r10</w:t>
      </w:r>
      <w:r>
        <w:tab/>
      </w:r>
      <w:r>
        <w:fldChar w:fldCharType="begin"/>
      </w:r>
      <w:r>
        <w:instrText xml:space="preserve"> PAGEREF _Toc64295578 \h </w:instrText>
      </w:r>
      <w:r>
        <w:fldChar w:fldCharType="separate"/>
      </w:r>
      <w:r>
        <w:t>4</w:t>
      </w:r>
      <w:r>
        <w:fldChar w:fldCharType="end"/>
      </w:r>
    </w:p>
    <w:p w14:paraId="4F0CD450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f_TC_8_6_3_1_EUTRA</w:t>
      </w:r>
      <w:r>
        <w:tab/>
      </w:r>
      <w:r>
        <w:fldChar w:fldCharType="begin"/>
      </w:r>
      <w:r>
        <w:instrText xml:space="preserve"> PAGEREF _Toc64295579 \h </w:instrText>
      </w:r>
      <w:r>
        <w:fldChar w:fldCharType="separate"/>
      </w:r>
      <w:r>
        <w:t>5</w:t>
      </w:r>
      <w:r>
        <w:fldChar w:fldCharType="end"/>
      </w:r>
    </w:p>
    <w:p w14:paraId="3A39EEE8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f_TC_8_6_3_4_EUTRA</w:t>
      </w:r>
      <w:r>
        <w:tab/>
      </w:r>
      <w:r>
        <w:fldChar w:fldCharType="begin"/>
      </w:r>
      <w:r>
        <w:instrText xml:space="preserve"> PAGEREF _Toc64295580 \h </w:instrText>
      </w:r>
      <w:r>
        <w:fldChar w:fldCharType="separate"/>
      </w:r>
      <w:r>
        <w:t>6</w:t>
      </w:r>
      <w:r>
        <w:fldChar w:fldCharType="end"/>
      </w:r>
    </w:p>
    <w:p w14:paraId="5B8F1F0F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f_EUTRA_ReceiveUEinformation</w:t>
      </w:r>
      <w:r>
        <w:tab/>
      </w:r>
      <w:r>
        <w:fldChar w:fldCharType="begin"/>
      </w:r>
      <w:r>
        <w:instrText xml:space="preserve"> PAGEREF _Toc64295581 \h </w:instrText>
      </w:r>
      <w:r>
        <w:fldChar w:fldCharType="separate"/>
      </w:r>
      <w:r>
        <w:t>7</w:t>
      </w:r>
      <w:r>
        <w:fldChar w:fldCharType="end"/>
      </w:r>
    </w:p>
    <w:p w14:paraId="1CA7680E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f_TC_8_6_2_1_EUTRA</w:t>
      </w:r>
      <w:r>
        <w:tab/>
      </w:r>
      <w:r>
        <w:fldChar w:fldCharType="begin"/>
      </w:r>
      <w:r>
        <w:instrText xml:space="preserve"> PAGEREF _Toc64295582 \h </w:instrText>
      </w:r>
      <w:r>
        <w:fldChar w:fldCharType="separate"/>
      </w:r>
      <w:r>
        <w:t>8</w:t>
      </w:r>
      <w:r>
        <w:fldChar w:fldCharType="end"/>
      </w:r>
    </w:p>
    <w:p w14:paraId="5D4FA040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f_TC_8_6_2_2_EUTRA</w:t>
      </w:r>
      <w:r>
        <w:tab/>
      </w:r>
      <w:r>
        <w:fldChar w:fldCharType="begin"/>
      </w:r>
      <w:r>
        <w:instrText xml:space="preserve"> PAGEREF _Toc64295583 \h </w:instrText>
      </w:r>
      <w:r>
        <w:fldChar w:fldCharType="separate"/>
      </w:r>
      <w:r>
        <w:t>9</w:t>
      </w:r>
      <w:r>
        <w:fldChar w:fldCharType="end"/>
      </w:r>
    </w:p>
    <w:p w14:paraId="52C395CF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f_TC_8_6_2_3a_EUTRA</w:t>
      </w:r>
      <w:r>
        <w:tab/>
      </w:r>
      <w:r>
        <w:fldChar w:fldCharType="begin"/>
      </w:r>
      <w:r>
        <w:instrText xml:space="preserve"> PAGEREF _Toc64295584 \h </w:instrText>
      </w:r>
      <w:r>
        <w:fldChar w:fldCharType="separate"/>
      </w:r>
      <w:r>
        <w:t>10</w:t>
      </w:r>
      <w:r>
        <w:fldChar w:fldCharType="end"/>
      </w:r>
    </w:p>
    <w:p w14:paraId="345708E1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f_TC_8_6_2_4_EUTRA</w:t>
      </w:r>
      <w:r>
        <w:tab/>
      </w:r>
      <w:r>
        <w:fldChar w:fldCharType="begin"/>
      </w:r>
      <w:r>
        <w:instrText xml:space="preserve"> PAGEREF _Toc64295585 \h </w:instrText>
      </w:r>
      <w:r>
        <w:fldChar w:fldCharType="separate"/>
      </w:r>
      <w:r>
        <w:t>11</w:t>
      </w:r>
      <w:r>
        <w:fldChar w:fldCharType="end"/>
      </w:r>
    </w:p>
    <w:p w14:paraId="09FC820C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f_TC_8_6_2_5_EUTRA</w:t>
      </w:r>
      <w:r>
        <w:tab/>
      </w:r>
      <w:r>
        <w:fldChar w:fldCharType="begin"/>
      </w:r>
      <w:r>
        <w:instrText xml:space="preserve"> PAGEREF _Toc64295586 \h </w:instrText>
      </w:r>
      <w:r>
        <w:fldChar w:fldCharType="separate"/>
      </w:r>
      <w:r>
        <w:t>12</w:t>
      </w:r>
      <w:r>
        <w:fldChar w:fldCharType="end"/>
      </w:r>
    </w:p>
    <w:p w14:paraId="3715C5D3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f_TC_8_6_2_9_EUTRA</w:t>
      </w:r>
      <w:r>
        <w:tab/>
      </w:r>
      <w:r>
        <w:fldChar w:fldCharType="begin"/>
      </w:r>
      <w:r>
        <w:instrText xml:space="preserve"> PAGEREF _Toc64295587 \h </w:instrText>
      </w:r>
      <w:r>
        <w:fldChar w:fldCharType="separate"/>
      </w:r>
      <w:r>
        <w:t>13</w:t>
      </w:r>
      <w:r>
        <w:fldChar w:fldCharType="end"/>
      </w:r>
    </w:p>
    <w:p w14:paraId="595303B8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f_TC_8_6_2_10_EUTRA</w:t>
      </w:r>
      <w:r>
        <w:tab/>
      </w:r>
      <w:r>
        <w:fldChar w:fldCharType="begin"/>
      </w:r>
      <w:r>
        <w:instrText xml:space="preserve"> PAGEREF _Toc64295588 \h </w:instrText>
      </w:r>
      <w:r>
        <w:fldChar w:fldCharType="separate"/>
      </w:r>
      <w:r>
        <w:t>14</w:t>
      </w:r>
      <w:r>
        <w:fldChar w:fldCharType="end"/>
      </w:r>
    </w:p>
    <w:p w14:paraId="60C2A267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f_TC_8_6_2_11_EUTRA</w:t>
      </w:r>
      <w:r>
        <w:tab/>
      </w:r>
      <w:r>
        <w:fldChar w:fldCharType="begin"/>
      </w:r>
      <w:r>
        <w:instrText xml:space="preserve"> PAGEREF _Toc64295589 \h </w:instrText>
      </w:r>
      <w:r>
        <w:fldChar w:fldCharType="separate"/>
      </w:r>
      <w:r>
        <w:t>15</w:t>
      </w:r>
      <w:r>
        <w:fldChar w:fldCharType="end"/>
      </w:r>
    </w:p>
    <w:p w14:paraId="25DD2D39" w14:textId="77777777"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f_TC_8_6_2_12_EUTRA</w:t>
      </w:r>
      <w:r>
        <w:tab/>
      </w:r>
      <w:r>
        <w:fldChar w:fldCharType="begin"/>
      </w:r>
      <w:r>
        <w:instrText xml:space="preserve"> PAGEREF _Toc64295590 \h </w:instrText>
      </w:r>
      <w:r>
        <w:fldChar w:fldCharType="separate"/>
      </w:r>
      <w:r>
        <w:t>16</w:t>
      </w:r>
      <w:r>
        <w:fldChar w:fldCharType="end"/>
      </w:r>
    </w:p>
    <w:p w14:paraId="311CBB73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364FF927" w14:textId="77777777" w:rsidR="00446488" w:rsidRDefault="00446488" w:rsidP="00446488"/>
    <w:p w14:paraId="351626DC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4295577"/>
      <w:r w:rsidRPr="00854C55">
        <w:rPr>
          <w:b/>
        </w:rPr>
        <w:t>Corrections</w:t>
      </w:r>
      <w:bookmarkEnd w:id="1"/>
      <w:bookmarkEnd w:id="2"/>
      <w:bookmarkEnd w:id="3"/>
    </w:p>
    <w:p w14:paraId="2DDD89A9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63680645"/>
      <w:bookmarkStart w:id="5" w:name="_Toc64295578"/>
      <w:r w:rsidRPr="00FD6988">
        <w:rPr>
          <w:b/>
        </w:rPr>
        <w:t xml:space="preserve">Correction to </w:t>
      </w:r>
      <w:r>
        <w:rPr>
          <w:b/>
        </w:rPr>
        <w:t xml:space="preserve">template </w:t>
      </w:r>
      <w:r w:rsidRPr="004031F3">
        <w:rPr>
          <w:b/>
        </w:rPr>
        <w:t>cr_LogMeasReport_r10</w:t>
      </w:r>
      <w:bookmarkEnd w:id="4"/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651A4697" w14:textId="77777777" w:rsidTr="000E7020">
        <w:trPr>
          <w:trHeight w:val="447"/>
        </w:trPr>
        <w:tc>
          <w:tcPr>
            <w:tcW w:w="1985" w:type="dxa"/>
          </w:tcPr>
          <w:p w14:paraId="26F6D3AA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22EE3B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4031F3">
              <w:rPr>
                <w:noProof/>
                <w:lang w:val="en-US"/>
              </w:rPr>
              <w:t>cr_LogMeasReport_r10</w:t>
            </w:r>
          </w:p>
        </w:tc>
      </w:tr>
      <w:tr w:rsidR="000E7020" w14:paraId="1EDB3117" w14:textId="77777777" w:rsidTr="000E7020">
        <w:trPr>
          <w:trHeight w:val="452"/>
        </w:trPr>
        <w:tc>
          <w:tcPr>
            <w:tcW w:w="1985" w:type="dxa"/>
          </w:tcPr>
          <w:p w14:paraId="3C13040B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8EF722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47ABA4B9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1FCC5A02" w14:textId="77777777" w:rsidTr="000E7020">
        <w:tc>
          <w:tcPr>
            <w:tcW w:w="1985" w:type="dxa"/>
          </w:tcPr>
          <w:p w14:paraId="59F6F7B3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897EA4" w14:textId="77777777" w:rsidR="000E7020" w:rsidRPr="00300C5B" w:rsidRDefault="000E7020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43F82">
              <w:rPr>
                <w:noProof/>
                <w:lang w:val="en-US"/>
              </w:rPr>
              <w:t>Enforced presence of LogMeasInfoList-r10 input parameter in cr_LogMeasReport_r10.</w:t>
            </w:r>
          </w:p>
        </w:tc>
      </w:tr>
      <w:tr w:rsidR="000E7020" w14:paraId="6199010B" w14:textId="77777777" w:rsidTr="000E7020">
        <w:tc>
          <w:tcPr>
            <w:tcW w:w="1985" w:type="dxa"/>
          </w:tcPr>
          <w:p w14:paraId="7DA5BF16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AA0B051" w14:textId="77777777" w:rsidR="000E7020" w:rsidRPr="00F0313E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Common/EUTRA/</w:t>
            </w:r>
            <w:r w:rsidRPr="00F0313E">
              <w:rPr>
                <w:rFonts w:ascii="Arial" w:hAnsi="Arial" w:cs="Arial"/>
                <w:noProof/>
                <w:lang w:val="en-US"/>
              </w:rPr>
              <w:t>EUTRA_MDT_Specific_Templates</w:t>
            </w:r>
            <w:r>
              <w:rPr>
                <w:rFonts w:ascii="Arial" w:hAnsi="Arial" w:cs="Arial"/>
                <w:noProof/>
                <w:lang w:val="en-US"/>
              </w:rPr>
              <w:t>.ttc</w:t>
            </w:r>
            <w:r w:rsidRPr="00F0313E">
              <w:rPr>
                <w:rFonts w:ascii="Arial" w:hAnsi="Arial" w:cs="Arial"/>
                <w:noProof/>
                <w:lang w:val="en-US"/>
              </w:rPr>
              <w:t>n</w:t>
            </w:r>
          </w:p>
        </w:tc>
      </w:tr>
      <w:tr w:rsidR="000E7020" w:rsidRPr="00E751F5" w14:paraId="5D45B375" w14:textId="77777777" w:rsidTr="000E7020">
        <w:tc>
          <w:tcPr>
            <w:tcW w:w="1985" w:type="dxa"/>
          </w:tcPr>
          <w:p w14:paraId="45C9F93C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06B3E66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560278A1" w14:textId="77777777" w:rsidR="000E7020" w:rsidRDefault="000E7020" w:rsidP="000E7020">
      <w:pPr>
        <w:rPr>
          <w:noProof/>
          <w:lang w:val="en-US"/>
        </w:rPr>
      </w:pPr>
    </w:p>
    <w:p w14:paraId="37DA8C42" w14:textId="77777777" w:rsidR="000E7020" w:rsidRDefault="000E7020" w:rsidP="000E7020">
      <w:pPr>
        <w:rPr>
          <w:noProof/>
        </w:rPr>
      </w:pPr>
    </w:p>
    <w:p w14:paraId="56439CA9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4031F3" w14:paraId="1F2BA125" w14:textId="77777777" w:rsidTr="000E7020">
        <w:tc>
          <w:tcPr>
            <w:tcW w:w="9855" w:type="dxa"/>
          </w:tcPr>
          <w:p w14:paraId="7ADDF3AE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FDA56D1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lang w:val="en-US" w:eastAsia="en-GB"/>
              </w:rPr>
              <w:t>) LogMeasReport_r10 cr_LogMeasReport_r10(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B48_Type p_AbsoluteTimeStamp_r10,</w:t>
            </w:r>
          </w:p>
          <w:p w14:paraId="66416C76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PLMN_Identity p_PlMN_Identity_r10,</w:t>
            </w:r>
          </w:p>
          <w:p w14:paraId="76EAD137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O3_Type p_TraceId_r10,</w:t>
            </w:r>
          </w:p>
          <w:p w14:paraId="29692FD4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O2_Type p_TraceRecordingSessionRef_r10,</w:t>
            </w:r>
          </w:p>
          <w:p w14:paraId="435CB3CE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O1_Type p_Tce_Id_r10,</w:t>
            </w:r>
          </w:p>
          <w:p w14:paraId="566AACDE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LogMeasInfoList_r10 p_LogMeasInfoList_r10,</w:t>
            </w:r>
          </w:p>
          <w:p w14:paraId="5576A1FB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LogMeasReport_LogMeasAvailable_Type p_LogMeasAvailable_r10 := *) :=</w:t>
            </w:r>
          </w:p>
          <w:p w14:paraId="4330F226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{ /* @status    APPROVED (LTE_A_IRAT, LTE_A_R10_R11) */</w:t>
            </w:r>
          </w:p>
          <w:p w14:paraId="47C67F16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absoluteTimeStamp_r10        := p_AbsoluteTimeStamp_r10,</w:t>
            </w:r>
          </w:p>
          <w:p w14:paraId="25063C52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traceReference_r10           := {</w:t>
            </w:r>
          </w:p>
          <w:p w14:paraId="7B44DAA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plmn_Identity_r10 := p_PlMN_Identity_r10,</w:t>
            </w:r>
          </w:p>
          <w:p w14:paraId="1B84E960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traceId_r10       := p_TraceId_r10</w:t>
            </w:r>
          </w:p>
          <w:p w14:paraId="54F9BE0C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},</w:t>
            </w:r>
          </w:p>
          <w:p w14:paraId="0BFCB8B7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traceRecordingSessionRef_r10 := p_TraceRecordingSessionRef_r10,</w:t>
            </w:r>
          </w:p>
          <w:p w14:paraId="7946FC99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tce_Id_r10                   := p_Tce_Id_r10,</w:t>
            </w:r>
          </w:p>
          <w:p w14:paraId="33557BA9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logMeasInfoList_r10          := p_LogMeasInfoList_r10,</w:t>
            </w:r>
          </w:p>
          <w:p w14:paraId="7175C27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logMeasAvailable_r10         := p_LogMeasAvailable_r10,</w:t>
            </w:r>
          </w:p>
          <w:p w14:paraId="4DB1E7F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logMeasAvailableBT_r15       := *,         /* @sic R5s180552 BASELINE MOVING 2018 sic@ */</w:t>
            </w:r>
          </w:p>
          <w:p w14:paraId="3D1C79BF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logMeasAvailableWLAN_r15     := *          /* @sic R5s180552 BASELINE MOVING 2018 sic@ */</w:t>
            </w:r>
          </w:p>
          <w:p w14:paraId="087762C4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lang w:val="de-DE" w:eastAsia="en-GB"/>
              </w:rPr>
              <w:t>};</w:t>
            </w:r>
          </w:p>
          <w:p w14:paraId="6714AC87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4031F3" w14:paraId="754DEA97" w14:textId="77777777" w:rsidTr="000E7020">
        <w:tc>
          <w:tcPr>
            <w:tcW w:w="9855" w:type="dxa"/>
          </w:tcPr>
          <w:p w14:paraId="67D1C3B5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92D9C04" w14:textId="77777777" w:rsidR="000E7020" w:rsidRPr="004031F3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75C7145A" w14:textId="77777777" w:rsidR="000E7020" w:rsidRPr="004031F3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7164A4CC" w14:textId="77777777" w:rsidR="000E7020" w:rsidRPr="004031F3" w:rsidRDefault="000E7020" w:rsidP="000E7020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4031F3" w14:paraId="09824F9D" w14:textId="77777777" w:rsidTr="000E7020">
        <w:tc>
          <w:tcPr>
            <w:tcW w:w="9855" w:type="dxa"/>
          </w:tcPr>
          <w:p w14:paraId="3D1319B9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0CEB28A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lang w:val="en-US" w:eastAsia="en-GB"/>
              </w:rPr>
              <w:t>) LogMeasReport_r10 cr_LogMeasReport_r10(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B48_Type p_AbsoluteTimeStamp_r10,</w:t>
            </w:r>
          </w:p>
          <w:p w14:paraId="34A413ED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PLMN_Identity p_PlMN_Identity_r10,</w:t>
            </w:r>
          </w:p>
          <w:p w14:paraId="159D42FE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O3_Type p_TraceId_r10,</w:t>
            </w:r>
          </w:p>
          <w:p w14:paraId="4D1FC039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O2_Type p_TraceRecordingSessionRef_r10,</w:t>
            </w:r>
          </w:p>
          <w:p w14:paraId="561E1C27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O1_Type p_Tce_Id_r10,</w:t>
            </w:r>
          </w:p>
          <w:p w14:paraId="5C2AEF04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031F3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r w:rsidRPr="004031F3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highlight w:val="yellow"/>
                <w:lang w:val="en-US" w:eastAsia="en-GB"/>
              </w:rPr>
              <w:t>)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LogMeasInfoList_r10 p_LogMeasInfoList_r10,</w:t>
            </w:r>
          </w:p>
          <w:p w14:paraId="7620470A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LogMeasReport_LogMeasAvailable_Type p_LogMeasAvailable_r10 := *) :=</w:t>
            </w:r>
          </w:p>
          <w:p w14:paraId="4F523BA0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{ /* @status    APPROVED (LTE_A_IRAT, LTE_A_R10_R11) */</w:t>
            </w:r>
          </w:p>
          <w:p w14:paraId="20C63FAB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absoluteTimeStamp_r10        := p_AbsoluteTimeStamp_r10,</w:t>
            </w:r>
          </w:p>
          <w:p w14:paraId="70855517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traceReference_r10           := {</w:t>
            </w:r>
          </w:p>
          <w:p w14:paraId="461E489E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plmn_Identity_r10 := p_PlMN_Identity_r10,</w:t>
            </w:r>
          </w:p>
          <w:p w14:paraId="12D4B99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traceId_r10       := p_TraceId_r10</w:t>
            </w:r>
          </w:p>
          <w:p w14:paraId="05E036FD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},</w:t>
            </w:r>
          </w:p>
          <w:p w14:paraId="05AA41AF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traceRecordingSessionRef_r10 := p_TraceRecordingSessionRef_r10,</w:t>
            </w:r>
          </w:p>
          <w:p w14:paraId="6FA68BC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tce_Id_r10                   := p_Tce_Id_r10,</w:t>
            </w:r>
          </w:p>
          <w:p w14:paraId="634D036B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logMeasInfoList_r10          := p_LogMeasInfoList_r10,</w:t>
            </w:r>
          </w:p>
          <w:p w14:paraId="1C890DA5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logMeasAvailable_r10         := p_LogMeasAvailable_r10,</w:t>
            </w:r>
          </w:p>
          <w:p w14:paraId="50DD2A63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logMeasAvailableBT_r15       := *,         /* @sic R5s180552 BASELINE MOVING 2018 sic@ */</w:t>
            </w:r>
          </w:p>
          <w:p w14:paraId="4FB001B0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logMeasAvailableWLAN_r15     := *          /* @sic R5s180552 BASELINE MOVING 2018 sic@ */</w:t>
            </w:r>
          </w:p>
          <w:p w14:paraId="2E3DA218" w14:textId="77777777"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lang w:val="de-DE" w:eastAsia="en-GB"/>
              </w:rPr>
              <w:t>};</w:t>
            </w:r>
          </w:p>
          <w:p w14:paraId="0D802E71" w14:textId="77777777"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34F41A" w14:textId="77777777" w:rsidR="000E7020" w:rsidRDefault="000E7020" w:rsidP="000E7020">
      <w:pPr>
        <w:rPr>
          <w:noProof/>
          <w:lang w:val="en-US"/>
        </w:rPr>
      </w:pPr>
    </w:p>
    <w:p w14:paraId="758580E1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3680646"/>
      <w:bookmarkStart w:id="7" w:name="_Toc64295579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3F5395">
        <w:rPr>
          <w:b/>
          <w:lang w:val="en-US"/>
        </w:rPr>
        <w:t>f_TC_8_6_3_1_EUTRA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2F46D3FE" w14:textId="77777777" w:rsidTr="000E7020">
        <w:trPr>
          <w:trHeight w:val="447"/>
        </w:trPr>
        <w:tc>
          <w:tcPr>
            <w:tcW w:w="1985" w:type="dxa"/>
          </w:tcPr>
          <w:p w14:paraId="1DAE261C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F8C914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3F5395">
              <w:rPr>
                <w:noProof/>
                <w:lang w:val="de-DE"/>
              </w:rPr>
              <w:t>f_TC_8_6_3_1_EUTRA</w:t>
            </w:r>
          </w:p>
        </w:tc>
      </w:tr>
      <w:tr w:rsidR="000E7020" w14:paraId="169AECEE" w14:textId="77777777" w:rsidTr="000E7020">
        <w:trPr>
          <w:trHeight w:val="452"/>
        </w:trPr>
        <w:tc>
          <w:tcPr>
            <w:tcW w:w="1985" w:type="dxa"/>
          </w:tcPr>
          <w:p w14:paraId="4B3F74F0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C7607D5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37175EC1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64868A00" w14:textId="77777777" w:rsidTr="000E7020">
        <w:tc>
          <w:tcPr>
            <w:tcW w:w="1985" w:type="dxa"/>
          </w:tcPr>
          <w:p w14:paraId="50801FA1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4A5407" w14:textId="77777777" w:rsidR="000E7020" w:rsidRPr="00300C5B" w:rsidRDefault="000E7020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</w:t>
            </w:r>
            <w:r w:rsidR="005675AC">
              <w:rPr>
                <w:bCs/>
                <w:noProof/>
              </w:rPr>
              <w:t>to</w:t>
            </w:r>
            <w:r>
              <w:rPr>
                <w:bCs/>
                <w:noProof/>
              </w:rPr>
              <w:t xml:space="preserve"> “?”</w:t>
            </w:r>
            <w:r w:rsidR="005675AC">
              <w:rPr>
                <w:bCs/>
                <w:noProof/>
              </w:rPr>
              <w:t xml:space="preserve"> thus i</w:t>
            </w:r>
            <w:r>
              <w:rPr>
                <w:bCs/>
                <w:noProof/>
              </w:rPr>
              <w:t xml:space="preserve">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067C1516" w14:textId="77777777" w:rsidTr="000E7020">
        <w:tc>
          <w:tcPr>
            <w:tcW w:w="1985" w:type="dxa"/>
          </w:tcPr>
          <w:p w14:paraId="18690CB3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18FBAF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LTE_A_IRAT/8_6/</w:t>
            </w:r>
            <w:r w:rsidRPr="00DF7933">
              <w:rPr>
                <w:rFonts w:ascii="Arial" w:hAnsi="Arial" w:cs="Arial"/>
                <w:noProof/>
                <w:lang w:val="en-US"/>
              </w:rPr>
              <w:t>RRC_MDT_Logged_UG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7481CCFE" w14:textId="77777777" w:rsidTr="000E7020">
        <w:tc>
          <w:tcPr>
            <w:tcW w:w="1985" w:type="dxa"/>
          </w:tcPr>
          <w:p w14:paraId="61419C6C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1AB440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32A232FF" w14:textId="77777777" w:rsidR="000E7020" w:rsidRDefault="000E7020" w:rsidP="000E7020">
      <w:pPr>
        <w:rPr>
          <w:noProof/>
          <w:lang w:val="en-US"/>
        </w:rPr>
      </w:pPr>
    </w:p>
    <w:p w14:paraId="138B2AE5" w14:textId="77777777" w:rsidR="000E7020" w:rsidRDefault="000E7020" w:rsidP="000E7020">
      <w:pPr>
        <w:rPr>
          <w:noProof/>
        </w:rPr>
      </w:pPr>
    </w:p>
    <w:p w14:paraId="5CF946E4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1DF7C39A" w14:textId="77777777" w:rsidTr="000E7020">
        <w:tc>
          <w:tcPr>
            <w:tcW w:w="9855" w:type="dxa"/>
          </w:tcPr>
          <w:p w14:paraId="62217F67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</w:t>
            </w:r>
            <w:r>
              <w:rPr>
                <w:rFonts w:ascii="Arial" w:hAnsi="Arial"/>
                <w:b/>
                <w:lang w:eastAsia="en-GB"/>
              </w:rPr>
              <w:t>D CODE&gt;&gt;</w:t>
            </w:r>
          </w:p>
          <w:p w14:paraId="3A2185CF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//@siclog "Step 27" siclog@</w:t>
            </w:r>
          </w:p>
          <w:p w14:paraId="3317258D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inter-RAT neighbouring cell measurement of Cell 5.</w:t>
            </w:r>
          </w:p>
          <w:p w14:paraId="1A08536A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8639B7">
              <w:rPr>
                <w:rFonts w:ascii="Courier New" w:hAnsi="Courier New" w:cs="Courier New"/>
                <w:lang w:val="en-US" w:eastAsia="en-GB"/>
              </w:rPr>
              <w:t>(car_SRB2_RrcPdu_IND(eutra_Cell1,</w:t>
            </w:r>
          </w:p>
          <w:p w14:paraId="4C74BE08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v_ReceivedAsp; //@sic R5s140397 sic@</w:t>
            </w:r>
          </w:p>
          <w:p w14:paraId="35AB1F69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0E0C535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9FA2F5C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388C8B3B" w14:textId="77777777" w:rsidTr="000E7020">
        <w:tc>
          <w:tcPr>
            <w:tcW w:w="9855" w:type="dxa"/>
          </w:tcPr>
          <w:p w14:paraId="4517AE75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2C63047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0836BF1B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374E21D7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592B5D4" w14:textId="77777777" w:rsidTr="000E7020">
        <w:tc>
          <w:tcPr>
            <w:tcW w:w="9855" w:type="dxa"/>
          </w:tcPr>
          <w:p w14:paraId="4B74F3F6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0BFFE21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//@siclog "Step 27" siclog@</w:t>
            </w:r>
          </w:p>
          <w:p w14:paraId="4085290E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inter-RAT neighbouring cell measurement of Cell 5.</w:t>
            </w:r>
          </w:p>
          <w:p w14:paraId="4F84DB99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8639B7">
              <w:rPr>
                <w:rFonts w:ascii="Courier New" w:hAnsi="Courier New" w:cs="Courier New"/>
                <w:lang w:val="en-US" w:eastAsia="en-GB"/>
              </w:rPr>
              <w:t>(car_SRB2_RrcPdu_IND(eutra_Cell1,</w:t>
            </w:r>
          </w:p>
          <w:p w14:paraId="36E94A6F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8639B7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v_ReceivedAsp; //@sic R5s140397 sic@</w:t>
            </w:r>
          </w:p>
          <w:p w14:paraId="2ED9539A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6268F52A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F922B44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8567608" w14:textId="77777777" w:rsidR="000E7020" w:rsidRDefault="000E7020" w:rsidP="000E7020">
      <w:pPr>
        <w:rPr>
          <w:noProof/>
          <w:lang w:val="en-US"/>
        </w:rPr>
      </w:pPr>
    </w:p>
    <w:p w14:paraId="27FAFFF4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3680647"/>
      <w:bookmarkStart w:id="9" w:name="_Toc64295580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DF7933">
        <w:rPr>
          <w:b/>
          <w:lang w:val="en-US"/>
        </w:rPr>
        <w:t>f_TC_8_6_3_4_EUTRA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16CF867F" w14:textId="77777777" w:rsidTr="000E7020">
        <w:trPr>
          <w:trHeight w:val="447"/>
        </w:trPr>
        <w:tc>
          <w:tcPr>
            <w:tcW w:w="1985" w:type="dxa"/>
          </w:tcPr>
          <w:p w14:paraId="6339EE9B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083AEA3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DF7933">
              <w:rPr>
                <w:noProof/>
                <w:lang w:val="de-DE"/>
              </w:rPr>
              <w:t>f_TC_8_6_3_4_EUTRA</w:t>
            </w:r>
          </w:p>
        </w:tc>
      </w:tr>
      <w:tr w:rsidR="000E7020" w14:paraId="76F4099E" w14:textId="77777777" w:rsidTr="000E7020">
        <w:trPr>
          <w:trHeight w:val="452"/>
        </w:trPr>
        <w:tc>
          <w:tcPr>
            <w:tcW w:w="1985" w:type="dxa"/>
          </w:tcPr>
          <w:p w14:paraId="32678377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2B3117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3C07166C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7743DDDD" w14:textId="77777777" w:rsidTr="000E7020">
        <w:tc>
          <w:tcPr>
            <w:tcW w:w="1985" w:type="dxa"/>
          </w:tcPr>
          <w:p w14:paraId="0B21F12E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2E3213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390A8E3A" w14:textId="77777777" w:rsidTr="000E7020">
        <w:tc>
          <w:tcPr>
            <w:tcW w:w="1985" w:type="dxa"/>
          </w:tcPr>
          <w:p w14:paraId="01A354C2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1F7587C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LTE_A_IRAT/8_6/</w:t>
            </w:r>
            <w:r w:rsidRPr="00535ABD">
              <w:rPr>
                <w:rFonts w:ascii="Arial" w:hAnsi="Arial" w:cs="Arial"/>
                <w:noProof/>
                <w:lang w:val="en-US"/>
              </w:rPr>
              <w:t>RRC_MDT_Logged_UG.ttcn</w:t>
            </w:r>
          </w:p>
        </w:tc>
      </w:tr>
      <w:tr w:rsidR="000E7020" w:rsidRPr="00E751F5" w14:paraId="1EB7C3A7" w14:textId="77777777" w:rsidTr="000E7020">
        <w:tc>
          <w:tcPr>
            <w:tcW w:w="1985" w:type="dxa"/>
          </w:tcPr>
          <w:p w14:paraId="64FF0BC7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773C0CA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0AD98EF9" w14:textId="77777777" w:rsidR="000E7020" w:rsidRDefault="000E7020" w:rsidP="000E7020">
      <w:pPr>
        <w:rPr>
          <w:noProof/>
          <w:lang w:val="en-US"/>
        </w:rPr>
      </w:pPr>
    </w:p>
    <w:p w14:paraId="574EADDD" w14:textId="77777777" w:rsidR="000E7020" w:rsidRDefault="000E7020" w:rsidP="000E7020">
      <w:pPr>
        <w:rPr>
          <w:noProof/>
        </w:rPr>
      </w:pPr>
    </w:p>
    <w:p w14:paraId="0070D519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9D1DD1A" w14:textId="77777777" w:rsidTr="000E7020">
        <w:tc>
          <w:tcPr>
            <w:tcW w:w="9855" w:type="dxa"/>
          </w:tcPr>
          <w:p w14:paraId="03ABE372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4414B34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14:paraId="07EEF779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 with logMeasReportReq present.</w:t>
            </w:r>
          </w:p>
          <w:p w14:paraId="75988EA2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7631E5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78A4C719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6476F9CC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435A00B8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6EDA651D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14:paraId="4B65F44F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inter-RAT neighbouring cell measurement of Cell 1.</w:t>
            </w:r>
          </w:p>
          <w:p w14:paraId="215A4E65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7631E5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207E4E69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7631E5">
              <w:rPr>
                <w:rFonts w:ascii="Courier New" w:hAnsi="Courier New" w:cs="Courier New"/>
                <w:lang w:val="en-US" w:eastAsia="en-GB"/>
              </w:rPr>
              <w:t>)))) -&gt;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14:paraId="2892E431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64901AC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4961DD0E" w14:textId="77777777" w:rsidTr="000E7020">
        <w:tc>
          <w:tcPr>
            <w:tcW w:w="9855" w:type="dxa"/>
          </w:tcPr>
          <w:p w14:paraId="631C226F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A6A4F08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6B66C3CA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60720D13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2F5B7076" w14:textId="77777777" w:rsidTr="000E7020">
        <w:tc>
          <w:tcPr>
            <w:tcW w:w="9855" w:type="dxa"/>
          </w:tcPr>
          <w:p w14:paraId="126C72F0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5821D47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14:paraId="4BAA208F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 with logMeasReportReq present.</w:t>
            </w:r>
          </w:p>
          <w:p w14:paraId="58AFD9C7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7631E5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6D427A3C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2A5852EC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1971FCC8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44FB3E5A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14:paraId="7593D749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inter-RAT neighbouring cell measurement of Cell 1.</w:t>
            </w:r>
          </w:p>
          <w:p w14:paraId="43B70E7F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7631E5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60B3E518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7631E5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7631E5">
              <w:rPr>
                <w:rFonts w:ascii="Courier New" w:hAnsi="Courier New" w:cs="Courier New"/>
                <w:lang w:val="en-US" w:eastAsia="en-GB"/>
              </w:rPr>
              <w:t>)))) -&gt;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14:paraId="7068A414" w14:textId="77777777"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96B95B6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1F636C2" w14:textId="77777777" w:rsidR="000E7020" w:rsidRDefault="000E7020" w:rsidP="000E7020">
      <w:pPr>
        <w:rPr>
          <w:noProof/>
          <w:lang w:val="en-US"/>
        </w:rPr>
      </w:pPr>
    </w:p>
    <w:p w14:paraId="3D9F8CCA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3680648"/>
      <w:bookmarkStart w:id="11" w:name="_Toc64295581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440986">
        <w:rPr>
          <w:b/>
          <w:lang w:val="en-US"/>
        </w:rPr>
        <w:t>f_EUTRA_ReceiveUEinformation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67F38DDF" w14:textId="77777777" w:rsidTr="000E7020">
        <w:trPr>
          <w:trHeight w:val="447"/>
        </w:trPr>
        <w:tc>
          <w:tcPr>
            <w:tcW w:w="1985" w:type="dxa"/>
          </w:tcPr>
          <w:p w14:paraId="2CE8F2D5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FB899DC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440986">
              <w:rPr>
                <w:noProof/>
                <w:lang w:val="de-DE"/>
              </w:rPr>
              <w:t>f_EUTRA_ReceiveUEinformation</w:t>
            </w:r>
          </w:p>
        </w:tc>
      </w:tr>
      <w:tr w:rsidR="000E7020" w14:paraId="75871FCA" w14:textId="77777777" w:rsidTr="000E7020">
        <w:trPr>
          <w:trHeight w:val="452"/>
        </w:trPr>
        <w:tc>
          <w:tcPr>
            <w:tcW w:w="1985" w:type="dxa"/>
          </w:tcPr>
          <w:p w14:paraId="05969515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E1FDC6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04D18926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267B325D" w14:textId="77777777" w:rsidTr="000E7020">
        <w:tc>
          <w:tcPr>
            <w:tcW w:w="1985" w:type="dxa"/>
          </w:tcPr>
          <w:p w14:paraId="5BDB6FEF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61FEDE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0DB14265" w14:textId="77777777" w:rsidTr="000E7020">
        <w:tc>
          <w:tcPr>
            <w:tcW w:w="1985" w:type="dxa"/>
          </w:tcPr>
          <w:p w14:paraId="5F47D799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27032A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5B3C411F" w14:textId="77777777" w:rsidTr="000E7020">
        <w:tc>
          <w:tcPr>
            <w:tcW w:w="1985" w:type="dxa"/>
          </w:tcPr>
          <w:p w14:paraId="644CD1E3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1CF051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319B191B" w14:textId="77777777" w:rsidR="000E7020" w:rsidRPr="00A27A06" w:rsidRDefault="000E7020" w:rsidP="000E7020">
      <w:pPr>
        <w:rPr>
          <w:noProof/>
          <w:lang w:val="en-US"/>
        </w:rPr>
      </w:pPr>
    </w:p>
    <w:p w14:paraId="261EE84B" w14:textId="77777777" w:rsidR="000E7020" w:rsidRPr="00A27A06" w:rsidRDefault="000E7020" w:rsidP="000E7020">
      <w:pPr>
        <w:rPr>
          <w:noProof/>
        </w:rPr>
      </w:pPr>
    </w:p>
    <w:p w14:paraId="0AC243AA" w14:textId="77777777"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  <w:r w:rsidRPr="00A27A06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A27A06" w14:paraId="0983A71B" w14:textId="77777777" w:rsidTr="000E7020">
        <w:tc>
          <w:tcPr>
            <w:tcW w:w="9855" w:type="dxa"/>
          </w:tcPr>
          <w:p w14:paraId="59AA8FFF" w14:textId="77777777" w:rsidR="000E7020" w:rsidRPr="00A27A06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F630F29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f_EUTRA_ReceiveUEinformation(EUTRA_CellId_Type p_CellId,</w:t>
            </w:r>
          </w:p>
          <w:p w14:paraId="16499CD2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B48_Type p_AbsoluteTimeInfo,</w:t>
            </w:r>
          </w:p>
          <w:p w14:paraId="2111E0C2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PLMN_Identity p_PLMN_Identity_configured,</w:t>
            </w:r>
          </w:p>
          <w:p w14:paraId="45E83C5B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) CellIdentity p_CellIdentity_configured, //@sic R5s140403 sic@</w:t>
            </w:r>
          </w:p>
          <w:p w14:paraId="79604CA4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CellIdentity p_CellIdentity_configured2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7E692AC2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CellIdentity p_CellIdentity_notPresent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239A45FF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PLMN_Identity p_PLMN_CellIdentity_notPresent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707C024E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p_MinimumEntries := 1)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EUTRA_PTC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</w:t>
            </w:r>
          </w:p>
          <w:p w14:paraId="60714CCA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{ //@sic R5s130566, R5s130568 sic@</w:t>
            </w:r>
          </w:p>
          <w:p w14:paraId="759BD54B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 v_ReceivedAsp;</w:t>
            </w:r>
          </w:p>
          <w:p w14:paraId="76529E5F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LogMeasInfo_r10 v_LogMeasInfo_r10;</w:t>
            </w:r>
          </w:p>
          <w:p w14:paraId="5A9293BA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v_FieldCnt;</w:t>
            </w:r>
          </w:p>
          <w:p w14:paraId="443A3218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i;</w:t>
            </w:r>
          </w:p>
          <w:p w14:paraId="07A08F4D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5A62283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A27A06">
              <w:rPr>
                <w:rFonts w:ascii="Courier New" w:hAnsi="Courier New" w:cs="Courier New"/>
                <w:lang w:val="en-US" w:eastAsia="en-GB"/>
              </w:rPr>
              <w:t>(car_SRB2_RrcPdu_IND(p_CellId,</w:t>
            </w:r>
          </w:p>
          <w:p w14:paraId="4186D581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cr_LogMeasReport_r10(p_AbsoluteTimeInfo, p_PLMN_Identity_configured,'0000EF'O,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6CB98E80" w14:textId="77777777" w:rsidR="000E7020" w:rsidRPr="00A27A06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-&gt;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v_ReceivedAsp;    </w:t>
            </w:r>
          </w:p>
          <w:p w14:paraId="259CC022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A27A06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A27A06" w14:paraId="2FA36A88" w14:textId="77777777" w:rsidTr="000E7020">
        <w:tc>
          <w:tcPr>
            <w:tcW w:w="9855" w:type="dxa"/>
          </w:tcPr>
          <w:p w14:paraId="1AAE669E" w14:textId="77777777" w:rsidR="000E7020" w:rsidRPr="00A27A06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B3AA08D" w14:textId="77777777"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032DFD18" w14:textId="77777777"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6533A38" w14:textId="77777777"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  <w:r w:rsidRPr="00A27A06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A27A06" w14:paraId="2C6FED15" w14:textId="77777777" w:rsidTr="000E7020">
        <w:tc>
          <w:tcPr>
            <w:tcW w:w="9855" w:type="dxa"/>
          </w:tcPr>
          <w:p w14:paraId="11ED282D" w14:textId="77777777"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Arial" w:hAnsi="Arial"/>
                <w:b/>
                <w:lang w:eastAsia="en-GB"/>
              </w:rPr>
              <w:t>&lt;&lt;SKIPPED CODE&gt;&gt;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522B08CF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f_EUTRA_ReceiveUEinformation(EUTRA_CellId_Type p_CellId,</w:t>
            </w:r>
          </w:p>
          <w:p w14:paraId="57FDCB75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B48_Type p_AbsoluteTimeInfo,</w:t>
            </w:r>
          </w:p>
          <w:p w14:paraId="3E7334AD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PLMN_Identity p_PLMN_Identity_configured,</w:t>
            </w:r>
          </w:p>
          <w:p w14:paraId="64B89D46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) CellIdentity p_CellIdentity_configured, //@sic R5s140403 sic@</w:t>
            </w:r>
          </w:p>
          <w:p w14:paraId="19766AC3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CellIdentity p_CellIdentity_configured2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6EEA76A1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CellIdentity p_CellIdentity_notPresent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33D5FCBE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PLMN_Identity p_PLMN_CellIdentity_notPresent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14:paraId="334DE169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p_MinimumEntries := 1)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EUTRA_PTC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</w:t>
            </w:r>
          </w:p>
          <w:p w14:paraId="4DCD518F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{ //@sic R5s130566, R5s130568 sic@</w:t>
            </w:r>
          </w:p>
          <w:p w14:paraId="58BEC1AD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 v_ReceivedAsp;</w:t>
            </w:r>
          </w:p>
          <w:p w14:paraId="2918E4D0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LogMeasInfo_r10 v_LogMeasInfo_r10;</w:t>
            </w:r>
          </w:p>
          <w:p w14:paraId="3B0EC6AC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v_FieldCnt;</w:t>
            </w:r>
          </w:p>
          <w:p w14:paraId="40E8766C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i;</w:t>
            </w:r>
          </w:p>
          <w:p w14:paraId="3113E115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2AE9FEB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A27A06">
              <w:rPr>
                <w:rFonts w:ascii="Courier New" w:hAnsi="Courier New" w:cs="Courier New"/>
                <w:lang w:val="en-US" w:eastAsia="en-GB"/>
              </w:rPr>
              <w:t>(car_SRB2_RrcPdu_IND(p_CellId,</w:t>
            </w:r>
          </w:p>
          <w:p w14:paraId="6039EA89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cr_LogMeasReport_r10(p_AbsoluteTimeInfo, p_PLMN_Identity_configured,'0000EF'O, '001A'O, '05'O, </w:t>
            </w:r>
            <w:r w:rsidRPr="00A27A06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28E786C0" w14:textId="77777777" w:rsidR="000E7020" w:rsidRPr="00A27A06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-&gt;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v_ReceivedAsp;  </w:t>
            </w:r>
          </w:p>
          <w:p w14:paraId="55294CB0" w14:textId="77777777"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A27A06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CE6FCBE" w14:textId="77777777" w:rsidR="000E7020" w:rsidRDefault="000E7020" w:rsidP="000E7020">
      <w:pPr>
        <w:rPr>
          <w:noProof/>
          <w:lang w:val="en-US"/>
        </w:rPr>
      </w:pPr>
    </w:p>
    <w:p w14:paraId="247AF51E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3680649"/>
      <w:bookmarkStart w:id="13" w:name="_Toc64295582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780EBA">
        <w:rPr>
          <w:b/>
          <w:lang w:val="en-US"/>
        </w:rPr>
        <w:t>f_TC_8_6_2_1_EUTRA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6A604A23" w14:textId="77777777" w:rsidTr="000E7020">
        <w:trPr>
          <w:trHeight w:val="447"/>
        </w:trPr>
        <w:tc>
          <w:tcPr>
            <w:tcW w:w="1985" w:type="dxa"/>
          </w:tcPr>
          <w:p w14:paraId="1C1A4F8D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86A8AEC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780EBA">
              <w:rPr>
                <w:noProof/>
                <w:lang w:val="de-DE"/>
              </w:rPr>
              <w:t>f_TC_8_6_2_1_EUTRA</w:t>
            </w:r>
          </w:p>
        </w:tc>
      </w:tr>
      <w:tr w:rsidR="000E7020" w14:paraId="2B7A46D9" w14:textId="77777777" w:rsidTr="000E7020">
        <w:trPr>
          <w:trHeight w:val="452"/>
        </w:trPr>
        <w:tc>
          <w:tcPr>
            <w:tcW w:w="1985" w:type="dxa"/>
          </w:tcPr>
          <w:p w14:paraId="0B0908B8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A032D0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40CA49B4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43F75DB6" w14:textId="77777777" w:rsidTr="000E7020">
        <w:tc>
          <w:tcPr>
            <w:tcW w:w="1985" w:type="dxa"/>
          </w:tcPr>
          <w:p w14:paraId="0CFCBF1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3C6B90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224E722D" w14:textId="77777777" w:rsidTr="000E7020">
        <w:tc>
          <w:tcPr>
            <w:tcW w:w="1985" w:type="dxa"/>
          </w:tcPr>
          <w:p w14:paraId="03D2E643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CD85555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27D62331" w14:textId="77777777" w:rsidTr="000E7020">
        <w:tc>
          <w:tcPr>
            <w:tcW w:w="1985" w:type="dxa"/>
          </w:tcPr>
          <w:p w14:paraId="367EE916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DC0C86F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5D10D29C" w14:textId="77777777" w:rsidR="000E7020" w:rsidRDefault="000E7020" w:rsidP="000E7020">
      <w:pPr>
        <w:rPr>
          <w:noProof/>
          <w:lang w:val="en-US"/>
        </w:rPr>
      </w:pPr>
    </w:p>
    <w:p w14:paraId="696C9345" w14:textId="77777777" w:rsidR="000E7020" w:rsidRDefault="000E7020" w:rsidP="000E7020">
      <w:pPr>
        <w:rPr>
          <w:noProof/>
        </w:rPr>
      </w:pPr>
    </w:p>
    <w:p w14:paraId="055AADCA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70081FF9" w14:textId="77777777" w:rsidTr="000E7020">
        <w:tc>
          <w:tcPr>
            <w:tcW w:w="9855" w:type="dxa"/>
          </w:tcPr>
          <w:p w14:paraId="02C9CB32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284E21B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14:paraId="0EE2EE58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the IEs absoluteTimeStamp, traceReference-r10,</w:t>
            </w:r>
          </w:p>
          <w:p w14:paraId="32DE69DB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//traceRecordingSessionRef and tce-Id set to same value as received in the LoggedMeasurementConfiguration message in step 1;</w:t>
            </w:r>
          </w:p>
          <w:p w14:paraId="198FBFC4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a LogMeasInfoList with at least two  entries with serving cell idle mode measurements and where in at least one of the entries the IE measResultListEUTRA include a neighbouring cell measurement of Cell 11;</w:t>
            </w:r>
          </w:p>
          <w:p w14:paraId="3ABC8770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 where the relativeTimeStamp is increased between the subsequent LogMeasInfoList entries by at least the value of configured loggingInterval in the received LoggedMeasurementConfiguration message in step 1.</w:t>
            </w:r>
          </w:p>
          <w:p w14:paraId="6DA4A73B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0B07094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B00E66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14:paraId="6BDBB834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B00E6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673685F2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 v_ReceivedAsp; //@sic R5s130525 sic@</w:t>
            </w:r>
          </w:p>
          <w:p w14:paraId="31BD73D9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C122AFE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06E4965C" w14:textId="77777777" w:rsidTr="000E7020">
        <w:tc>
          <w:tcPr>
            <w:tcW w:w="9855" w:type="dxa"/>
          </w:tcPr>
          <w:p w14:paraId="02BF7B29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A68FF53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7917CA96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20C3DD53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33568D02" w14:textId="77777777" w:rsidTr="000E7020">
        <w:tc>
          <w:tcPr>
            <w:tcW w:w="9855" w:type="dxa"/>
          </w:tcPr>
          <w:p w14:paraId="150E7D44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67E85173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14:paraId="56898803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the IEs absoluteTimeStamp, traceReference-r10,</w:t>
            </w:r>
          </w:p>
          <w:p w14:paraId="7533AFC2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//traceRecordingSessionRef and tce-Id set to same value as received in the LoggedMeasurementConfiguration message in step 1;</w:t>
            </w:r>
          </w:p>
          <w:p w14:paraId="5AEA890E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a LogMeasInfoList with at least two  entries with serving cell idle mode measurements and where in at least one of the entries the IE measResultListEUTRA include a neighbouring cell measurement of Cell 11;</w:t>
            </w:r>
          </w:p>
          <w:p w14:paraId="7298C75C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 where the relativeTimeStamp is increased between the subsequent LogMeasInfoList entries by at least the value of configured loggingInterval in the received LoggedMeasurementConfiguration message in step 1.</w:t>
            </w:r>
          </w:p>
          <w:p w14:paraId="6A24F620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703246F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B00E66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14:paraId="3E998500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780EBA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B00E6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22902034" w14:textId="77777777"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 v_ReceivedAsp; //@sic R5s130525 sic@</w:t>
            </w:r>
          </w:p>
          <w:p w14:paraId="0E301E25" w14:textId="77777777" w:rsidR="000E7020" w:rsidRPr="00B00E66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7012E35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A6C52D5" w14:textId="77777777" w:rsidR="000E7020" w:rsidRDefault="000E7020" w:rsidP="000E7020">
      <w:pPr>
        <w:rPr>
          <w:noProof/>
          <w:lang w:val="en-US"/>
        </w:rPr>
      </w:pPr>
    </w:p>
    <w:p w14:paraId="48B26555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3680650"/>
      <w:bookmarkStart w:id="15" w:name="_Toc64295583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C93D5F">
        <w:rPr>
          <w:b/>
          <w:lang w:val="en-US"/>
        </w:rPr>
        <w:t>f_TC_8_6_2_2_EUTRA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3912A680" w14:textId="77777777" w:rsidTr="000E7020">
        <w:trPr>
          <w:trHeight w:val="447"/>
        </w:trPr>
        <w:tc>
          <w:tcPr>
            <w:tcW w:w="1985" w:type="dxa"/>
          </w:tcPr>
          <w:p w14:paraId="7EE6514E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CA1EF6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C93D5F">
              <w:rPr>
                <w:noProof/>
                <w:lang w:val="de-DE"/>
              </w:rPr>
              <w:t>f_TC_8_6_2_2_EUTRA</w:t>
            </w:r>
          </w:p>
        </w:tc>
      </w:tr>
      <w:tr w:rsidR="000E7020" w14:paraId="24CF4BBA" w14:textId="77777777" w:rsidTr="000E7020">
        <w:trPr>
          <w:trHeight w:val="452"/>
        </w:trPr>
        <w:tc>
          <w:tcPr>
            <w:tcW w:w="1985" w:type="dxa"/>
          </w:tcPr>
          <w:p w14:paraId="1B8A3BE4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2866EE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26018EC8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3A123038" w14:textId="77777777" w:rsidTr="000E7020">
        <w:tc>
          <w:tcPr>
            <w:tcW w:w="1985" w:type="dxa"/>
          </w:tcPr>
          <w:p w14:paraId="3F98D378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64F58592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27D63157" w14:textId="77777777" w:rsidTr="000E7020">
        <w:tc>
          <w:tcPr>
            <w:tcW w:w="1985" w:type="dxa"/>
          </w:tcPr>
          <w:p w14:paraId="66D0A9AF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0A9A81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15B87606" w14:textId="77777777" w:rsidTr="000E7020">
        <w:tc>
          <w:tcPr>
            <w:tcW w:w="1985" w:type="dxa"/>
          </w:tcPr>
          <w:p w14:paraId="5F2F8E6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E77D1CD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609481C5" w14:textId="77777777" w:rsidR="000E7020" w:rsidRDefault="000E7020" w:rsidP="000E7020">
      <w:pPr>
        <w:rPr>
          <w:noProof/>
          <w:lang w:val="en-US"/>
        </w:rPr>
      </w:pPr>
    </w:p>
    <w:p w14:paraId="3C43483F" w14:textId="77777777" w:rsidR="000E7020" w:rsidRDefault="000E7020" w:rsidP="000E7020">
      <w:pPr>
        <w:rPr>
          <w:noProof/>
        </w:rPr>
      </w:pPr>
    </w:p>
    <w:p w14:paraId="7C375F04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C93D5F" w14:paraId="1E7235A6" w14:textId="77777777" w:rsidTr="000E7020">
        <w:tc>
          <w:tcPr>
            <w:tcW w:w="9855" w:type="dxa"/>
          </w:tcPr>
          <w:p w14:paraId="73451D41" w14:textId="77777777" w:rsidR="000E7020" w:rsidRPr="00C93D5F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D8029BE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14:paraId="78CE43D9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23.</w:t>
            </w:r>
          </w:p>
          <w:p w14:paraId="1C0DD644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C93D5F">
              <w:rPr>
                <w:rFonts w:ascii="Courier New" w:hAnsi="Courier New" w:cs="Courier New"/>
                <w:lang w:val="en-US" w:eastAsia="en-GB"/>
              </w:rPr>
              <w:t>(cas_SRB1_RrcPdu_REQ(eutra_Cell23, cs_TimingInfo_Now, cs_508_UEInformationRequest(tsc_RRC_TI_Def)));</w:t>
            </w:r>
          </w:p>
          <w:p w14:paraId="59E1C10C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4B7DB1A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14:paraId="5C5D43F1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neighbouring cell measurement of Cell 23.</w:t>
            </w:r>
          </w:p>
          <w:p w14:paraId="01046A0B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C93D5F">
              <w:rPr>
                <w:rFonts w:ascii="Courier New" w:hAnsi="Courier New" w:cs="Courier New"/>
                <w:lang w:val="en-US" w:eastAsia="en-GB"/>
              </w:rPr>
              <w:t>(car_SRB2_RrcPdu_IND(eutra_Cell23,</w:t>
            </w:r>
          </w:p>
          <w:p w14:paraId="2164D448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C93D5F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34308F0C" w14:textId="77777777" w:rsidR="000E7020" w:rsidRPr="00C93D5F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 v_ReceivedAsp; //@sic R5s130584 sic@    </w:t>
            </w:r>
          </w:p>
          <w:p w14:paraId="45EC89E0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C93D5F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C93D5F" w14:paraId="520D9032" w14:textId="77777777" w:rsidTr="000E7020">
        <w:tc>
          <w:tcPr>
            <w:tcW w:w="9855" w:type="dxa"/>
          </w:tcPr>
          <w:p w14:paraId="1E80E63E" w14:textId="77777777" w:rsidR="000E7020" w:rsidRPr="00C93D5F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D61A66D" w14:textId="77777777" w:rsidR="000E7020" w:rsidRPr="00C93D5F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563AA2C0" w14:textId="77777777" w:rsidR="000E7020" w:rsidRPr="00C93D5F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22828308" w14:textId="77777777" w:rsidR="000E7020" w:rsidRPr="00C93D5F" w:rsidRDefault="000E7020" w:rsidP="000E7020">
      <w:pPr>
        <w:spacing w:after="0"/>
        <w:rPr>
          <w:rFonts w:ascii="Arial" w:hAnsi="Arial"/>
          <w:b/>
          <w:lang w:eastAsia="en-GB"/>
        </w:rPr>
      </w:pPr>
      <w:r w:rsidRPr="00C93D5F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C93D5F" w14:paraId="2D6EEEF9" w14:textId="77777777" w:rsidTr="000E7020">
        <w:tc>
          <w:tcPr>
            <w:tcW w:w="9855" w:type="dxa"/>
          </w:tcPr>
          <w:p w14:paraId="03E9973C" w14:textId="77777777" w:rsidR="000E7020" w:rsidRPr="00C93D5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Arial" w:hAnsi="Arial"/>
                <w:b/>
                <w:lang w:eastAsia="en-GB"/>
              </w:rPr>
              <w:t>&lt;&lt;SKIPPED CODE&gt;&gt;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335B9DA8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14:paraId="5CBC0D19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23.</w:t>
            </w:r>
          </w:p>
          <w:p w14:paraId="354F5478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C93D5F">
              <w:rPr>
                <w:rFonts w:ascii="Courier New" w:hAnsi="Courier New" w:cs="Courier New"/>
                <w:lang w:val="en-US" w:eastAsia="en-GB"/>
              </w:rPr>
              <w:t>(cas_SRB1_RrcPdu_REQ(eutra_Cell23, cs_TimingInfo_Now, cs_508_UEInformationRequest(tsc_RRC_TI_Def)));</w:t>
            </w:r>
          </w:p>
          <w:p w14:paraId="3F685802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1052B75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14:paraId="5E60DC1A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neighbouring cell measurement of Cell 23.</w:t>
            </w:r>
          </w:p>
          <w:p w14:paraId="44E8BEEA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C93D5F">
              <w:rPr>
                <w:rFonts w:ascii="Courier New" w:hAnsi="Courier New" w:cs="Courier New"/>
                <w:lang w:val="en-US" w:eastAsia="en-GB"/>
              </w:rPr>
              <w:t>(car_SRB2_RrcPdu_IND(eutra_Cell23,</w:t>
            </w:r>
          </w:p>
          <w:p w14:paraId="2FF0FF4F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C93D5F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C93D5F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4B7F4D8B" w14:textId="77777777" w:rsidR="000E7020" w:rsidRPr="00C93D5F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 v_ReceivedAsp; //@sic R5s130584 sic@   </w:t>
            </w:r>
          </w:p>
          <w:p w14:paraId="6DCEB126" w14:textId="77777777"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C93D5F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3D29D27" w14:textId="77777777" w:rsidR="000E7020" w:rsidRDefault="000E7020" w:rsidP="000E7020">
      <w:pPr>
        <w:rPr>
          <w:noProof/>
          <w:lang w:val="en-US"/>
        </w:rPr>
      </w:pPr>
    </w:p>
    <w:p w14:paraId="11E39AB7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3680651"/>
      <w:bookmarkStart w:id="17" w:name="_Toc64295584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A21166">
        <w:rPr>
          <w:b/>
          <w:lang w:val="en-US"/>
        </w:rPr>
        <w:t>f_TC_8_6_2_3a_EUTRA</w:t>
      </w:r>
      <w:bookmarkEnd w:id="16"/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46E46B3F" w14:textId="77777777" w:rsidTr="000E7020">
        <w:trPr>
          <w:trHeight w:val="447"/>
        </w:trPr>
        <w:tc>
          <w:tcPr>
            <w:tcW w:w="1985" w:type="dxa"/>
          </w:tcPr>
          <w:p w14:paraId="63B32523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AA49491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A21166">
              <w:rPr>
                <w:noProof/>
                <w:lang w:val="de-DE"/>
              </w:rPr>
              <w:t>f_TC_8_6_2_3a_EUTRA</w:t>
            </w:r>
          </w:p>
        </w:tc>
      </w:tr>
      <w:tr w:rsidR="000E7020" w14:paraId="0BF000B7" w14:textId="77777777" w:rsidTr="000E7020">
        <w:trPr>
          <w:trHeight w:val="452"/>
        </w:trPr>
        <w:tc>
          <w:tcPr>
            <w:tcW w:w="1985" w:type="dxa"/>
          </w:tcPr>
          <w:p w14:paraId="43F3314B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B6E92E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7B1C68DE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439174E7" w14:textId="77777777" w:rsidTr="000E7020">
        <w:tc>
          <w:tcPr>
            <w:tcW w:w="1985" w:type="dxa"/>
          </w:tcPr>
          <w:p w14:paraId="11582DE5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E5739E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19827D50" w14:textId="77777777" w:rsidTr="000E7020">
        <w:tc>
          <w:tcPr>
            <w:tcW w:w="1985" w:type="dxa"/>
          </w:tcPr>
          <w:p w14:paraId="3E3E892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021533A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76A6FE07" w14:textId="77777777" w:rsidTr="000E7020">
        <w:tc>
          <w:tcPr>
            <w:tcW w:w="1985" w:type="dxa"/>
          </w:tcPr>
          <w:p w14:paraId="3E0E241B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3F8BF0F0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7F6C4062" w14:textId="77777777" w:rsidR="000E7020" w:rsidRDefault="000E7020" w:rsidP="000E7020">
      <w:pPr>
        <w:rPr>
          <w:noProof/>
          <w:lang w:val="en-US"/>
        </w:rPr>
      </w:pPr>
    </w:p>
    <w:p w14:paraId="76EEFAE4" w14:textId="77777777" w:rsidR="000E7020" w:rsidRDefault="000E7020" w:rsidP="000E7020">
      <w:pPr>
        <w:rPr>
          <w:noProof/>
        </w:rPr>
      </w:pPr>
    </w:p>
    <w:p w14:paraId="491BF071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6C7DE3C3" w14:textId="77777777" w:rsidTr="000E7020">
        <w:tc>
          <w:tcPr>
            <w:tcW w:w="9855" w:type="dxa"/>
          </w:tcPr>
          <w:p w14:paraId="4FE40361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CODE&gt;&gt;^</w:t>
            </w:r>
          </w:p>
          <w:p w14:paraId="79628264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14" siclog@</w:t>
            </w:r>
          </w:p>
          <w:p w14:paraId="53313495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12.</w:t>
            </w:r>
          </w:p>
          <w:p w14:paraId="21BB1485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A21166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210EE45F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535BD0E0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0468FC58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AA55CB6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14:paraId="44E29A6B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LogMeasInfoList on Cell 12?</w:t>
            </w:r>
          </w:p>
          <w:p w14:paraId="444ACEB7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A21166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04E92624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14:paraId="7F68D684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3FA82EE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380A819C" w14:textId="77777777" w:rsidTr="000E7020">
        <w:tc>
          <w:tcPr>
            <w:tcW w:w="9855" w:type="dxa"/>
          </w:tcPr>
          <w:p w14:paraId="3497A10F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61B0A41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56650527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7C838314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6D02F6A2" w14:textId="77777777" w:rsidTr="000E7020">
        <w:tc>
          <w:tcPr>
            <w:tcW w:w="9855" w:type="dxa"/>
          </w:tcPr>
          <w:p w14:paraId="5C489545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67934D68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14" siclog@</w:t>
            </w:r>
          </w:p>
          <w:p w14:paraId="190D8AB7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12.</w:t>
            </w:r>
          </w:p>
          <w:p w14:paraId="378F5297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A21166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106048F8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58DC0AF7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0C9D7A67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06D7EA3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14:paraId="539FF60D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LogMeasInfoList on Cell 12?</w:t>
            </w:r>
          </w:p>
          <w:p w14:paraId="3AAF2B76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A21166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6D23266E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A21166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14:paraId="78863E9F" w14:textId="77777777"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511D52EC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5BC88F5" w14:textId="77777777" w:rsidR="000E7020" w:rsidRDefault="000E7020" w:rsidP="000E7020">
      <w:pPr>
        <w:rPr>
          <w:noProof/>
          <w:lang w:val="en-US"/>
        </w:rPr>
      </w:pPr>
    </w:p>
    <w:p w14:paraId="4CDEEC41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63680652"/>
      <w:bookmarkStart w:id="19" w:name="_Toc64295585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6E6703">
        <w:rPr>
          <w:b/>
          <w:lang w:val="en-US"/>
        </w:rPr>
        <w:t>f_TC_8_6_2_4_EUTRA</w:t>
      </w:r>
      <w:bookmarkEnd w:id="18"/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18E435C2" w14:textId="77777777" w:rsidTr="000E7020">
        <w:trPr>
          <w:trHeight w:val="447"/>
        </w:trPr>
        <w:tc>
          <w:tcPr>
            <w:tcW w:w="1985" w:type="dxa"/>
          </w:tcPr>
          <w:p w14:paraId="1F1A5DDF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18FE8D6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6E6703">
              <w:rPr>
                <w:noProof/>
                <w:lang w:val="de-DE"/>
              </w:rPr>
              <w:t>f_TC_8_6_2_4_EUTRA</w:t>
            </w:r>
          </w:p>
        </w:tc>
      </w:tr>
      <w:tr w:rsidR="000E7020" w14:paraId="38BBC40B" w14:textId="77777777" w:rsidTr="000E7020">
        <w:trPr>
          <w:trHeight w:val="452"/>
        </w:trPr>
        <w:tc>
          <w:tcPr>
            <w:tcW w:w="1985" w:type="dxa"/>
          </w:tcPr>
          <w:p w14:paraId="05EF090E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B0CB1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7A62BB63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78D9FA65" w14:textId="77777777" w:rsidTr="000E7020">
        <w:tc>
          <w:tcPr>
            <w:tcW w:w="1985" w:type="dxa"/>
          </w:tcPr>
          <w:p w14:paraId="165CB63C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C7E646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31C540E4" w14:textId="77777777" w:rsidTr="000E7020">
        <w:tc>
          <w:tcPr>
            <w:tcW w:w="1985" w:type="dxa"/>
          </w:tcPr>
          <w:p w14:paraId="5D67F558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3C0629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001E41F8" w14:textId="77777777" w:rsidTr="000E7020">
        <w:tc>
          <w:tcPr>
            <w:tcW w:w="1985" w:type="dxa"/>
          </w:tcPr>
          <w:p w14:paraId="7757372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67ECBD12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23D5862F" w14:textId="77777777" w:rsidR="000E7020" w:rsidRDefault="000E7020" w:rsidP="000E7020">
      <w:pPr>
        <w:rPr>
          <w:noProof/>
          <w:lang w:val="en-US"/>
        </w:rPr>
      </w:pPr>
    </w:p>
    <w:p w14:paraId="518990AB" w14:textId="77777777" w:rsidR="000E7020" w:rsidRDefault="000E7020" w:rsidP="000E7020">
      <w:pPr>
        <w:rPr>
          <w:noProof/>
        </w:rPr>
      </w:pPr>
    </w:p>
    <w:p w14:paraId="257FBEF3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6EF2B7DF" w14:textId="77777777" w:rsidTr="000E7020">
        <w:tc>
          <w:tcPr>
            <w:tcW w:w="9855" w:type="dxa"/>
          </w:tcPr>
          <w:p w14:paraId="30CD270D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</w:t>
            </w:r>
            <w:r>
              <w:rPr>
                <w:rFonts w:ascii="Arial" w:hAnsi="Arial"/>
                <w:b/>
                <w:lang w:eastAsia="en-GB"/>
              </w:rPr>
              <w:t>PPED CODE&gt;&gt;</w:t>
            </w:r>
          </w:p>
          <w:p w14:paraId="495FEF18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14:paraId="00644F9A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 The SS send an UEInformationRequest message to get logMeasReport.</w:t>
            </w:r>
          </w:p>
          <w:p w14:paraId="234E7F4B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4160EA">
              <w:rPr>
                <w:rFonts w:ascii="Courier New" w:hAnsi="Courier New" w:cs="Courier New"/>
                <w:lang w:val="en-US" w:eastAsia="en-GB"/>
              </w:rPr>
              <w:t>(cas_SRB1_RrcPdu_REQ(eutra_Cell4, cs_TimingInfo_Now,</w:t>
            </w:r>
          </w:p>
          <w:p w14:paraId="15762A81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714958F3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5E64410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16" siclog@</w:t>
            </w:r>
          </w:p>
          <w:p w14:paraId="0DCDCEF1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//Check:Does the UE send an UEInformationReponse message include logMeasReport.</w:t>
            </w:r>
          </w:p>
          <w:p w14:paraId="2B889EB6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4160EA">
              <w:rPr>
                <w:rFonts w:ascii="Courier New" w:hAnsi="Courier New" w:cs="Courier New"/>
                <w:lang w:val="en-US" w:eastAsia="en-GB"/>
              </w:rPr>
              <w:t>(car_SRB2_RrcPdu_IND(eutra_Cell4,</w:t>
            </w:r>
          </w:p>
          <w:p w14:paraId="333D7792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4160EA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5820F281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 v_ReceivedAsp; //@sic R5s130582, R5s130700 sic@</w:t>
            </w:r>
          </w:p>
          <w:p w14:paraId="0304303C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2BB1A74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31D787E3" w14:textId="77777777" w:rsidTr="000E7020">
        <w:tc>
          <w:tcPr>
            <w:tcW w:w="9855" w:type="dxa"/>
          </w:tcPr>
          <w:p w14:paraId="7084CDC9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484F0A6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6B10DA55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0094DA68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7E6C7679" w14:textId="77777777" w:rsidTr="000E7020">
        <w:tc>
          <w:tcPr>
            <w:tcW w:w="9855" w:type="dxa"/>
          </w:tcPr>
          <w:p w14:paraId="698B6E11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250A7B6A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14:paraId="1E2D4C67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 The SS send an UEInformationRequest message to get logMeasReport.</w:t>
            </w:r>
          </w:p>
          <w:p w14:paraId="4AD8DC6A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4160EA">
              <w:rPr>
                <w:rFonts w:ascii="Courier New" w:hAnsi="Courier New" w:cs="Courier New"/>
                <w:lang w:val="en-US" w:eastAsia="en-GB"/>
              </w:rPr>
              <w:t>(cas_SRB1_RrcPdu_REQ(eutra_Cell4, cs_TimingInfo_Now,</w:t>
            </w:r>
          </w:p>
          <w:p w14:paraId="7C8CB5E8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3D2B7899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7BE4E0A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16" siclog@</w:t>
            </w:r>
          </w:p>
          <w:p w14:paraId="6AC4A1E8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//Check:Does the UE send an UEInformationReponse message include logMeasReport.</w:t>
            </w:r>
          </w:p>
          <w:p w14:paraId="14843E0A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4160EA">
              <w:rPr>
                <w:rFonts w:ascii="Courier New" w:hAnsi="Courier New" w:cs="Courier New"/>
                <w:lang w:val="en-US" w:eastAsia="en-GB"/>
              </w:rPr>
              <w:t>(car_SRB2_RrcPdu_IND(eutra_Cell4,</w:t>
            </w:r>
          </w:p>
          <w:p w14:paraId="304CC9BE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4160EA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4160EA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0CE45C23" w14:textId="77777777"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 v_ReceivedAsp; //@sic R5s130582, R5s130700 sic@</w:t>
            </w:r>
          </w:p>
          <w:p w14:paraId="2FAF6396" w14:textId="77777777"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768C4628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209E93C" w14:textId="77777777" w:rsidR="000E7020" w:rsidRDefault="000E7020" w:rsidP="000E7020">
      <w:pPr>
        <w:rPr>
          <w:noProof/>
          <w:lang w:val="en-US"/>
        </w:rPr>
      </w:pPr>
    </w:p>
    <w:p w14:paraId="71455E36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63680653"/>
      <w:bookmarkStart w:id="21" w:name="_Toc64295586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4B14BC">
        <w:rPr>
          <w:b/>
          <w:lang w:val="en-US"/>
        </w:rPr>
        <w:t>f_TC_8_6_2_5_EUTRA</w:t>
      </w:r>
      <w:bookmarkEnd w:id="20"/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7939D075" w14:textId="77777777" w:rsidTr="000E7020">
        <w:trPr>
          <w:trHeight w:val="447"/>
        </w:trPr>
        <w:tc>
          <w:tcPr>
            <w:tcW w:w="1985" w:type="dxa"/>
          </w:tcPr>
          <w:p w14:paraId="0D3C3F65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B58D03E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4B14BC">
              <w:rPr>
                <w:noProof/>
                <w:lang w:val="de-DE"/>
              </w:rPr>
              <w:t>f_TC_8_6_2_5_EUTRA</w:t>
            </w:r>
          </w:p>
        </w:tc>
      </w:tr>
      <w:tr w:rsidR="000E7020" w14:paraId="6603DEE3" w14:textId="77777777" w:rsidTr="000E7020">
        <w:trPr>
          <w:trHeight w:val="452"/>
        </w:trPr>
        <w:tc>
          <w:tcPr>
            <w:tcW w:w="1985" w:type="dxa"/>
          </w:tcPr>
          <w:p w14:paraId="39FF14F6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D3EFF8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22A9C554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6A313D1A" w14:textId="77777777" w:rsidTr="000E7020">
        <w:tc>
          <w:tcPr>
            <w:tcW w:w="1985" w:type="dxa"/>
          </w:tcPr>
          <w:p w14:paraId="3D8A8D39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58869F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724ED33B" w14:textId="77777777" w:rsidTr="000E7020">
        <w:tc>
          <w:tcPr>
            <w:tcW w:w="1985" w:type="dxa"/>
          </w:tcPr>
          <w:p w14:paraId="7E020940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29D14A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4CB4FB91" w14:textId="77777777" w:rsidTr="000E7020">
        <w:tc>
          <w:tcPr>
            <w:tcW w:w="1985" w:type="dxa"/>
          </w:tcPr>
          <w:p w14:paraId="550A65FC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0AF74F97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5623CDDB" w14:textId="77777777" w:rsidR="000E7020" w:rsidRDefault="000E7020" w:rsidP="000E7020">
      <w:pPr>
        <w:rPr>
          <w:noProof/>
          <w:lang w:val="en-US"/>
        </w:rPr>
      </w:pPr>
    </w:p>
    <w:p w14:paraId="369D1EC7" w14:textId="77777777" w:rsidR="000E7020" w:rsidRDefault="000E7020" w:rsidP="000E7020">
      <w:pPr>
        <w:rPr>
          <w:noProof/>
        </w:rPr>
      </w:pPr>
    </w:p>
    <w:p w14:paraId="44B2986D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0F14393" w14:textId="77777777" w:rsidTr="000E7020">
        <w:tc>
          <w:tcPr>
            <w:tcW w:w="9855" w:type="dxa"/>
          </w:tcPr>
          <w:p w14:paraId="128E692A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C652262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14:paraId="4EE4F74C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//The SS send an UEInformationRequest message to get logMeasReport.</w:t>
            </w:r>
          </w:p>
          <w:p w14:paraId="40EFF574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4B14BC">
              <w:rPr>
                <w:rFonts w:ascii="Courier New" w:hAnsi="Courier New" w:cs="Courier New"/>
                <w:lang w:val="en-US" w:eastAsia="en-GB"/>
              </w:rPr>
              <w:t>(cas_SRB1_RrcPdu_REQ(eutra_Cell2, cs_TimingInfo_Now,</w:t>
            </w:r>
          </w:p>
          <w:p w14:paraId="50A82A9F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5E77FA8A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BD365BC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14:paraId="37F2C2D3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//Check: Does the UE send an UEInformationResponse message include logMeasReport.</w:t>
            </w:r>
          </w:p>
          <w:p w14:paraId="7728F735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4B14BC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14:paraId="79A0B54B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4B14BC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255806FE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 v_ReceivedAsp; //@sic R5s130591 sic@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3D1104C8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4B5787DA" w14:textId="77777777" w:rsidTr="000E7020">
        <w:tc>
          <w:tcPr>
            <w:tcW w:w="9855" w:type="dxa"/>
          </w:tcPr>
          <w:p w14:paraId="52BA2CDA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8039C2B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3D8B25FE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E3D4B3B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4F40AE58" w14:textId="77777777" w:rsidTr="000E7020">
        <w:tc>
          <w:tcPr>
            <w:tcW w:w="9855" w:type="dxa"/>
          </w:tcPr>
          <w:p w14:paraId="307BD4A0" w14:textId="77777777" w:rsidR="000E702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998CED3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14:paraId="1643402F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//The SS send an UEInformationRequest message to get logMeasReport.</w:t>
            </w:r>
          </w:p>
          <w:p w14:paraId="2D020226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4B14BC">
              <w:rPr>
                <w:rFonts w:ascii="Courier New" w:hAnsi="Courier New" w:cs="Courier New"/>
                <w:lang w:val="en-US" w:eastAsia="en-GB"/>
              </w:rPr>
              <w:t>(cas_SRB1_RrcPdu_REQ(eutra_Cell2, cs_TimingInfo_Now,</w:t>
            </w:r>
          </w:p>
          <w:p w14:paraId="411932B0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7EBA5D54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E9B6616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14:paraId="3AA83C86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//Check: Does the UE send an UEInformationResponse message include logMeasReport.</w:t>
            </w:r>
          </w:p>
          <w:p w14:paraId="6326B50C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4B14BC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14:paraId="5EFC7B6D" w14:textId="77777777"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4B14BC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4B14BC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1717FE49" w14:textId="77777777"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 v_ReceivedAsp; //@sic R5s130591 sic@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0E82E966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F6D39F6" w14:textId="77777777" w:rsidR="000E7020" w:rsidRDefault="000E7020" w:rsidP="000E7020">
      <w:pPr>
        <w:rPr>
          <w:noProof/>
          <w:lang w:val="en-US"/>
        </w:rPr>
      </w:pPr>
    </w:p>
    <w:p w14:paraId="1C5583F6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63680654"/>
      <w:bookmarkStart w:id="23" w:name="_Toc64295587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3C6C80">
        <w:rPr>
          <w:b/>
          <w:lang w:val="en-US"/>
        </w:rPr>
        <w:t>f_TC_8_6_2_9_EUTRA</w:t>
      </w:r>
      <w:bookmarkEnd w:id="22"/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619010E9" w14:textId="77777777" w:rsidTr="000E7020">
        <w:trPr>
          <w:trHeight w:val="447"/>
        </w:trPr>
        <w:tc>
          <w:tcPr>
            <w:tcW w:w="1985" w:type="dxa"/>
          </w:tcPr>
          <w:p w14:paraId="17B435EF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85C2D3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3C6C80">
              <w:rPr>
                <w:noProof/>
                <w:lang w:val="de-DE"/>
              </w:rPr>
              <w:t>f_TC_8_6_2_9_EUTRA</w:t>
            </w:r>
          </w:p>
        </w:tc>
      </w:tr>
      <w:tr w:rsidR="000E7020" w14:paraId="168BD9A8" w14:textId="77777777" w:rsidTr="000E7020">
        <w:trPr>
          <w:trHeight w:val="452"/>
        </w:trPr>
        <w:tc>
          <w:tcPr>
            <w:tcW w:w="1985" w:type="dxa"/>
          </w:tcPr>
          <w:p w14:paraId="6EE5A903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91C748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22970447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3CD142E1" w14:textId="77777777" w:rsidTr="000E7020">
        <w:tc>
          <w:tcPr>
            <w:tcW w:w="1985" w:type="dxa"/>
          </w:tcPr>
          <w:p w14:paraId="0E29CEE9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F3820E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5B0B0FA3" w14:textId="77777777" w:rsidTr="000E7020">
        <w:tc>
          <w:tcPr>
            <w:tcW w:w="1985" w:type="dxa"/>
          </w:tcPr>
          <w:p w14:paraId="42FF8BE1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0A5FDEB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22A1E8A6" w14:textId="77777777" w:rsidTr="000E7020">
        <w:tc>
          <w:tcPr>
            <w:tcW w:w="1985" w:type="dxa"/>
          </w:tcPr>
          <w:p w14:paraId="5263D64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212C00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3866EA51" w14:textId="77777777" w:rsidR="000E7020" w:rsidRDefault="000E7020" w:rsidP="000E7020">
      <w:pPr>
        <w:rPr>
          <w:noProof/>
          <w:lang w:val="en-US"/>
        </w:rPr>
      </w:pPr>
    </w:p>
    <w:p w14:paraId="5F38003D" w14:textId="77777777" w:rsidR="000E7020" w:rsidRDefault="000E7020" w:rsidP="000E7020">
      <w:pPr>
        <w:rPr>
          <w:noProof/>
        </w:rPr>
      </w:pPr>
    </w:p>
    <w:p w14:paraId="026E03B3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3C6C80" w14:paraId="149EACA4" w14:textId="77777777" w:rsidTr="000E7020">
        <w:tc>
          <w:tcPr>
            <w:tcW w:w="9855" w:type="dxa"/>
          </w:tcPr>
          <w:p w14:paraId="51908DD8" w14:textId="77777777" w:rsidR="000E7020" w:rsidRPr="003C6C8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19E6A91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14:paraId="256B1804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//@sic R5s140424 sic@</w:t>
            </w:r>
          </w:p>
          <w:p w14:paraId="1885150B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</w:t>
            </w:r>
          </w:p>
          <w:p w14:paraId="4484F454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//a LogMeasInfoList with at least two  entries with serving cell idle mode measurements and where in at least one of the entries the IE</w:t>
            </w:r>
          </w:p>
          <w:p w14:paraId="3B9E103C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//locationCoordinates-r10 is present</w:t>
            </w:r>
          </w:p>
          <w:p w14:paraId="39E19FD8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1FBDF757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3C6C80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14:paraId="55C67E39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highlight w:val="white"/>
                <w:lang w:val="en-US" w:eastAsia="en-GB"/>
              </w:rPr>
              <w:t xml:space="preserve">                                    cr_508_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UEInformationResponse(tsc_RRC_TI_Def,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 v_ReceivedAsp; //@sic R5s140424 sic@</w:t>
            </w:r>
          </w:p>
          <w:p w14:paraId="3AE544B2" w14:textId="77777777" w:rsidR="000E7020" w:rsidRPr="003C6C80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</w:t>
            </w:r>
          </w:p>
          <w:p w14:paraId="08894166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3C6C80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3C6C80" w14:paraId="2A4FFAC7" w14:textId="77777777" w:rsidTr="000E7020">
        <w:tc>
          <w:tcPr>
            <w:tcW w:w="9855" w:type="dxa"/>
          </w:tcPr>
          <w:p w14:paraId="2651C71A" w14:textId="77777777" w:rsidR="000E7020" w:rsidRPr="003C6C8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9545EF6" w14:textId="77777777" w:rsidR="000E7020" w:rsidRPr="003C6C80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4CBE5D3" w14:textId="77777777" w:rsidR="000E7020" w:rsidRPr="003C6C80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6D3C9D0D" w14:textId="77777777" w:rsidR="000E7020" w:rsidRPr="003C6C80" w:rsidRDefault="000E7020" w:rsidP="000E7020">
      <w:pPr>
        <w:spacing w:after="0"/>
        <w:rPr>
          <w:rFonts w:ascii="Arial" w:hAnsi="Arial"/>
          <w:b/>
          <w:lang w:eastAsia="en-GB"/>
        </w:rPr>
      </w:pPr>
      <w:r w:rsidRPr="003C6C80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3C6C80" w14:paraId="0388DD48" w14:textId="77777777" w:rsidTr="000E7020">
        <w:tc>
          <w:tcPr>
            <w:tcW w:w="9855" w:type="dxa"/>
          </w:tcPr>
          <w:p w14:paraId="4961EDEA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Arial" w:hAnsi="Arial"/>
                <w:b/>
                <w:lang w:eastAsia="en-GB"/>
              </w:rPr>
              <w:t>&lt;&lt;SKIPPED CODE&gt;&gt;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4CF0FCF4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//@siclog "Step 21" siclog@</w:t>
            </w:r>
          </w:p>
          <w:p w14:paraId="5424F967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//@sic R5s140424 sic@</w:t>
            </w:r>
          </w:p>
          <w:p w14:paraId="2980B950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</w:t>
            </w:r>
          </w:p>
          <w:p w14:paraId="4A52042F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//a LogMeasInfoList with at least two  entries with serving cell idle mode measurements and where in at least one of the entries the IE</w:t>
            </w:r>
          </w:p>
          <w:p w14:paraId="47775BE9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//locationCoordinates-r10 is present</w:t>
            </w:r>
          </w:p>
          <w:p w14:paraId="490DD582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32C4AA3A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3C6C80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14:paraId="3DC35048" w14:textId="77777777"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3C6C80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 v_ReceivedAsp; //@sic R5s140424 sic@</w:t>
            </w:r>
          </w:p>
          <w:p w14:paraId="08EBB280" w14:textId="77777777" w:rsidR="000E7020" w:rsidRPr="003C6C8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           </w:t>
            </w:r>
          </w:p>
          <w:p w14:paraId="552B91E5" w14:textId="77777777"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3C6C80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9DB387" w14:textId="77777777" w:rsidR="000E7020" w:rsidRDefault="000E7020" w:rsidP="000E7020">
      <w:pPr>
        <w:rPr>
          <w:noProof/>
          <w:lang w:val="en-US"/>
        </w:rPr>
      </w:pPr>
    </w:p>
    <w:p w14:paraId="20FD0781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63680655"/>
      <w:bookmarkStart w:id="25" w:name="_Toc64295588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040026">
        <w:rPr>
          <w:b/>
          <w:lang w:val="en-US"/>
        </w:rPr>
        <w:t>f_TC_8_6_2_10_EUTRA</w:t>
      </w:r>
      <w:bookmarkEnd w:id="24"/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4B181FDD" w14:textId="77777777" w:rsidTr="000E7020">
        <w:trPr>
          <w:trHeight w:val="447"/>
        </w:trPr>
        <w:tc>
          <w:tcPr>
            <w:tcW w:w="1985" w:type="dxa"/>
          </w:tcPr>
          <w:p w14:paraId="2615A1F4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F2C910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040026">
              <w:rPr>
                <w:noProof/>
                <w:lang w:val="de-DE"/>
              </w:rPr>
              <w:t>f_TC_8_6_2_10_EUTRA</w:t>
            </w:r>
          </w:p>
        </w:tc>
      </w:tr>
      <w:tr w:rsidR="000E7020" w14:paraId="0CAC399B" w14:textId="77777777" w:rsidTr="000E7020">
        <w:trPr>
          <w:trHeight w:val="452"/>
        </w:trPr>
        <w:tc>
          <w:tcPr>
            <w:tcW w:w="1985" w:type="dxa"/>
          </w:tcPr>
          <w:p w14:paraId="778B2BD6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11DA6AE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59903774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28CE5D9A" w14:textId="77777777" w:rsidTr="000E7020">
        <w:tc>
          <w:tcPr>
            <w:tcW w:w="1985" w:type="dxa"/>
          </w:tcPr>
          <w:p w14:paraId="462AA854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D88811E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2BD4060E" w14:textId="77777777" w:rsidTr="000E7020">
        <w:tc>
          <w:tcPr>
            <w:tcW w:w="1985" w:type="dxa"/>
          </w:tcPr>
          <w:p w14:paraId="0FE9A09C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0C334FA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4A566CDB" w14:textId="77777777" w:rsidTr="000E7020">
        <w:tc>
          <w:tcPr>
            <w:tcW w:w="1985" w:type="dxa"/>
          </w:tcPr>
          <w:p w14:paraId="7FF91981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546293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709AE406" w14:textId="77777777" w:rsidR="000E7020" w:rsidRDefault="000E7020" w:rsidP="000E7020">
      <w:pPr>
        <w:rPr>
          <w:noProof/>
          <w:lang w:val="en-US"/>
        </w:rPr>
      </w:pPr>
    </w:p>
    <w:p w14:paraId="012AAB8D" w14:textId="77777777" w:rsidR="000E7020" w:rsidRDefault="000E7020" w:rsidP="000E7020">
      <w:pPr>
        <w:rPr>
          <w:noProof/>
        </w:rPr>
      </w:pPr>
    </w:p>
    <w:p w14:paraId="5D03ECF4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ABDCCB4" w14:textId="77777777" w:rsidTr="000E7020">
        <w:tc>
          <w:tcPr>
            <w:tcW w:w="9855" w:type="dxa"/>
          </w:tcPr>
          <w:p w14:paraId="7AA63756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5A5DCB8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</w:t>
            </w:r>
            <w:r>
              <w:rPr>
                <w:rFonts w:ascii="Courier New" w:hAnsi="Courier New" w:cs="Courier New"/>
                <w:lang w:val="en-US" w:eastAsia="en-GB"/>
              </w:rPr>
              <w:t xml:space="preserve">   </w:t>
            </w:r>
            <w:r w:rsidRPr="00961A3F">
              <w:rPr>
                <w:rFonts w:ascii="Courier New" w:hAnsi="Courier New" w:cs="Courier New"/>
                <w:lang w:val="en-US" w:eastAsia="en-GB"/>
              </w:rPr>
              <w:t>//@siclog "Step 14" siclog@</w:t>
            </w:r>
          </w:p>
          <w:p w14:paraId="5711700F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12.</w:t>
            </w:r>
          </w:p>
          <w:p w14:paraId="5304DAE5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961A3F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7C4E6F29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680B6E47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199299B3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81F1DD4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14:paraId="4CC81187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LogMeasInfoList on Cell 12?</w:t>
            </w:r>
          </w:p>
          <w:p w14:paraId="325534C5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961A3F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09D64369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14:paraId="7BE4BE73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116B4189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792F262C" w14:textId="77777777" w:rsidTr="000E7020">
        <w:tc>
          <w:tcPr>
            <w:tcW w:w="9855" w:type="dxa"/>
          </w:tcPr>
          <w:p w14:paraId="3E630E7A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0D86D9B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29F1A475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363EEB7B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77D3420" w14:textId="77777777" w:rsidTr="000E7020">
        <w:tc>
          <w:tcPr>
            <w:tcW w:w="9855" w:type="dxa"/>
          </w:tcPr>
          <w:p w14:paraId="26DC9265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76E8F5D2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//@siclog "Step 14" siclog@</w:t>
            </w:r>
          </w:p>
          <w:p w14:paraId="622B5DEA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12.</w:t>
            </w:r>
          </w:p>
          <w:p w14:paraId="34BED81D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961A3F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18759EEA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735E2A55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7E8AE8F9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218A074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14:paraId="75D04FB0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LogMeasInfoList on Cell 12?</w:t>
            </w:r>
          </w:p>
          <w:p w14:paraId="538E1310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961A3F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0C7E3E08" w14:textId="77777777"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961A3F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14:paraId="621E7DFD" w14:textId="77777777"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46D43EE2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9458929" w14:textId="77777777" w:rsidR="000E7020" w:rsidRDefault="000E7020" w:rsidP="000E7020">
      <w:pPr>
        <w:rPr>
          <w:noProof/>
          <w:lang w:val="en-US"/>
        </w:rPr>
      </w:pPr>
    </w:p>
    <w:p w14:paraId="7BABEC6B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63680656"/>
      <w:bookmarkStart w:id="27" w:name="_Toc64295589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067C29">
        <w:rPr>
          <w:b/>
          <w:lang w:val="en-US"/>
        </w:rPr>
        <w:t>f_TC_8_6_2_11_EUTRA</w:t>
      </w:r>
      <w:bookmarkEnd w:id="26"/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70D4C006" w14:textId="77777777" w:rsidTr="000E7020">
        <w:trPr>
          <w:trHeight w:val="447"/>
        </w:trPr>
        <w:tc>
          <w:tcPr>
            <w:tcW w:w="1985" w:type="dxa"/>
          </w:tcPr>
          <w:p w14:paraId="0D99AEE6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BD761EE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067C29">
              <w:rPr>
                <w:noProof/>
                <w:lang w:val="de-DE"/>
              </w:rPr>
              <w:t>f_TC_8_6_2_11_EUTRA</w:t>
            </w:r>
          </w:p>
        </w:tc>
      </w:tr>
      <w:tr w:rsidR="000E7020" w14:paraId="5D84362D" w14:textId="77777777" w:rsidTr="000E7020">
        <w:trPr>
          <w:trHeight w:val="452"/>
        </w:trPr>
        <w:tc>
          <w:tcPr>
            <w:tcW w:w="1985" w:type="dxa"/>
          </w:tcPr>
          <w:p w14:paraId="2CD79AD8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65C2343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77C1B686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792CFCD3" w14:textId="77777777" w:rsidTr="000E7020">
        <w:tc>
          <w:tcPr>
            <w:tcW w:w="1985" w:type="dxa"/>
          </w:tcPr>
          <w:p w14:paraId="341F5429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EC6D61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2E74EA05" w14:textId="77777777" w:rsidTr="000E7020">
        <w:tc>
          <w:tcPr>
            <w:tcW w:w="1985" w:type="dxa"/>
          </w:tcPr>
          <w:p w14:paraId="4DEC1BA5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5ED5F7B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1FC83B87" w14:textId="77777777" w:rsidTr="000E7020">
        <w:tc>
          <w:tcPr>
            <w:tcW w:w="1985" w:type="dxa"/>
          </w:tcPr>
          <w:p w14:paraId="564290DD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BC6053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5FA068AE" w14:textId="77777777" w:rsidR="000E7020" w:rsidRDefault="000E7020" w:rsidP="000E7020">
      <w:pPr>
        <w:rPr>
          <w:noProof/>
          <w:lang w:val="en-US"/>
        </w:rPr>
      </w:pPr>
    </w:p>
    <w:p w14:paraId="27DCD5B8" w14:textId="77777777" w:rsidR="000E7020" w:rsidRDefault="000E7020" w:rsidP="000E7020">
      <w:pPr>
        <w:rPr>
          <w:noProof/>
        </w:rPr>
      </w:pPr>
    </w:p>
    <w:p w14:paraId="5DFFCD02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77E8FA23" w14:textId="77777777" w:rsidTr="000E7020">
        <w:tc>
          <w:tcPr>
            <w:tcW w:w="9855" w:type="dxa"/>
          </w:tcPr>
          <w:p w14:paraId="3968A569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</w:t>
            </w:r>
            <w:r>
              <w:rPr>
                <w:rFonts w:ascii="Arial" w:hAnsi="Arial"/>
                <w:b/>
                <w:lang w:eastAsia="en-GB"/>
              </w:rPr>
              <w:t>&lt;SKIPPED CODE&gt;&gt;</w:t>
            </w:r>
          </w:p>
          <w:p w14:paraId="7E9E8542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18" siclog@</w:t>
            </w:r>
          </w:p>
          <w:p w14:paraId="226B2632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//The SS sends a UEInformationRequest message with logMeasReportReq present.</w:t>
            </w:r>
          </w:p>
          <w:p w14:paraId="03A51154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DE26B2">
              <w:rPr>
                <w:rFonts w:ascii="Courier New" w:hAnsi="Courier New" w:cs="Courier New"/>
                <w:lang w:val="en-US" w:eastAsia="en-GB"/>
              </w:rPr>
              <w:t>(cas_SRB1_RrcPdu_REQ(eutra_Cell2,</w:t>
            </w:r>
          </w:p>
          <w:p w14:paraId="6E9669BA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1B62F6D7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3EA449BB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FAD6A8B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14:paraId="7ADD27A4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//Check: Does the UE send a UEInformationReponse message with logMeasReport including logged measurements did on Cell 1 and Cell 12?</w:t>
            </w:r>
          </w:p>
          <w:p w14:paraId="1146B3EB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R5-145549 sic@</w:t>
            </w:r>
          </w:p>
          <w:p w14:paraId="6071033B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R5s141311 sic@</w:t>
            </w:r>
          </w:p>
          <w:p w14:paraId="6A95C57F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DE26B2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14:paraId="0EC69BE4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v_PLMN_Identity_Cell12,'0000EF'O,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DE26B2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74572BE1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 v_ReceivedAsp; //@sic R5s141311 sic@</w:t>
            </w:r>
          </w:p>
          <w:p w14:paraId="4F3B3D77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2EB1D945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540F8745" w14:textId="77777777" w:rsidTr="000E7020">
        <w:tc>
          <w:tcPr>
            <w:tcW w:w="9855" w:type="dxa"/>
          </w:tcPr>
          <w:p w14:paraId="3FD11B42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2C5492A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594CE11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08B214C2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03084DD8" w14:textId="77777777" w:rsidTr="000E7020">
        <w:tc>
          <w:tcPr>
            <w:tcW w:w="9855" w:type="dxa"/>
          </w:tcPr>
          <w:p w14:paraId="32D2FAE5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62EFE14E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18" siclog@</w:t>
            </w:r>
          </w:p>
          <w:p w14:paraId="27A35D6E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//The SS sends a UEInformationRequest message with logMeasReportReq present.</w:t>
            </w:r>
          </w:p>
          <w:p w14:paraId="4144149C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DE26B2">
              <w:rPr>
                <w:rFonts w:ascii="Courier New" w:hAnsi="Courier New" w:cs="Courier New"/>
                <w:lang w:val="en-US" w:eastAsia="en-GB"/>
              </w:rPr>
              <w:t>(cas_SRB1_RrcPdu_REQ(eutra_Cell2,</w:t>
            </w:r>
          </w:p>
          <w:p w14:paraId="6BD781BB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4598D3B3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12FE621B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40664C0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14:paraId="4453E368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//Check: Does the UE send a UEInformationReponse message with logMeasReport including logged measurements did on Cell 1 and Cell 12?</w:t>
            </w:r>
          </w:p>
          <w:p w14:paraId="6147D576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R5-145549 sic@</w:t>
            </w:r>
          </w:p>
          <w:p w14:paraId="1BD4F10D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R5s141311 sic@</w:t>
            </w:r>
          </w:p>
          <w:p w14:paraId="533049C0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DE26B2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14:paraId="7E8A3645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v_PLMN_Identity_Cell12,'0000EF'O, '001A'O, '05'O, </w:t>
            </w:r>
            <w:r w:rsidRPr="00DE26B2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DE26B2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1750E802" w14:textId="77777777"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 v_ReceivedAsp; //@sic R5s141311 sic@</w:t>
            </w:r>
          </w:p>
          <w:p w14:paraId="15E160C8" w14:textId="77777777"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14:paraId="024A9A26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09F071F" w14:textId="77777777" w:rsidR="000E7020" w:rsidRDefault="000E7020" w:rsidP="000E7020">
      <w:pPr>
        <w:rPr>
          <w:noProof/>
          <w:lang w:val="en-US"/>
        </w:rPr>
      </w:pPr>
    </w:p>
    <w:p w14:paraId="1FE1352F" w14:textId="77777777"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63680657"/>
      <w:bookmarkStart w:id="29" w:name="_Toc64295590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8C03D4">
        <w:rPr>
          <w:b/>
          <w:lang w:val="en-US"/>
        </w:rPr>
        <w:t>f_TC_8_6_2_12_EUTRA</w:t>
      </w:r>
      <w:bookmarkEnd w:id="28"/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14:paraId="18F7BD9E" w14:textId="77777777" w:rsidTr="000E7020">
        <w:trPr>
          <w:trHeight w:val="447"/>
        </w:trPr>
        <w:tc>
          <w:tcPr>
            <w:tcW w:w="1985" w:type="dxa"/>
          </w:tcPr>
          <w:p w14:paraId="1DC200E7" w14:textId="77777777"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6A95391" w14:textId="77777777"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8C03D4">
              <w:rPr>
                <w:noProof/>
                <w:lang w:val="de-DE"/>
              </w:rPr>
              <w:t>f_TC_8_6_2_12_EUTRA</w:t>
            </w:r>
          </w:p>
        </w:tc>
      </w:tr>
      <w:tr w:rsidR="000E7020" w14:paraId="7B20EFAA" w14:textId="77777777" w:rsidTr="000E7020">
        <w:trPr>
          <w:trHeight w:val="452"/>
        </w:trPr>
        <w:tc>
          <w:tcPr>
            <w:tcW w:w="1985" w:type="dxa"/>
          </w:tcPr>
          <w:p w14:paraId="73320500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0F6D074" w14:textId="77777777"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14:paraId="77A7CAED" w14:textId="77777777"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14:paraId="7B7AEC51" w14:textId="77777777" w:rsidTr="000E7020">
        <w:tc>
          <w:tcPr>
            <w:tcW w:w="1985" w:type="dxa"/>
          </w:tcPr>
          <w:p w14:paraId="3997397B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984ECBC" w14:textId="77777777"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14:paraId="6B7B7417" w14:textId="77777777" w:rsidTr="000E7020">
        <w:tc>
          <w:tcPr>
            <w:tcW w:w="1985" w:type="dxa"/>
          </w:tcPr>
          <w:p w14:paraId="35C8E1BA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88719C" w14:textId="77777777"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14:paraId="5B5B1588" w14:textId="77777777" w:rsidTr="000E7020">
        <w:tc>
          <w:tcPr>
            <w:tcW w:w="1985" w:type="dxa"/>
          </w:tcPr>
          <w:p w14:paraId="7A219176" w14:textId="77777777"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74D6467D" w14:textId="77777777"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14:paraId="5055E071" w14:textId="77777777" w:rsidR="000E7020" w:rsidRDefault="000E7020" w:rsidP="000E7020">
      <w:pPr>
        <w:rPr>
          <w:noProof/>
          <w:lang w:val="en-US"/>
        </w:rPr>
      </w:pPr>
    </w:p>
    <w:p w14:paraId="09902752" w14:textId="77777777" w:rsidR="000E7020" w:rsidRDefault="000E7020" w:rsidP="000E7020">
      <w:pPr>
        <w:rPr>
          <w:noProof/>
        </w:rPr>
      </w:pPr>
    </w:p>
    <w:p w14:paraId="7A412736" w14:textId="77777777"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243AD145" w14:textId="77777777" w:rsidTr="000E7020">
        <w:tc>
          <w:tcPr>
            <w:tcW w:w="9855" w:type="dxa"/>
          </w:tcPr>
          <w:p w14:paraId="308A4C30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49993CC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14:paraId="52C7C217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//The SS sends a UEInformationRequest message with logMeasReportReq present.</w:t>
            </w:r>
          </w:p>
          <w:p w14:paraId="546DC30C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7E1A04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11E08345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6D18B4B9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67DA020F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14:paraId="318DE62C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//Check: Does the UE send a UEInformationResponse message including logMeasReport?</w:t>
            </w:r>
          </w:p>
          <w:p w14:paraId="2BC3EEF7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7E1A04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16B3506D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7E1A04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78211F24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 v_ReceivedAsp; //@sic R5s141292 sic@</w:t>
            </w:r>
          </w:p>
          <w:p w14:paraId="29B4951A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0FC8C504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14:paraId="2BFB9B38" w14:textId="77777777" w:rsidTr="000E7020">
        <w:tc>
          <w:tcPr>
            <w:tcW w:w="9855" w:type="dxa"/>
          </w:tcPr>
          <w:p w14:paraId="7F7AFAFC" w14:textId="77777777"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E7E8EFB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084012A5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14:paraId="1D18074E" w14:textId="77777777"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14:paraId="54A8ED73" w14:textId="77777777" w:rsidTr="000E7020">
        <w:tc>
          <w:tcPr>
            <w:tcW w:w="9855" w:type="dxa"/>
          </w:tcPr>
          <w:p w14:paraId="3DDCFA20" w14:textId="77777777"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61747FB4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14:paraId="4D5413AD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//The SS sends a UEInformationRequest message with logMeasReportReq present.</w:t>
            </w:r>
          </w:p>
          <w:p w14:paraId="2D83B448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7E1A04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14:paraId="30A7FF3B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14:paraId="37F74271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14:paraId="23BCB1E2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14:paraId="1900F3DC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//Check: Does the UE send a UEInformationResponse message including logMeasReport?</w:t>
            </w:r>
          </w:p>
          <w:p w14:paraId="549800B5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7E1A04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14:paraId="66600C06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7E1A04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7E1A04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14:paraId="0DBA2E14" w14:textId="77777777"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 v_ReceivedAsp; //@sic R5s141292 sic@</w:t>
            </w:r>
          </w:p>
          <w:p w14:paraId="3A867E52" w14:textId="77777777"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FAA3090" w14:textId="77777777" w:rsidR="000E7020" w:rsidRPr="00446488" w:rsidRDefault="000E7020" w:rsidP="000E7020">
      <w:pPr>
        <w:rPr>
          <w:noProof/>
          <w:lang w:val="en-US"/>
        </w:rPr>
      </w:pPr>
    </w:p>
    <w:sectPr w:rsidR="000E7020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94C37" w14:textId="77777777" w:rsidR="000D72D7" w:rsidRDefault="000D72D7">
      <w:r>
        <w:separator/>
      </w:r>
    </w:p>
  </w:endnote>
  <w:endnote w:type="continuationSeparator" w:id="0">
    <w:p w14:paraId="080D849E" w14:textId="77777777" w:rsidR="000D72D7" w:rsidRDefault="000D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129BC" w14:textId="77777777" w:rsidR="000D72D7" w:rsidRDefault="000D72D7">
      <w:r>
        <w:separator/>
      </w:r>
    </w:p>
  </w:footnote>
  <w:footnote w:type="continuationSeparator" w:id="0">
    <w:p w14:paraId="582AFF84" w14:textId="77777777" w:rsidR="000D72D7" w:rsidRDefault="000D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4063F" w14:textId="77777777" w:rsidR="000E7020" w:rsidRDefault="000E70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8E16" w14:textId="77777777" w:rsidR="000E7020" w:rsidRDefault="000E70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EAF27" w14:textId="77777777" w:rsidR="000E7020" w:rsidRDefault="000E70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FC9E4" w14:textId="77777777" w:rsidR="000E7020" w:rsidRDefault="000E70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D72D7"/>
    <w:rsid w:val="000E40ED"/>
    <w:rsid w:val="000E7020"/>
    <w:rsid w:val="00106C43"/>
    <w:rsid w:val="00133426"/>
    <w:rsid w:val="00137C8C"/>
    <w:rsid w:val="00145D43"/>
    <w:rsid w:val="00153FCB"/>
    <w:rsid w:val="00154DA1"/>
    <w:rsid w:val="00154EF6"/>
    <w:rsid w:val="00157804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A1E23"/>
    <w:rsid w:val="002B3C01"/>
    <w:rsid w:val="002B5741"/>
    <w:rsid w:val="002B6560"/>
    <w:rsid w:val="002C78C6"/>
    <w:rsid w:val="002D7390"/>
    <w:rsid w:val="002E5199"/>
    <w:rsid w:val="00300C5B"/>
    <w:rsid w:val="00304F33"/>
    <w:rsid w:val="00305409"/>
    <w:rsid w:val="00336280"/>
    <w:rsid w:val="00352B3F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0034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675AC"/>
    <w:rsid w:val="00592D74"/>
    <w:rsid w:val="005972BF"/>
    <w:rsid w:val="005C0865"/>
    <w:rsid w:val="005C576A"/>
    <w:rsid w:val="005E2C44"/>
    <w:rsid w:val="00617D68"/>
    <w:rsid w:val="00621188"/>
    <w:rsid w:val="006257ED"/>
    <w:rsid w:val="00681541"/>
    <w:rsid w:val="00695808"/>
    <w:rsid w:val="006B46FB"/>
    <w:rsid w:val="006E21FB"/>
    <w:rsid w:val="00702995"/>
    <w:rsid w:val="0071206F"/>
    <w:rsid w:val="007341EF"/>
    <w:rsid w:val="007552FB"/>
    <w:rsid w:val="00757BDD"/>
    <w:rsid w:val="007630FD"/>
    <w:rsid w:val="00772610"/>
    <w:rsid w:val="007729F7"/>
    <w:rsid w:val="0078796A"/>
    <w:rsid w:val="007918B7"/>
    <w:rsid w:val="00792342"/>
    <w:rsid w:val="00794477"/>
    <w:rsid w:val="007977A8"/>
    <w:rsid w:val="007B16C2"/>
    <w:rsid w:val="007B4BE6"/>
    <w:rsid w:val="007B512A"/>
    <w:rsid w:val="007C2097"/>
    <w:rsid w:val="007D6A07"/>
    <w:rsid w:val="007D6B14"/>
    <w:rsid w:val="007F7259"/>
    <w:rsid w:val="008040A8"/>
    <w:rsid w:val="00811A71"/>
    <w:rsid w:val="00816EFB"/>
    <w:rsid w:val="008279FA"/>
    <w:rsid w:val="00855B12"/>
    <w:rsid w:val="008626E7"/>
    <w:rsid w:val="00870EE7"/>
    <w:rsid w:val="00876065"/>
    <w:rsid w:val="008863B9"/>
    <w:rsid w:val="008A45A6"/>
    <w:rsid w:val="008F686C"/>
    <w:rsid w:val="00906D99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D256C"/>
    <w:rsid w:val="009E3297"/>
    <w:rsid w:val="009F734F"/>
    <w:rsid w:val="00A11FAC"/>
    <w:rsid w:val="00A246B6"/>
    <w:rsid w:val="00A30394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DE6F20"/>
    <w:rsid w:val="00E13F3D"/>
    <w:rsid w:val="00E14D7D"/>
    <w:rsid w:val="00E34898"/>
    <w:rsid w:val="00E37029"/>
    <w:rsid w:val="00E573EE"/>
    <w:rsid w:val="00E615BE"/>
    <w:rsid w:val="00E810ED"/>
    <w:rsid w:val="00E87E94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6386"/>
    <w:rsid w:val="00FC38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1005332"/>
  <w15:docId w15:val="{38F2C082-DD6F-472E-9F91-D8CE3C82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FC3886"/>
    <w:rPr>
      <w:rFonts w:ascii="Courier New" w:hAnsi="Courier New"/>
      <w:noProof/>
      <w:sz w:val="16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E702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0E702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0E702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0E702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E702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0E7020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0E7020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0E7020"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rsid w:val="000E7020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0E7020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0E7020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0E7020"/>
    <w:rPr>
      <w:rFonts w:ascii="Times New Roman" w:hAnsi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0E7020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0E7020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0E7020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37D13-4172-4BB8-BBA8-5AB84090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3159</Words>
  <Characters>32055</Characters>
  <Application>Microsoft Office Word</Application>
  <DocSecurity>0</DocSecurity>
  <Lines>267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35144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2021-02-15T14:09:00Z</dcterms:created>
  <dcterms:modified xsi:type="dcterms:W3CDTF">2021-05-04T17:05:00Z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