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A220262"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934D53">
        <w:fldChar w:fldCharType="begin"/>
      </w:r>
      <w:r w:rsidR="00934D53">
        <w:instrText xml:space="preserve"> DOCPROPERTY  Tdoc#  \* MERGEFORMAT </w:instrText>
      </w:r>
      <w:r w:rsidR="00934D53">
        <w:fldChar w:fldCharType="separate"/>
      </w:r>
      <w:r w:rsidR="00A1055C">
        <w:rPr>
          <w:b/>
          <w:i/>
          <w:noProof/>
          <w:sz w:val="28"/>
        </w:rPr>
        <w:t>R5s2</w:t>
      </w:r>
      <w:r w:rsidR="0025709B">
        <w:rPr>
          <w:b/>
          <w:i/>
          <w:noProof/>
          <w:sz w:val="28"/>
        </w:rPr>
        <w:t>1</w:t>
      </w:r>
      <w:r w:rsidR="00A37C31">
        <w:rPr>
          <w:b/>
          <w:i/>
          <w:noProof/>
          <w:sz w:val="28"/>
        </w:rPr>
        <w:t>0</w:t>
      </w:r>
      <w:r w:rsidR="00934D53">
        <w:rPr>
          <w:b/>
          <w:i/>
          <w:noProof/>
          <w:sz w:val="28"/>
        </w:rPr>
        <w:t>541</w:t>
      </w:r>
      <w:r w:rsidR="00934D53">
        <w:rPr>
          <w:b/>
          <w:i/>
          <w:noProof/>
          <w:sz w:val="28"/>
        </w:rPr>
        <w:fldChar w:fldCharType="end"/>
      </w:r>
    </w:p>
    <w:p w14:paraId="5D6FC58C" w14:textId="307A0302" w:rsidR="001A09A3" w:rsidRDefault="00934D53"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1ECE2FB" w:rsidR="001E41F3" w:rsidRPr="00410371" w:rsidRDefault="00A37C31" w:rsidP="00547111">
            <w:pPr>
              <w:pStyle w:val="CRCoverPage"/>
              <w:spacing w:after="0"/>
              <w:rPr>
                <w:noProof/>
              </w:rPr>
            </w:pPr>
            <w:r>
              <w:rPr>
                <w:b/>
                <w:noProof/>
                <w:sz w:val="28"/>
              </w:rPr>
              <w:t>1</w:t>
            </w:r>
            <w:r w:rsidR="00F7019E">
              <w:rPr>
                <w:b/>
                <w:noProof/>
                <w:sz w:val="28"/>
              </w:rPr>
              <w:t>5</w:t>
            </w:r>
            <w:r w:rsidR="00980F99">
              <w:rPr>
                <w:b/>
                <w:noProof/>
                <w:sz w:val="28"/>
              </w:rPr>
              <w:t>87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22F67909" w:rsidR="001E41F3" w:rsidRPr="00A1055C" w:rsidRDefault="00934D53"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8419E69" w:rsidR="001E41F3" w:rsidRPr="00410371" w:rsidRDefault="00DF0CD3" w:rsidP="00A37C31">
            <w:pPr>
              <w:pStyle w:val="CRCoverPage"/>
              <w:spacing w:after="0"/>
              <w:rPr>
                <w:noProof/>
                <w:sz w:val="28"/>
              </w:rPr>
            </w:pPr>
            <w:r>
              <w:rPr>
                <w:b/>
                <w:noProof/>
                <w:sz w:val="28"/>
              </w:rPr>
              <w:t>16.</w:t>
            </w:r>
            <w:r w:rsidR="00934D53">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49654C1" w:rsidR="001E41F3" w:rsidRDefault="00000B07" w:rsidP="00715499">
            <w:pPr>
              <w:pStyle w:val="CRCoverPage"/>
              <w:spacing w:after="0"/>
            </w:pPr>
            <w:r w:rsidRPr="00000B07">
              <w:t>Correction for NR common function f_NR_InitDL_BWPs()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3C525A32" w:rsidR="001E41F3" w:rsidRDefault="00A37C31">
            <w:pPr>
              <w:pStyle w:val="CRCoverPage"/>
              <w:spacing w:after="0"/>
              <w:ind w:left="100"/>
              <w:rPr>
                <w:noProof/>
              </w:rPr>
            </w:pPr>
            <w:r>
              <w:rPr>
                <w:noProof/>
              </w:rPr>
              <w:t>202</w:t>
            </w:r>
            <w:r w:rsidR="00F7019E">
              <w:rPr>
                <w:noProof/>
              </w:rPr>
              <w:t>1</w:t>
            </w:r>
            <w:r>
              <w:rPr>
                <w:noProof/>
              </w:rPr>
              <w:t>-</w:t>
            </w:r>
            <w:r w:rsidR="001F2D5E">
              <w:rPr>
                <w:noProof/>
              </w:rPr>
              <w:t>02-10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E4FFA" w14:textId="77777777" w:rsidR="003B6BD9" w:rsidRDefault="003B6BD9" w:rsidP="003B6BD9">
            <w:pPr>
              <w:pStyle w:val="CRCoverPage"/>
              <w:spacing w:after="0" w:line="259" w:lineRule="auto"/>
              <w:rPr>
                <w:noProof/>
              </w:rPr>
            </w:pPr>
            <w:r>
              <w:rPr>
                <w:noProof/>
              </w:rPr>
              <w:t>For some NR bands (n28, n39, n40), configuration of DL BWP and LocationAndBandwidth can be incorrect because SSB subcarrier spacing is used which can be different from the specific carrier subcarrier spacing as configured in MIB.</w:t>
            </w:r>
          </w:p>
          <w:p w14:paraId="5CC9551D" w14:textId="1C442CD5" w:rsidR="00D44D27" w:rsidRDefault="00D44D27" w:rsidP="003B6BD9">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E789A07" w:rsidR="00980F99" w:rsidRDefault="003B6BD9" w:rsidP="00A10E39">
            <w:pPr>
              <w:pStyle w:val="CRCoverPage"/>
              <w:spacing w:after="0" w:line="259" w:lineRule="auto"/>
              <w:rPr>
                <w:noProof/>
              </w:rPr>
            </w:pPr>
            <w:r>
              <w:rPr>
                <w:noProof/>
              </w:rPr>
              <w:t>Use specific carrier subcarrier spacing for f_NR_InitLocationAndBandwidth() and cs_NR_DownlinkBWP_List_Def instead of SSB subcarrier spacing.</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79F3CA16" w:rsidR="00D44D27" w:rsidRDefault="00D44D27" w:rsidP="00D44D27">
            <w:pPr>
              <w:pStyle w:val="CRCoverPage"/>
              <w:spacing w:after="0"/>
              <w:rPr>
                <w:noProof/>
              </w:rPr>
            </w:pPr>
            <w:r>
              <w:rPr>
                <w:noProof/>
              </w:rPr>
              <w:t>A  conformant UE may fail th</w:t>
            </w:r>
            <w:r w:rsidR="001F2D5E">
              <w:rPr>
                <w:noProof/>
              </w:rPr>
              <w:t>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47B1DB3" w:rsidR="00D44D27" w:rsidRDefault="00980F99" w:rsidP="00D44D27">
            <w:pPr>
              <w:pStyle w:val="CRCoverPage"/>
              <w:spacing w:after="0"/>
              <w:rPr>
                <w:noProof/>
              </w:rPr>
            </w:pPr>
            <w:r>
              <w:rPr>
                <w:noProof/>
              </w:rPr>
              <w:t>f_NR_CellIfno_Init()</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E949A61"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1ECC69" w:rsidR="00D44D27" w:rsidRDefault="00A10E39"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5F36AF5"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6783721"/>
      <w:r w:rsidRPr="00D83A7A">
        <w:rPr>
          <w:rStyle w:val="Emphasis"/>
          <w:rFonts w:cs="Arial"/>
          <w:i w:val="0"/>
        </w:rPr>
        <w:lastRenderedPageBreak/>
        <w:t>Table of Contents</w:t>
      </w:r>
      <w:bookmarkEnd w:id="1"/>
    </w:p>
    <w:p w14:paraId="00D8A31D" w14:textId="5952AD9F" w:rsidR="009E7437"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E7437" w:rsidRPr="00706B05">
        <w:rPr>
          <w:rFonts w:cs="Arial"/>
          <w:iCs/>
        </w:rPr>
        <w:t>Table of Contents</w:t>
      </w:r>
      <w:r w:rsidR="009E7437">
        <w:tab/>
      </w:r>
      <w:r w:rsidR="009E7437">
        <w:fldChar w:fldCharType="begin"/>
      </w:r>
      <w:r w:rsidR="009E7437">
        <w:instrText xml:space="preserve"> PAGEREF _Toc66783721 \h </w:instrText>
      </w:r>
      <w:r w:rsidR="009E7437">
        <w:fldChar w:fldCharType="separate"/>
      </w:r>
      <w:r w:rsidR="009E7437">
        <w:t>2</w:t>
      </w:r>
      <w:r w:rsidR="009E7437">
        <w:fldChar w:fldCharType="end"/>
      </w:r>
    </w:p>
    <w:p w14:paraId="11F64E1A" w14:textId="0069474B" w:rsidR="009E7437" w:rsidRDefault="009E7437">
      <w:pPr>
        <w:pStyle w:val="TOC1"/>
        <w:rPr>
          <w:rFonts w:asciiTheme="minorHAnsi" w:eastAsiaTheme="minorEastAsia" w:hAnsiTheme="minorHAnsi" w:cstheme="minorBidi"/>
          <w:szCs w:val="22"/>
          <w:lang w:eastAsia="en-GB"/>
        </w:rPr>
      </w:pPr>
      <w:r w:rsidRPr="00706B05">
        <w:rPr>
          <w:b/>
          <w:lang w:eastAsia="ja-JP"/>
        </w:rPr>
        <w:t>1</w:t>
      </w:r>
      <w:r>
        <w:rPr>
          <w:rFonts w:asciiTheme="minorHAnsi" w:eastAsiaTheme="minorEastAsia" w:hAnsiTheme="minorHAnsi" w:cstheme="minorBidi"/>
          <w:szCs w:val="22"/>
          <w:lang w:eastAsia="en-GB"/>
        </w:rPr>
        <w:tab/>
      </w:r>
      <w:r w:rsidRPr="00706B05">
        <w:rPr>
          <w:b/>
          <w:lang w:eastAsia="ja-JP"/>
        </w:rPr>
        <w:t>Overview</w:t>
      </w:r>
      <w:r>
        <w:tab/>
      </w:r>
      <w:r>
        <w:fldChar w:fldCharType="begin"/>
      </w:r>
      <w:r>
        <w:instrText xml:space="preserve"> PAGEREF _Toc66783722 \h </w:instrText>
      </w:r>
      <w:r>
        <w:fldChar w:fldCharType="separate"/>
      </w:r>
      <w:r>
        <w:t>3</w:t>
      </w:r>
      <w:r>
        <w:fldChar w:fldCharType="end"/>
      </w:r>
    </w:p>
    <w:p w14:paraId="311F08A0" w14:textId="67B116E1" w:rsidR="009E7437" w:rsidRDefault="009E7437">
      <w:pPr>
        <w:pStyle w:val="TOC1"/>
        <w:rPr>
          <w:rFonts w:asciiTheme="minorHAnsi" w:eastAsiaTheme="minorEastAsia" w:hAnsiTheme="minorHAnsi" w:cstheme="minorBidi"/>
          <w:szCs w:val="22"/>
          <w:lang w:eastAsia="en-GB"/>
        </w:rPr>
      </w:pPr>
      <w:r w:rsidRPr="00706B05">
        <w:rPr>
          <w:b/>
        </w:rPr>
        <w:t>2</w:t>
      </w:r>
      <w:r>
        <w:rPr>
          <w:rFonts w:asciiTheme="minorHAnsi" w:eastAsiaTheme="minorEastAsia" w:hAnsiTheme="minorHAnsi" w:cstheme="minorBidi"/>
          <w:szCs w:val="22"/>
          <w:lang w:eastAsia="en-GB"/>
        </w:rPr>
        <w:tab/>
      </w:r>
      <w:r w:rsidRPr="00706B05">
        <w:rPr>
          <w:b/>
        </w:rPr>
        <w:t>Corrections required</w:t>
      </w:r>
      <w:r>
        <w:tab/>
      </w:r>
      <w:r>
        <w:fldChar w:fldCharType="begin"/>
      </w:r>
      <w:r>
        <w:instrText xml:space="preserve"> PAGEREF _Toc66783723 \h </w:instrText>
      </w:r>
      <w:r>
        <w:fldChar w:fldCharType="separate"/>
      </w:r>
      <w:r>
        <w:t>3</w:t>
      </w:r>
      <w:r>
        <w:fldChar w:fldCharType="end"/>
      </w:r>
    </w:p>
    <w:p w14:paraId="0E9AA48D" w14:textId="0B23D9ED" w:rsidR="009E7437" w:rsidRDefault="009E7437">
      <w:pPr>
        <w:pStyle w:val="TOC2"/>
        <w:rPr>
          <w:rFonts w:asciiTheme="minorHAnsi" w:eastAsiaTheme="minorEastAsia" w:hAnsiTheme="minorHAnsi" w:cstheme="minorBidi"/>
          <w:sz w:val="22"/>
          <w:szCs w:val="22"/>
          <w:lang w:eastAsia="en-GB"/>
        </w:rPr>
      </w:pPr>
      <w:r w:rsidRPr="00706B05">
        <w:rPr>
          <w:rFonts w:cs="Arial"/>
          <w:b/>
          <w:lang w:val="en-US" w:eastAsia="zh-CN"/>
        </w:rPr>
        <w:t>2.1</w:t>
      </w:r>
      <w:r>
        <w:rPr>
          <w:rFonts w:asciiTheme="minorHAnsi" w:eastAsiaTheme="minorEastAsia" w:hAnsiTheme="minorHAnsi" w:cstheme="minorBidi"/>
          <w:sz w:val="22"/>
          <w:szCs w:val="22"/>
          <w:lang w:eastAsia="en-GB"/>
        </w:rPr>
        <w:tab/>
      </w:r>
      <w:r w:rsidRPr="00706B05">
        <w:rPr>
          <w:rFonts w:cs="Arial"/>
          <w:b/>
          <w:color w:val="000000"/>
          <w:lang w:eastAsia="en-GB"/>
        </w:rPr>
        <w:t>Change 1</w:t>
      </w:r>
      <w:r>
        <w:tab/>
      </w:r>
      <w:r>
        <w:fldChar w:fldCharType="begin"/>
      </w:r>
      <w:r>
        <w:instrText xml:space="preserve"> PAGEREF _Toc66783724 \h </w:instrText>
      </w:r>
      <w:r>
        <w:fldChar w:fldCharType="separate"/>
      </w:r>
      <w:r>
        <w:t>3</w:t>
      </w:r>
      <w:r>
        <w:fldChar w:fldCharType="end"/>
      </w:r>
    </w:p>
    <w:p w14:paraId="2E4D4796" w14:textId="5DA77CD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6783722"/>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6783723"/>
      <w:r w:rsidRPr="00854C55">
        <w:rPr>
          <w:b/>
        </w:rPr>
        <w:t>Corrections required</w:t>
      </w:r>
      <w:bookmarkEnd w:id="4"/>
      <w:bookmarkEnd w:id="5"/>
      <w:bookmarkEnd w:id="6"/>
    </w:p>
    <w:p w14:paraId="2693A980" w14:textId="4C175E79" w:rsidR="00AB38CB" w:rsidRDefault="00AB38CB" w:rsidP="00AB38CB"/>
    <w:p w14:paraId="743E6EB2" w14:textId="77777777" w:rsidR="00980F99" w:rsidRDefault="00980F99" w:rsidP="00980F99">
      <w:pPr>
        <w:pStyle w:val="Heading2"/>
        <w:numPr>
          <w:ilvl w:val="1"/>
          <w:numId w:val="1"/>
        </w:numPr>
        <w:overflowPunct w:val="0"/>
        <w:autoSpaceDE w:val="0"/>
        <w:autoSpaceDN w:val="0"/>
        <w:adjustRightInd w:val="0"/>
        <w:spacing w:before="480"/>
        <w:rPr>
          <w:rFonts w:cs="Arial"/>
          <w:b/>
          <w:lang w:val="en-US" w:eastAsia="zh-CN"/>
        </w:rPr>
      </w:pPr>
      <w:bookmarkStart w:id="7" w:name="_Toc63086477"/>
      <w:bookmarkStart w:id="8" w:name="_Toc65240830"/>
      <w:bookmarkStart w:id="9" w:name="_Toc66783724"/>
      <w:r>
        <w:rPr>
          <w:rFonts w:cs="Arial"/>
          <w:b/>
          <w:color w:val="000000"/>
          <w:sz w:val="28"/>
          <w:szCs w:val="28"/>
          <w:lang w:eastAsia="en-GB"/>
        </w:rPr>
        <w:t>Change 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80F99" w14:paraId="0F55C9A7" w14:textId="77777777" w:rsidTr="00FF2C22">
        <w:trPr>
          <w:trHeight w:val="447"/>
        </w:trPr>
        <w:tc>
          <w:tcPr>
            <w:tcW w:w="1985" w:type="dxa"/>
            <w:tcBorders>
              <w:top w:val="single" w:sz="4" w:space="0" w:color="auto"/>
              <w:left w:val="single" w:sz="4" w:space="0" w:color="auto"/>
              <w:bottom w:val="single" w:sz="4" w:space="0" w:color="auto"/>
              <w:right w:val="single" w:sz="4" w:space="0" w:color="auto"/>
            </w:tcBorders>
            <w:hideMark/>
          </w:tcPr>
          <w:p w14:paraId="1A299768" w14:textId="77777777" w:rsidR="00980F99" w:rsidRDefault="00980F99" w:rsidP="00FF2C22">
            <w:pPr>
              <w:spacing w:before="40" w:after="40"/>
              <w:rPr>
                <w:rFonts w:ascii="Arial" w:hAnsi="Arial" w:cs="Arial"/>
                <w:b/>
                <w:lang w:eastAsia="en-GB"/>
              </w:rPr>
            </w:pPr>
            <w:r>
              <w:rPr>
                <w:rFonts w:ascii="Arial" w:hAnsi="Arial" w:cs="Arial"/>
                <w:b/>
                <w:lang w:val="en-US" w:eastAsia="zh-CN"/>
              </w:rPr>
              <w:t>Function</w:t>
            </w:r>
            <w:r>
              <w:rPr>
                <w:rFonts w:ascii="Arial" w:hAnsi="Arial" w:cs="Arial"/>
                <w:b/>
                <w:lang w:eastAsia="en-GB"/>
              </w:rPr>
              <w:t xml:space="preserve"> name</w:t>
            </w:r>
          </w:p>
        </w:tc>
        <w:tc>
          <w:tcPr>
            <w:tcW w:w="7654" w:type="dxa"/>
            <w:tcBorders>
              <w:top w:val="single" w:sz="4" w:space="0" w:color="auto"/>
              <w:left w:val="single" w:sz="4" w:space="0" w:color="auto"/>
              <w:bottom w:val="single" w:sz="4" w:space="0" w:color="auto"/>
              <w:right w:val="single" w:sz="4" w:space="0" w:color="auto"/>
            </w:tcBorders>
            <w:hideMark/>
          </w:tcPr>
          <w:p w14:paraId="48A22442" w14:textId="77777777" w:rsidR="00980F99" w:rsidRDefault="00980F99" w:rsidP="00FF2C22">
            <w:pPr>
              <w:spacing w:after="0"/>
              <w:rPr>
                <w:rFonts w:eastAsia="SimSun"/>
                <w:lang w:val="en-US" w:eastAsia="zh-CN"/>
              </w:rPr>
            </w:pPr>
            <w:r w:rsidRPr="00EE6DC2">
              <w:rPr>
                <w:rFonts w:eastAsia="SimSun"/>
                <w:lang w:val="en-US" w:eastAsia="zh-CN"/>
              </w:rPr>
              <w:t>f</w:t>
            </w:r>
            <w:r w:rsidRPr="0010620D">
              <w:rPr>
                <w:rFonts w:ascii="Arial" w:hAnsi="Arial"/>
                <w:bCs/>
                <w:lang w:val="en-US" w:eastAsia="en-GB"/>
              </w:rPr>
              <w:t>_NR_InitDL_BWPs</w:t>
            </w:r>
          </w:p>
        </w:tc>
      </w:tr>
      <w:tr w:rsidR="00980F99" w14:paraId="6F6832B1" w14:textId="77777777" w:rsidTr="00FF2C22">
        <w:trPr>
          <w:trHeight w:val="549"/>
        </w:trPr>
        <w:tc>
          <w:tcPr>
            <w:tcW w:w="1985" w:type="dxa"/>
            <w:tcBorders>
              <w:top w:val="single" w:sz="4" w:space="0" w:color="auto"/>
              <w:left w:val="single" w:sz="4" w:space="0" w:color="auto"/>
              <w:bottom w:val="single" w:sz="4" w:space="0" w:color="auto"/>
              <w:right w:val="single" w:sz="4" w:space="0" w:color="auto"/>
            </w:tcBorders>
            <w:hideMark/>
          </w:tcPr>
          <w:p w14:paraId="6925BEB1" w14:textId="77777777" w:rsidR="00980F99" w:rsidRDefault="00980F99" w:rsidP="00FF2C22">
            <w:pPr>
              <w:spacing w:before="40" w:after="40"/>
              <w:rPr>
                <w:rFonts w:ascii="Arial" w:hAnsi="Arial"/>
                <w:b/>
                <w:lang w:eastAsia="en-GB"/>
              </w:rPr>
            </w:pPr>
            <w:r>
              <w:rPr>
                <w:rFonts w:ascii="Arial" w:hAnsi="Arial"/>
                <w:b/>
                <w:lang w:eastAsia="en-G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14F3FE1C" w14:textId="5B1DBA2D" w:rsidR="00980F99" w:rsidRDefault="009B38DB" w:rsidP="009B38DB">
            <w:pPr>
              <w:pStyle w:val="CRCoverPage"/>
              <w:spacing w:after="0"/>
              <w:rPr>
                <w:rFonts w:cs="Arial"/>
                <w:lang w:eastAsia="en-GB"/>
              </w:rPr>
            </w:pPr>
            <w:r>
              <w:rPr>
                <w:bCs/>
                <w:lang w:val="en-US" w:eastAsia="en-GB"/>
              </w:rPr>
              <w:t>For some NR bands (n28, n39, n40), configuration of DL BWP and LocationAndBandwidth can be incorrect because SSB subcarrier spacing is used which can be different from the specific carrier subcarrier spacing as configured in MIB.</w:t>
            </w:r>
          </w:p>
        </w:tc>
      </w:tr>
      <w:tr w:rsidR="00980F99" w14:paraId="1B9B1536" w14:textId="77777777" w:rsidTr="00FF2C22">
        <w:tc>
          <w:tcPr>
            <w:tcW w:w="1985" w:type="dxa"/>
            <w:tcBorders>
              <w:top w:val="single" w:sz="4" w:space="0" w:color="auto"/>
              <w:left w:val="single" w:sz="4" w:space="0" w:color="auto"/>
              <w:bottom w:val="single" w:sz="4" w:space="0" w:color="auto"/>
              <w:right w:val="single" w:sz="4" w:space="0" w:color="auto"/>
            </w:tcBorders>
            <w:hideMark/>
          </w:tcPr>
          <w:p w14:paraId="0B6D9BD4" w14:textId="77777777" w:rsidR="00980F99" w:rsidRDefault="00980F99" w:rsidP="00FF2C22">
            <w:pPr>
              <w:spacing w:before="40" w:after="40"/>
              <w:rPr>
                <w:rFonts w:ascii="Arial" w:hAnsi="Arial"/>
                <w:b/>
                <w:lang w:eastAsia="en-GB"/>
              </w:rPr>
            </w:pPr>
            <w:r>
              <w:rPr>
                <w:rFonts w:ascii="Arial" w:hAnsi="Arial"/>
                <w:b/>
                <w:lang w:eastAsia="en-G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06FFBA4F" w14:textId="3D04C01B" w:rsidR="00980F99" w:rsidRDefault="009B38DB" w:rsidP="00FF2C22">
            <w:pPr>
              <w:autoSpaceDE w:val="0"/>
              <w:autoSpaceDN w:val="0"/>
              <w:adjustRightInd w:val="0"/>
              <w:spacing w:after="0"/>
              <w:rPr>
                <w:rFonts w:ascii="Arial" w:hAnsi="Arial" w:cs="Arial"/>
                <w:lang w:eastAsia="en-GB"/>
              </w:rPr>
            </w:pPr>
            <w:r>
              <w:rPr>
                <w:rFonts w:ascii="Arial" w:hAnsi="Arial"/>
                <w:bCs/>
                <w:lang w:val="en-US" w:eastAsia="en-GB"/>
              </w:rPr>
              <w:t xml:space="preserve">Use specific carrier subcarrier spacing for </w:t>
            </w:r>
            <w:r w:rsidRPr="009B38DB">
              <w:rPr>
                <w:rFonts w:ascii="Arial" w:hAnsi="Arial"/>
                <w:bCs/>
                <w:lang w:val="en-US" w:eastAsia="en-GB"/>
              </w:rPr>
              <w:t>f_NR_InitLocationAndBandwidth</w:t>
            </w:r>
            <w:r>
              <w:rPr>
                <w:rFonts w:ascii="Arial" w:hAnsi="Arial"/>
                <w:bCs/>
                <w:lang w:val="en-US" w:eastAsia="en-GB"/>
              </w:rPr>
              <w:t xml:space="preserve">() and </w:t>
            </w:r>
            <w:r w:rsidRPr="009B38DB">
              <w:rPr>
                <w:rFonts w:ascii="Arial" w:hAnsi="Arial"/>
                <w:bCs/>
                <w:lang w:val="en-US" w:eastAsia="en-GB"/>
              </w:rPr>
              <w:t>cs_NR_DownlinkBWP_List_Def</w:t>
            </w:r>
            <w:r>
              <w:rPr>
                <w:rFonts w:ascii="Arial" w:hAnsi="Arial"/>
                <w:bCs/>
                <w:lang w:val="en-US" w:eastAsia="en-GB"/>
              </w:rPr>
              <w:t xml:space="preserve"> instead of SSB subcarrier spacing.</w:t>
            </w:r>
          </w:p>
        </w:tc>
      </w:tr>
      <w:tr w:rsidR="00980F99" w14:paraId="3095CD9F" w14:textId="77777777" w:rsidTr="00FF2C22">
        <w:tc>
          <w:tcPr>
            <w:tcW w:w="1985" w:type="dxa"/>
            <w:tcBorders>
              <w:top w:val="single" w:sz="4" w:space="0" w:color="auto"/>
              <w:left w:val="single" w:sz="4" w:space="0" w:color="auto"/>
              <w:bottom w:val="single" w:sz="4" w:space="0" w:color="auto"/>
              <w:right w:val="single" w:sz="4" w:space="0" w:color="auto"/>
            </w:tcBorders>
            <w:hideMark/>
          </w:tcPr>
          <w:p w14:paraId="2789680C" w14:textId="77777777" w:rsidR="00980F99" w:rsidRDefault="00980F99" w:rsidP="00FF2C22">
            <w:pPr>
              <w:spacing w:before="40" w:after="40"/>
              <w:rPr>
                <w:rFonts w:ascii="Arial" w:hAnsi="Arial"/>
                <w:b/>
                <w:lang w:eastAsia="en-GB"/>
              </w:rPr>
            </w:pPr>
            <w:r>
              <w:rPr>
                <w:rFonts w:ascii="Arial" w:hAnsi="Arial"/>
                <w:b/>
                <w:lang w:eastAsia="en-G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5D696D5F" w14:textId="77777777" w:rsidR="00980F99" w:rsidRDefault="00980F99" w:rsidP="00FF2C22">
            <w:pPr>
              <w:spacing w:after="0"/>
              <w:rPr>
                <w:rFonts w:ascii="Arial" w:hAnsi="Arial" w:cs="Arial"/>
                <w:lang w:eastAsia="en-GB"/>
              </w:rPr>
            </w:pPr>
            <w:r w:rsidRPr="001768B7">
              <w:rPr>
                <w:rFonts w:ascii="Arial" w:hAnsi="Arial" w:cs="Arial"/>
                <w:lang w:eastAsia="en-GB"/>
              </w:rPr>
              <w:t>NR_CellInfoInit.ttcn</w:t>
            </w:r>
          </w:p>
        </w:tc>
      </w:tr>
      <w:tr w:rsidR="00980F99" w14:paraId="2DB48A5A" w14:textId="77777777" w:rsidTr="00FF2C22">
        <w:tc>
          <w:tcPr>
            <w:tcW w:w="1985" w:type="dxa"/>
            <w:tcBorders>
              <w:top w:val="single" w:sz="4" w:space="0" w:color="auto"/>
              <w:left w:val="single" w:sz="4" w:space="0" w:color="auto"/>
              <w:bottom w:val="single" w:sz="4" w:space="0" w:color="auto"/>
              <w:right w:val="single" w:sz="4" w:space="0" w:color="auto"/>
            </w:tcBorders>
            <w:hideMark/>
          </w:tcPr>
          <w:p w14:paraId="7DFE2D1E" w14:textId="77777777" w:rsidR="00980F99" w:rsidRDefault="00980F99" w:rsidP="00FF2C22">
            <w:pPr>
              <w:spacing w:before="40" w:after="40"/>
              <w:rPr>
                <w:rFonts w:ascii="Arial" w:hAnsi="Arial"/>
                <w:b/>
                <w:highlight w:val="cyan"/>
                <w:lang w:eastAsia="en-GB"/>
              </w:rPr>
            </w:pPr>
            <w:r>
              <w:rPr>
                <w:rFonts w:ascii="Arial" w:hAnsi="Arial"/>
                <w:b/>
                <w:lang w:eastAsia="en-GB"/>
              </w:rPr>
              <w:t>MCC160 Comment</w:t>
            </w:r>
          </w:p>
        </w:tc>
        <w:tc>
          <w:tcPr>
            <w:tcW w:w="7654" w:type="dxa"/>
            <w:tcBorders>
              <w:top w:val="single" w:sz="4" w:space="0" w:color="auto"/>
              <w:left w:val="single" w:sz="4" w:space="0" w:color="auto"/>
              <w:bottom w:val="single" w:sz="4" w:space="0" w:color="auto"/>
              <w:right w:val="single" w:sz="4" w:space="0" w:color="auto"/>
            </w:tcBorders>
          </w:tcPr>
          <w:p w14:paraId="1B15C85E" w14:textId="77777777" w:rsidR="00980F99" w:rsidRDefault="00980F99" w:rsidP="00FF2C22">
            <w:pPr>
              <w:rPr>
                <w:rFonts w:ascii="Arial" w:hAnsi="Arial"/>
                <w:highlight w:val="cyan"/>
                <w:lang w:eastAsia="en-GB"/>
              </w:rPr>
            </w:pPr>
          </w:p>
        </w:tc>
      </w:tr>
    </w:tbl>
    <w:p w14:paraId="022C6E20" w14:textId="77777777" w:rsidR="00980F99" w:rsidRDefault="00980F99" w:rsidP="00980F99"/>
    <w:p w14:paraId="7D89636A" w14:textId="77777777" w:rsidR="00980F99" w:rsidRDefault="00980F99" w:rsidP="00980F9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80F99" w14:paraId="7A146619" w14:textId="77777777" w:rsidTr="00FF2C22">
        <w:tc>
          <w:tcPr>
            <w:tcW w:w="9855" w:type="dxa"/>
            <w:tcBorders>
              <w:top w:val="single" w:sz="4" w:space="0" w:color="auto"/>
              <w:left w:val="single" w:sz="4" w:space="0" w:color="auto"/>
              <w:bottom w:val="single" w:sz="4" w:space="0" w:color="auto"/>
              <w:right w:val="single" w:sz="4" w:space="0" w:color="auto"/>
            </w:tcBorders>
          </w:tcPr>
          <w:p w14:paraId="1AB7D6A5"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function f_NR_InitDL_BWPs(PhysCellId p_PhysCellId,</w:t>
            </w:r>
          </w:p>
          <w:p w14:paraId="19B2292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NR_FrequencyBand_Type p_NR_FrequencyBand,</w:t>
            </w:r>
          </w:p>
          <w:p w14:paraId="62E23D6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SSB_Index p_SSB_Index</w:t>
            </w:r>
          </w:p>
          <w:p w14:paraId="1C5B3A2B"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2D3469B"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template (value) NR_DownlinkBWP_List_Type</w:t>
            </w:r>
          </w:p>
          <w:p w14:paraId="2E4890F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 @sic R5-190786: p_PhysCellId sic@ */</w:t>
            </w:r>
          </w:p>
          <w:p w14:paraId="30EEE3F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NR_DownlinkBWP_List_Type v_DL_BWPs;</w:t>
            </w:r>
          </w:p>
          <w:p w14:paraId="57AB90E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DMRS_DownlinkConfig v_DMRS_DownlinkConfig;</w:t>
            </w:r>
          </w:p>
          <w:p w14:paraId="6BE3E861"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NR_SearchSpace_NrofCandidates_Type v_NrofCandidates; //@sic R5-201655 RP-201138 sic@</w:t>
            </w:r>
          </w:p>
          <w:p w14:paraId="2156BCF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PDSCH_TimeDomainResourceAllocationList v_PDSCH_TimeDomainResourceAllocationList;</w:t>
            </w:r>
          </w:p>
          <w:p w14:paraId="179CF12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(omit) PDSCH_Config.mcs_Table v_Mcs_Table := omit;  // @sic R5-190670: qam64 per default independent from FR1/FR2 sic@</w:t>
            </w:r>
          </w:p>
          <w:p w14:paraId="7ADD3F2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BWP.locationAndBandwidth v_LocationAndBandwidth := f_NR_InitLocationAndBandwidth(p_NR_FrequencyBand.FrequencyBandIndicator, </w:t>
            </w:r>
            <w:r w:rsidRPr="008910A5">
              <w:rPr>
                <w:rFonts w:ascii="Arial" w:hAnsi="Arial"/>
                <w:bCs/>
                <w:highlight w:val="yellow"/>
                <w:lang w:val="en-US" w:eastAsia="en-GB"/>
              </w:rPr>
              <w:t>p_NR_FrequencyBand.SSB_SubcarrierSpacing</w:t>
            </w:r>
            <w:r w:rsidRPr="008910A5">
              <w:rPr>
                <w:rFonts w:ascii="Arial" w:hAnsi="Arial"/>
                <w:bCs/>
                <w:lang w:val="en-US" w:eastAsia="en-GB"/>
              </w:rPr>
              <w:t>, p_NR_FrequencyBand.ChannelBandwidth);  //Same SCS used for all channels);</w:t>
            </w:r>
          </w:p>
          <w:p w14:paraId="14CDE73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3A2CB7B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if (f_NR_IsBandFR1(p_NR_FrequencyBand.FrequencyBandIndicator)) { //FR1</w:t>
            </w:r>
          </w:p>
          <w:p w14:paraId="60900BC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 := cs_38508_DMRS_DownlinkConfig_FR1;</w:t>
            </w:r>
          </w:p>
          <w:p w14:paraId="112051D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 := cs_38508_PDSCH_TimeDomainResourceAllocationList_FR1;</w:t>
            </w:r>
          </w:p>
          <w:p w14:paraId="1FEFA32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 := cs_38508_NrofCandidates_Def;</w:t>
            </w:r>
          </w:p>
          <w:p w14:paraId="4753F6E6"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else {                                        //FR2</w:t>
            </w:r>
          </w:p>
          <w:p w14:paraId="7B33B19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 := cs_38508_DMRS_DownlinkConfig_FR2;</w:t>
            </w:r>
          </w:p>
          <w:p w14:paraId="092FE39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 := cs_38508_PDSCH_TimeDomainResourceAllocationList_FR2;</w:t>
            </w:r>
          </w:p>
          <w:p w14:paraId="0D3BD315"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 := cds_38508_NrofCandidates_FR2  //@sic R5s200898 RP-201138 sic@</w:t>
            </w:r>
          </w:p>
          <w:p w14:paraId="4B1D865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lastRenderedPageBreak/>
              <w:t xml:space="preserve">    }</w:t>
            </w:r>
          </w:p>
          <w:p w14:paraId="46B6F2B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v_DL_BWPs := cs_NR_DownlinkBWP_List_Def(</w:t>
            </w:r>
            <w:r w:rsidRPr="00980F99">
              <w:rPr>
                <w:rFonts w:ascii="Arial" w:hAnsi="Arial"/>
                <w:bCs/>
                <w:lang w:val="en-US" w:eastAsia="en-GB"/>
              </w:rPr>
              <w:t>p_NR_FrequencyBand.</w:t>
            </w:r>
            <w:r w:rsidRPr="00980F99">
              <w:rPr>
                <w:rFonts w:ascii="Arial" w:hAnsi="Arial"/>
                <w:bCs/>
                <w:highlight w:val="yellow"/>
                <w:lang w:val="en-US" w:eastAsia="en-GB"/>
              </w:rPr>
              <w:t>SSB_SubcarrierSpacing</w:t>
            </w:r>
            <w:r w:rsidRPr="008910A5">
              <w:rPr>
                <w:rFonts w:ascii="Arial" w:hAnsi="Arial"/>
                <w:bCs/>
                <w:lang w:val="en-US" w:eastAsia="en-GB"/>
              </w:rPr>
              <w:t>,</w:t>
            </w:r>
          </w:p>
          <w:p w14:paraId="738B65F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p_PhysCellId,</w:t>
            </w:r>
          </w:p>
          <w:p w14:paraId="45D4D4F5"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v_LocationAndBandwidth,</w:t>
            </w:r>
          </w:p>
          <w:p w14:paraId="10FA957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w:t>
            </w:r>
          </w:p>
          <w:p w14:paraId="7843F31A"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w:t>
            </w:r>
          </w:p>
          <w:p w14:paraId="61D2319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w:t>
            </w:r>
          </w:p>
          <w:p w14:paraId="57C5658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v_Mcs_Table,</w:t>
            </w:r>
          </w:p>
          <w:p w14:paraId="4AD455D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p_NR_FrequencyBand.Coreset0_OffsetRBs,</w:t>
            </w:r>
          </w:p>
          <w:p w14:paraId="4EEEE21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p_SSB_Index</w:t>
            </w:r>
          </w:p>
          <w:p w14:paraId="3D6562C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58B49E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v_DL_BWPs;</w:t>
            </w:r>
          </w:p>
          <w:p w14:paraId="7B9E118E" w14:textId="77777777" w:rsidR="00980F99"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tc>
      </w:tr>
    </w:tbl>
    <w:p w14:paraId="7B9DD479" w14:textId="77777777" w:rsidR="00980F99" w:rsidRDefault="00980F99" w:rsidP="00980F99">
      <w:pPr>
        <w:spacing w:after="0"/>
        <w:rPr>
          <w:rFonts w:ascii="Arial" w:hAnsi="Arial"/>
          <w:b/>
          <w:lang w:eastAsia="en-GB"/>
        </w:rPr>
      </w:pPr>
    </w:p>
    <w:p w14:paraId="70ED2ED9" w14:textId="77777777" w:rsidR="00980F99" w:rsidRDefault="00980F99" w:rsidP="00980F99">
      <w:pPr>
        <w:spacing w:after="0"/>
        <w:rPr>
          <w:rFonts w:ascii="Arial" w:hAnsi="Arial"/>
          <w:b/>
          <w:lang w:eastAsia="en-GB"/>
        </w:rPr>
      </w:pPr>
    </w:p>
    <w:p w14:paraId="562B35A3" w14:textId="77777777" w:rsidR="00980F99" w:rsidRDefault="00980F99" w:rsidP="00980F99">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80F99" w14:paraId="6861FB2B" w14:textId="77777777" w:rsidTr="00FF2C22">
        <w:tc>
          <w:tcPr>
            <w:tcW w:w="9629" w:type="dxa"/>
            <w:tcBorders>
              <w:top w:val="single" w:sz="4" w:space="0" w:color="auto"/>
              <w:left w:val="single" w:sz="4" w:space="0" w:color="auto"/>
              <w:bottom w:val="single" w:sz="4" w:space="0" w:color="auto"/>
              <w:right w:val="single" w:sz="4" w:space="0" w:color="auto"/>
            </w:tcBorders>
          </w:tcPr>
          <w:p w14:paraId="52B5A35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function f_NR_InitDL_BWPs(PhysCellId p_PhysCellId,</w:t>
            </w:r>
          </w:p>
          <w:p w14:paraId="1D47A3B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NR_FrequencyBand_Type p_NR_FrequencyBand,</w:t>
            </w:r>
          </w:p>
          <w:p w14:paraId="605F4611"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SSB_Index p_SSB_Index</w:t>
            </w:r>
          </w:p>
          <w:p w14:paraId="420FDDA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5B83E7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template (value) NR_DownlinkBWP_List_Type</w:t>
            </w:r>
          </w:p>
          <w:p w14:paraId="384053E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 @sic R5-190786: p_PhysCellId sic@ */</w:t>
            </w:r>
          </w:p>
          <w:p w14:paraId="16DFE9F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NR_DownlinkBWP_List_Type v_DL_BWPs;</w:t>
            </w:r>
          </w:p>
          <w:p w14:paraId="2720484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DMRS_DownlinkConfig v_DMRS_DownlinkConfig;</w:t>
            </w:r>
          </w:p>
          <w:p w14:paraId="1C82B76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NR_SearchSpace_NrofCandidates_Type v_NrofCandidates; //@sic R5-201655 RP-201138 sic@</w:t>
            </w:r>
          </w:p>
          <w:p w14:paraId="5DC370F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PDSCH_TimeDomainResourceAllocationList v_PDSCH_TimeDomainResourceAllocationList;</w:t>
            </w:r>
          </w:p>
          <w:p w14:paraId="2DD19F8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(omit) PDSCH_Config.mcs_Table v_Mcs_Table := omit;  // @sic R5-190670: qam64 per default independent from FR1/FR2 sic@</w:t>
            </w:r>
          </w:p>
          <w:p w14:paraId="5DE2CCAC" w14:textId="4055EC13"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BWP.locationAndBandwidth v_LocationAndBandwidth := f_NR_InitLocationAndBandwidth(p_NR_FrequencyBand.FrequencyBandIndicator, </w:t>
            </w:r>
            <w:r w:rsidRPr="00980F99">
              <w:rPr>
                <w:rFonts w:ascii="Arial" w:hAnsi="Arial"/>
                <w:bCs/>
                <w:lang w:val="en-US" w:eastAsia="en-GB"/>
              </w:rPr>
              <w:t>p_NR_FrequencyBand.</w:t>
            </w:r>
            <w:r w:rsidRPr="008910A5">
              <w:rPr>
                <w:rFonts w:ascii="Arial" w:hAnsi="Arial"/>
                <w:bCs/>
                <w:highlight w:val="yellow"/>
                <w:lang w:val="en-US" w:eastAsia="en-GB"/>
              </w:rPr>
              <w:t>FrequencyInfoDL.scs_SpecificCarrierList[0].subcarrierSpacing</w:t>
            </w:r>
            <w:r w:rsidRPr="008910A5">
              <w:rPr>
                <w:rFonts w:ascii="Arial" w:hAnsi="Arial"/>
                <w:bCs/>
                <w:lang w:val="en-US" w:eastAsia="en-GB"/>
              </w:rPr>
              <w:t>, p_NR_FrequencyBand.ChannelBandwidth);  //Same SCS used for all channels);</w:t>
            </w:r>
          </w:p>
          <w:p w14:paraId="60D2C44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10C0401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if (f_NR_IsBandFR1(p_NR_FrequencyBand.FrequencyBandIndicator)) { //FR1</w:t>
            </w:r>
          </w:p>
          <w:p w14:paraId="3A68897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 := cs_38508_DMRS_DownlinkConfig_FR1;</w:t>
            </w:r>
          </w:p>
          <w:p w14:paraId="576DF6B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 := cs_38508_PDSCH_TimeDomainResourceAllocationList_FR1;</w:t>
            </w:r>
          </w:p>
          <w:p w14:paraId="309EA09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 := cs_38508_NrofCandidates_Def;</w:t>
            </w:r>
          </w:p>
          <w:p w14:paraId="5082F5E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else {                                        //FR2</w:t>
            </w:r>
          </w:p>
          <w:p w14:paraId="4B216CB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 := cs_38508_DMRS_DownlinkConfig_FR2;</w:t>
            </w:r>
          </w:p>
          <w:p w14:paraId="5C54D71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 := cs_38508_PDSCH_TimeDomainResourceAllocationList_FR2;</w:t>
            </w:r>
          </w:p>
          <w:p w14:paraId="3DCB633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 := cds_38508_NrofCandidates_FR2  //@sic R5s200898 RP-201138 sic@</w:t>
            </w:r>
          </w:p>
          <w:p w14:paraId="3EA93B9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D602C87" w14:textId="37AA02D9"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v_DL_BWPs := cs_NR_DownlinkBWP_List_Def(</w:t>
            </w:r>
            <w:r w:rsidRPr="00980F99">
              <w:rPr>
                <w:rFonts w:ascii="Arial" w:hAnsi="Arial"/>
                <w:bCs/>
                <w:lang w:val="en-US" w:eastAsia="en-GB"/>
              </w:rPr>
              <w:t>p_NR_FrequencyBand.</w:t>
            </w:r>
            <w:r w:rsidRPr="00980F99">
              <w:rPr>
                <w:rFonts w:ascii="Arial" w:hAnsi="Arial"/>
                <w:bCs/>
                <w:highlight w:val="yellow"/>
                <w:lang w:val="en-US" w:eastAsia="en-GB"/>
              </w:rPr>
              <w:t>FrequencyInfoDL.scs_SpecificCarrierList[0].subcarrierSpacing</w:t>
            </w:r>
            <w:r w:rsidRPr="00980F99">
              <w:rPr>
                <w:rFonts w:ascii="Arial" w:hAnsi="Arial"/>
                <w:bCs/>
                <w:lang w:val="en-US" w:eastAsia="en-GB"/>
              </w:rPr>
              <w:t>,</w:t>
            </w:r>
          </w:p>
          <w:p w14:paraId="6D992FFA"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p_PhysCellId,</w:t>
            </w:r>
          </w:p>
          <w:p w14:paraId="28D26A41"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v_LocationAndBandwidth,</w:t>
            </w:r>
          </w:p>
          <w:p w14:paraId="2B4310C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v_DMRS_DownlinkConfig,</w:t>
            </w:r>
          </w:p>
          <w:p w14:paraId="46E6D7D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v_NrofCandidates,</w:t>
            </w:r>
          </w:p>
          <w:p w14:paraId="20F231A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v_PDSCH_TimeDomainResourceAllocationList,</w:t>
            </w:r>
          </w:p>
          <w:p w14:paraId="0667035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v_Mcs_Table,</w:t>
            </w:r>
          </w:p>
          <w:p w14:paraId="38F82B9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p_NR_FrequencyBand.Coreset0_OffsetRBs,</w:t>
            </w:r>
          </w:p>
          <w:p w14:paraId="23AD644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p_SSB_Index</w:t>
            </w:r>
          </w:p>
          <w:p w14:paraId="4DEBB2A8"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6631B4D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v_DL_BWPs;</w:t>
            </w:r>
          </w:p>
          <w:p w14:paraId="1BF385D5" w14:textId="77777777" w:rsidR="00980F99"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tc>
      </w:tr>
    </w:tbl>
    <w:p w14:paraId="11ED82B5" w14:textId="77777777" w:rsidR="00980F99" w:rsidRDefault="00980F99" w:rsidP="00980F99"/>
    <w:p w14:paraId="37901BCD" w14:textId="77777777" w:rsidR="00980F99" w:rsidRDefault="00980F99" w:rsidP="00AB38CB"/>
    <w:p w14:paraId="3224B29D" w14:textId="77777777" w:rsidR="00230B6F" w:rsidRPr="00230B6F" w:rsidRDefault="00230B6F" w:rsidP="00230B6F">
      <w:pPr>
        <w:rPr>
          <w:lang w:eastAsia="en-GB"/>
        </w:rPr>
      </w:pPr>
    </w:p>
    <w:sectPr w:rsidR="00230B6F" w:rsidRPr="00230B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9968C" w14:textId="77777777" w:rsidR="00E51B1C" w:rsidRDefault="00E51B1C">
      <w:r>
        <w:separator/>
      </w:r>
    </w:p>
  </w:endnote>
  <w:endnote w:type="continuationSeparator" w:id="0">
    <w:p w14:paraId="458DDBC4" w14:textId="77777777" w:rsidR="00E51B1C" w:rsidRDefault="00E5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2B83" w14:textId="77777777" w:rsidR="00E51B1C" w:rsidRDefault="00E51B1C">
      <w:r>
        <w:separator/>
      </w:r>
    </w:p>
  </w:footnote>
  <w:footnote w:type="continuationSeparator" w:id="0">
    <w:p w14:paraId="1A460E52" w14:textId="77777777" w:rsidR="00E51B1C" w:rsidRDefault="00E5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16508"/>
    <w:multiLevelType w:val="singleLevel"/>
    <w:tmpl w:val="1FE16508"/>
    <w:lvl w:ilvl="0">
      <w:start w:val="1"/>
      <w:numFmt w:val="decimal"/>
      <w:suff w:val="space"/>
      <w:lvlText w:val="%1."/>
      <w:lvlJc w:val="left"/>
    </w:lvl>
  </w:abstractNum>
  <w:abstractNum w:abstractNumId="10"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657E4"/>
    <w:multiLevelType w:val="singleLevel"/>
    <w:tmpl w:val="363CD531"/>
    <w:lvl w:ilvl="0">
      <w:start w:val="1"/>
      <w:numFmt w:val="decimal"/>
      <w:lvlText w:val="%1."/>
      <w:lvlJc w:val="left"/>
      <w:pPr>
        <w:tabs>
          <w:tab w:val="num" w:pos="312"/>
        </w:tabs>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3CD531"/>
    <w:multiLevelType w:val="singleLevel"/>
    <w:tmpl w:val="363CD531"/>
    <w:lvl w:ilvl="0">
      <w:start w:val="1"/>
      <w:numFmt w:val="decimal"/>
      <w:lvlText w:val="%1."/>
      <w:lvlJc w:val="left"/>
      <w:pPr>
        <w:tabs>
          <w:tab w:val="num" w:pos="312"/>
        </w:tabs>
      </w:pPr>
    </w:lvl>
  </w:abstractNum>
  <w:abstractNum w:abstractNumId="17"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21"/>
  </w:num>
  <w:num w:numId="6">
    <w:abstractNumId w:val="6"/>
  </w:num>
  <w:num w:numId="7">
    <w:abstractNumId w:val="19"/>
  </w:num>
  <w:num w:numId="8">
    <w:abstractNumId w:val="26"/>
  </w:num>
  <w:num w:numId="9">
    <w:abstractNumId w:val="18"/>
  </w:num>
  <w:num w:numId="10">
    <w:abstractNumId w:val="17"/>
  </w:num>
  <w:num w:numId="11">
    <w:abstractNumId w:val="23"/>
  </w:num>
  <w:num w:numId="12">
    <w:abstractNumId w:val="20"/>
  </w:num>
  <w:num w:numId="13">
    <w:abstractNumId w:val="8"/>
  </w:num>
  <w:num w:numId="14">
    <w:abstractNumId w:val="28"/>
  </w:num>
  <w:num w:numId="15">
    <w:abstractNumId w:val="12"/>
  </w:num>
  <w:num w:numId="16">
    <w:abstractNumId w:val="22"/>
  </w:num>
  <w:num w:numId="17">
    <w:abstractNumId w:val="27"/>
  </w:num>
  <w:num w:numId="18">
    <w:abstractNumId w:val="2"/>
  </w:num>
  <w:num w:numId="19">
    <w:abstractNumId w:val="3"/>
  </w:num>
  <w:num w:numId="20">
    <w:abstractNumId w:val="24"/>
  </w:num>
  <w:num w:numId="21">
    <w:abstractNumId w:val="9"/>
  </w:num>
  <w:num w:numId="22">
    <w:abstractNumId w:val="1"/>
  </w:num>
  <w:num w:numId="23">
    <w:abstractNumId w:val="0"/>
  </w:num>
  <w:num w:numId="24">
    <w:abstractNumId w:val="10"/>
  </w:num>
  <w:num w:numId="25">
    <w:abstractNumId w:val="16"/>
  </w:num>
  <w:num w:numId="26">
    <w:abstractNumId w:val="25"/>
  </w:num>
  <w:num w:numId="27">
    <w:abstractNumId w:val="13"/>
  </w:num>
  <w:num w:numId="28">
    <w:abstractNumId w:val="14"/>
  </w:num>
  <w:num w:numId="29">
    <w:abstractNumId w:val="11"/>
  </w:num>
  <w:num w:numId="30">
    <w:abstractNumId w:val="29"/>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B84"/>
    <w:rsid w:val="00045F51"/>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118AB"/>
    <w:rsid w:val="002160BA"/>
    <w:rsid w:val="002177A0"/>
    <w:rsid w:val="0022307B"/>
    <w:rsid w:val="00230B6F"/>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5409"/>
    <w:rsid w:val="00310086"/>
    <w:rsid w:val="00311EE5"/>
    <w:rsid w:val="00317F09"/>
    <w:rsid w:val="003234CC"/>
    <w:rsid w:val="00335496"/>
    <w:rsid w:val="00344D50"/>
    <w:rsid w:val="003609EF"/>
    <w:rsid w:val="00361F13"/>
    <w:rsid w:val="0036231A"/>
    <w:rsid w:val="00374DD4"/>
    <w:rsid w:val="003A0D0F"/>
    <w:rsid w:val="003A0EDE"/>
    <w:rsid w:val="003A22C0"/>
    <w:rsid w:val="003A3CA7"/>
    <w:rsid w:val="003B6BD9"/>
    <w:rsid w:val="003E1A36"/>
    <w:rsid w:val="00410371"/>
    <w:rsid w:val="004146C9"/>
    <w:rsid w:val="004242F1"/>
    <w:rsid w:val="00442685"/>
    <w:rsid w:val="004942F6"/>
    <w:rsid w:val="00494D00"/>
    <w:rsid w:val="004B5579"/>
    <w:rsid w:val="004B75B7"/>
    <w:rsid w:val="004C3318"/>
    <w:rsid w:val="004D5D05"/>
    <w:rsid w:val="004F2994"/>
    <w:rsid w:val="0051580D"/>
    <w:rsid w:val="0051584C"/>
    <w:rsid w:val="00547111"/>
    <w:rsid w:val="00555E70"/>
    <w:rsid w:val="00557065"/>
    <w:rsid w:val="00566776"/>
    <w:rsid w:val="00576B7D"/>
    <w:rsid w:val="00592D74"/>
    <w:rsid w:val="005A0003"/>
    <w:rsid w:val="005D5EA0"/>
    <w:rsid w:val="005E2C44"/>
    <w:rsid w:val="00600564"/>
    <w:rsid w:val="00605FCB"/>
    <w:rsid w:val="00621188"/>
    <w:rsid w:val="006257ED"/>
    <w:rsid w:val="0066030A"/>
    <w:rsid w:val="0066224B"/>
    <w:rsid w:val="00665C47"/>
    <w:rsid w:val="006667C0"/>
    <w:rsid w:val="0067277E"/>
    <w:rsid w:val="006759D6"/>
    <w:rsid w:val="00695808"/>
    <w:rsid w:val="006B3C17"/>
    <w:rsid w:val="006B46FB"/>
    <w:rsid w:val="006E21FB"/>
    <w:rsid w:val="00701A94"/>
    <w:rsid w:val="007146D3"/>
    <w:rsid w:val="00715499"/>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A45A6"/>
    <w:rsid w:val="008A55E2"/>
    <w:rsid w:val="008C38FD"/>
    <w:rsid w:val="008C7320"/>
    <w:rsid w:val="008F3789"/>
    <w:rsid w:val="008F686C"/>
    <w:rsid w:val="009148DE"/>
    <w:rsid w:val="00934D53"/>
    <w:rsid w:val="00937A5E"/>
    <w:rsid w:val="00941E30"/>
    <w:rsid w:val="0095216E"/>
    <w:rsid w:val="00952F40"/>
    <w:rsid w:val="009777D9"/>
    <w:rsid w:val="00980F99"/>
    <w:rsid w:val="00991B88"/>
    <w:rsid w:val="009A5753"/>
    <w:rsid w:val="009A579D"/>
    <w:rsid w:val="009B0C3B"/>
    <w:rsid w:val="009B38DB"/>
    <w:rsid w:val="009B5787"/>
    <w:rsid w:val="009C3ADF"/>
    <w:rsid w:val="009E3297"/>
    <w:rsid w:val="009E3609"/>
    <w:rsid w:val="009E7437"/>
    <w:rsid w:val="009F734F"/>
    <w:rsid w:val="00A03654"/>
    <w:rsid w:val="00A1055C"/>
    <w:rsid w:val="00A10E39"/>
    <w:rsid w:val="00A246B6"/>
    <w:rsid w:val="00A37C31"/>
    <w:rsid w:val="00A47E70"/>
    <w:rsid w:val="00A50CF0"/>
    <w:rsid w:val="00A7671C"/>
    <w:rsid w:val="00AA2CBC"/>
    <w:rsid w:val="00AB38CB"/>
    <w:rsid w:val="00AB65B9"/>
    <w:rsid w:val="00AC23BD"/>
    <w:rsid w:val="00AC5820"/>
    <w:rsid w:val="00AD1CD8"/>
    <w:rsid w:val="00AD62D3"/>
    <w:rsid w:val="00B258BB"/>
    <w:rsid w:val="00B67B97"/>
    <w:rsid w:val="00B77890"/>
    <w:rsid w:val="00B968C8"/>
    <w:rsid w:val="00BA3EC5"/>
    <w:rsid w:val="00BA51D9"/>
    <w:rsid w:val="00BB5DFC"/>
    <w:rsid w:val="00BC3116"/>
    <w:rsid w:val="00BD279D"/>
    <w:rsid w:val="00BD6BB8"/>
    <w:rsid w:val="00BE179D"/>
    <w:rsid w:val="00BE3383"/>
    <w:rsid w:val="00BE6F27"/>
    <w:rsid w:val="00C01F92"/>
    <w:rsid w:val="00C243F7"/>
    <w:rsid w:val="00C32DEB"/>
    <w:rsid w:val="00C33E7F"/>
    <w:rsid w:val="00C462F9"/>
    <w:rsid w:val="00C66BA2"/>
    <w:rsid w:val="00C95985"/>
    <w:rsid w:val="00CA44A0"/>
    <w:rsid w:val="00CB36F7"/>
    <w:rsid w:val="00CB5F17"/>
    <w:rsid w:val="00CC5026"/>
    <w:rsid w:val="00CC68D0"/>
    <w:rsid w:val="00CE6D50"/>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C2D3D"/>
    <w:rsid w:val="00DE34CF"/>
    <w:rsid w:val="00DE7626"/>
    <w:rsid w:val="00DF0CD3"/>
    <w:rsid w:val="00E057A7"/>
    <w:rsid w:val="00E13F3D"/>
    <w:rsid w:val="00E21987"/>
    <w:rsid w:val="00E259B2"/>
    <w:rsid w:val="00E34898"/>
    <w:rsid w:val="00E51B1C"/>
    <w:rsid w:val="00E667B7"/>
    <w:rsid w:val="00E81ED2"/>
    <w:rsid w:val="00E85415"/>
    <w:rsid w:val="00EB09B7"/>
    <w:rsid w:val="00EE7D7C"/>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1406</TotalTime>
  <Pages>5</Pages>
  <Words>611</Words>
  <Characters>7365</Characters>
  <Application>Microsoft Office Word</Application>
  <DocSecurity>0</DocSecurity>
  <Lines>61</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19</cp:revision>
  <cp:lastPrinted>1900-01-01T00:00:00Z</cp:lastPrinted>
  <dcterms:created xsi:type="dcterms:W3CDTF">2020-12-08T10:56:00Z</dcterms:created>
  <dcterms:modified xsi:type="dcterms:W3CDTF">2021-05-04T15:43:00Z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