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823D20" w14:textId="445C8636" w:rsidR="001E41F3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25709B">
        <w:rPr>
          <w:b/>
          <w:noProof/>
          <w:sz w:val="24"/>
        </w:rPr>
        <w:t>1</w:t>
      </w:r>
      <w:r w:rsidRPr="00D03794">
        <w:rPr>
          <w:b/>
          <w:noProof/>
          <w:sz w:val="24"/>
        </w:rPr>
        <w:t>-TTCN email</w:t>
      </w:r>
      <w:r w:rsidR="001E41F3">
        <w:rPr>
          <w:b/>
          <w:i/>
          <w:noProof/>
          <w:sz w:val="28"/>
        </w:rPr>
        <w:tab/>
      </w:r>
      <w:r w:rsidR="00AD0AF9">
        <w:fldChar w:fldCharType="begin"/>
      </w:r>
      <w:r w:rsidR="00AD0AF9">
        <w:instrText xml:space="preserve"> DOCPROPERTY  Tdoc#  \* MERGEFORMAT </w:instrText>
      </w:r>
      <w:r w:rsidR="00AD0AF9">
        <w:fldChar w:fldCharType="separate"/>
      </w:r>
      <w:r w:rsidR="00A1055C">
        <w:rPr>
          <w:b/>
          <w:i/>
          <w:noProof/>
          <w:sz w:val="28"/>
        </w:rPr>
        <w:t>R5s2</w:t>
      </w:r>
      <w:r w:rsidR="0025709B">
        <w:rPr>
          <w:b/>
          <w:i/>
          <w:noProof/>
          <w:sz w:val="28"/>
        </w:rPr>
        <w:t>1</w:t>
      </w:r>
      <w:r w:rsidR="00A37C31">
        <w:rPr>
          <w:b/>
          <w:i/>
          <w:noProof/>
          <w:sz w:val="28"/>
        </w:rPr>
        <w:t>0</w:t>
      </w:r>
      <w:r w:rsidR="00AD0AF9">
        <w:rPr>
          <w:b/>
          <w:i/>
          <w:noProof/>
          <w:sz w:val="28"/>
        </w:rPr>
        <w:t>537</w:t>
      </w:r>
      <w:r w:rsidR="00AD0AF9">
        <w:rPr>
          <w:b/>
          <w:i/>
          <w:noProof/>
          <w:sz w:val="28"/>
        </w:rPr>
        <w:fldChar w:fldCharType="end"/>
      </w:r>
    </w:p>
    <w:p w14:paraId="5D6FC58C" w14:textId="307A0302" w:rsidR="001A09A3" w:rsidRDefault="00AD0AF9" w:rsidP="001A09A3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1A09A3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A09A3">
        <w:rPr>
          <w:b/>
          <w:noProof/>
          <w:sz w:val="24"/>
        </w:rPr>
        <w:t xml:space="preserve">, </w:t>
      </w:r>
      <w:r w:rsidR="001A09A3">
        <w:fldChar w:fldCharType="begin"/>
      </w:r>
      <w:r w:rsidR="001A09A3">
        <w:instrText xml:space="preserve"> DOCPROPERTY  Country  \* MERGEFORMAT </w:instrText>
      </w:r>
      <w:r w:rsidR="001A09A3">
        <w:fldChar w:fldCharType="end"/>
      </w:r>
      <w:r w:rsidR="001A09A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25709B">
        <w:rPr>
          <w:b/>
          <w:noProof/>
          <w:sz w:val="24"/>
        </w:rPr>
        <w:t>7</w:t>
      </w:r>
      <w:r w:rsidR="001A09A3" w:rsidRPr="00BA51D9">
        <w:rPr>
          <w:b/>
          <w:noProof/>
          <w:sz w:val="24"/>
        </w:rPr>
        <w:t>th Dec 20</w:t>
      </w:r>
      <w:r w:rsidR="0025709B">
        <w:rPr>
          <w:b/>
          <w:noProof/>
          <w:sz w:val="24"/>
        </w:rPr>
        <w:t>20</w:t>
      </w:r>
      <w:r>
        <w:rPr>
          <w:b/>
          <w:noProof/>
          <w:sz w:val="24"/>
        </w:rPr>
        <w:fldChar w:fldCharType="end"/>
      </w:r>
      <w:r w:rsidR="001A09A3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1A09A3" w:rsidRPr="00BA51D9">
        <w:rPr>
          <w:b/>
          <w:noProof/>
          <w:sz w:val="24"/>
        </w:rPr>
        <w:t>31st Dec 202</w:t>
      </w:r>
      <w:r w:rsidR="0025709B">
        <w:rPr>
          <w:b/>
          <w:noProof/>
          <w:sz w:val="24"/>
        </w:rPr>
        <w:t>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9194A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A6C4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0249A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4F3C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AC8F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63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AD87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098B5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32AB9E" w14:textId="70F91FD5" w:rsidR="001E41F3" w:rsidRPr="00410371" w:rsidRDefault="00A37C3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38.523-3</w:t>
            </w:r>
          </w:p>
        </w:tc>
        <w:tc>
          <w:tcPr>
            <w:tcW w:w="709" w:type="dxa"/>
          </w:tcPr>
          <w:p w14:paraId="7AEEBC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9D09" w14:textId="42E22CEE" w:rsidR="001E41F3" w:rsidRPr="00410371" w:rsidRDefault="00A37C3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r w:rsidR="00F7019E">
              <w:rPr>
                <w:b/>
                <w:noProof/>
                <w:sz w:val="28"/>
              </w:rPr>
              <w:t>5</w:t>
            </w:r>
            <w:r w:rsidR="00C32DEB">
              <w:rPr>
                <w:b/>
                <w:noProof/>
                <w:sz w:val="28"/>
              </w:rPr>
              <w:t>3</w:t>
            </w:r>
            <w:r w:rsidR="00FD0C4C">
              <w:rPr>
                <w:b/>
                <w:noProof/>
                <w:sz w:val="28"/>
              </w:rPr>
              <w:t>6</w:t>
            </w:r>
          </w:p>
        </w:tc>
        <w:tc>
          <w:tcPr>
            <w:tcW w:w="709" w:type="dxa"/>
          </w:tcPr>
          <w:p w14:paraId="7EF7331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0DF5C" w14:textId="04AB4AD1" w:rsidR="001E41F3" w:rsidRPr="00A1055C" w:rsidRDefault="00AD0AF9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4135C82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B6FA2" w14:textId="57703DAD" w:rsidR="001E41F3" w:rsidRPr="00410371" w:rsidRDefault="00DF0CD3" w:rsidP="00A37C31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AD0AF9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4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D90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93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E78F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F3D8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E0DB060" w14:textId="77777777" w:rsidTr="00547111">
        <w:tc>
          <w:tcPr>
            <w:tcW w:w="9641" w:type="dxa"/>
            <w:gridSpan w:val="9"/>
          </w:tcPr>
          <w:p w14:paraId="6E715D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052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54B7094" w14:textId="77777777" w:rsidTr="00A7671C">
        <w:tc>
          <w:tcPr>
            <w:tcW w:w="2835" w:type="dxa"/>
          </w:tcPr>
          <w:p w14:paraId="6CB67E6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1D5D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0A83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1E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9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314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816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099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0D72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2A9D1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32B748" w14:textId="77777777" w:rsidTr="00547111">
        <w:tc>
          <w:tcPr>
            <w:tcW w:w="9640" w:type="dxa"/>
            <w:gridSpan w:val="11"/>
          </w:tcPr>
          <w:p w14:paraId="3FD8F4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AF4A1F" w14:textId="77777777" w:rsidTr="00FF5874">
        <w:trPr>
          <w:trHeight w:val="173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E01D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C09E" w14:textId="7999B0F3" w:rsidR="001E41F3" w:rsidRDefault="00FD0C4C" w:rsidP="00715499">
            <w:pPr>
              <w:pStyle w:val="CRCoverPage"/>
              <w:spacing w:after="0"/>
            </w:pPr>
            <w:r w:rsidRPr="00FD0C4C">
              <w:t>Corrections for NR MAC test cases 7.1.1.2.3 and 7.1.1.2.4</w:t>
            </w:r>
          </w:p>
        </w:tc>
      </w:tr>
      <w:tr w:rsidR="001E41F3" w14:paraId="6A5F22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6B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40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EF5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13E1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58B1" w14:textId="7C83CEE1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 UK</w:t>
            </w:r>
          </w:p>
        </w:tc>
      </w:tr>
      <w:tr w:rsidR="001E41F3" w14:paraId="56BF2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DF9E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7C28B" w14:textId="77777777" w:rsidR="001E41F3" w:rsidRDefault="006B3C1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358B56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A966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884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ECC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16CF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E6074" w14:textId="6F2A71B8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 w:rsidRPr="00A37C31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9070D5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8B71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42B45" w14:textId="0F9E32B6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F7019E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F7019E">
              <w:rPr>
                <w:noProof/>
              </w:rPr>
              <w:t>01</w:t>
            </w:r>
            <w:r>
              <w:rPr>
                <w:noProof/>
              </w:rPr>
              <w:t>-</w:t>
            </w:r>
            <w:r w:rsidR="0095216E">
              <w:rPr>
                <w:noProof/>
              </w:rPr>
              <w:t>1</w:t>
            </w:r>
            <w:r w:rsidR="00FD0C4C">
              <w:rPr>
                <w:noProof/>
              </w:rPr>
              <w:t>8</w:t>
            </w:r>
          </w:p>
        </w:tc>
      </w:tr>
      <w:tr w:rsidR="001E41F3" w14:paraId="01CB2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5D6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F0D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7B5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B8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A00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37C6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3238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07699B" w14:textId="6D0ED64D" w:rsidR="001E41F3" w:rsidRDefault="00A37C3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B55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DA77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E3E46" w14:textId="75AC3FF6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DF0CD3">
              <w:t>6</w:t>
            </w:r>
          </w:p>
        </w:tc>
      </w:tr>
      <w:tr w:rsidR="001E41F3" w14:paraId="1E6FFA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B19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0D2B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0F78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9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4417AB16" w14:textId="77777777" w:rsidTr="00547111">
        <w:tc>
          <w:tcPr>
            <w:tcW w:w="1843" w:type="dxa"/>
          </w:tcPr>
          <w:p w14:paraId="48F184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192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D27" w14:paraId="32D33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B5504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0423FD" w14:textId="6172C941" w:rsidR="00605FCB" w:rsidRDefault="00605FCB" w:rsidP="00605FCB">
            <w:pPr>
              <w:pStyle w:val="CRCoverPage"/>
              <w:spacing w:after="0" w:line="259" w:lineRule="auto"/>
              <w:rPr>
                <w:noProof/>
              </w:rPr>
            </w:pPr>
            <w:r>
              <w:rPr>
                <w:noProof/>
              </w:rPr>
              <w:t>1.</w:t>
            </w:r>
            <w:r>
              <w:rPr>
                <w:noProof/>
              </w:rPr>
              <w:tab/>
              <w:t>Due to race conditions in the SS, the system indications and DRB indications can come to the TTCN ports in any order.</w:t>
            </w:r>
          </w:p>
          <w:p w14:paraId="40E577D4" w14:textId="77777777" w:rsidR="00605FCB" w:rsidRDefault="00605FCB" w:rsidP="00605FCB">
            <w:pPr>
              <w:pStyle w:val="CRCoverPage"/>
              <w:spacing w:after="0" w:line="259" w:lineRule="auto"/>
              <w:rPr>
                <w:noProof/>
              </w:rPr>
            </w:pPr>
          </w:p>
          <w:p w14:paraId="5CC9551D" w14:textId="068EB31F" w:rsidR="00D44D27" w:rsidRDefault="00605FCB" w:rsidP="00605FCB">
            <w:pPr>
              <w:pStyle w:val="CRCoverPage"/>
              <w:spacing w:after="0" w:line="259" w:lineRule="auto"/>
              <w:rPr>
                <w:noProof/>
              </w:rPr>
            </w:pPr>
            <w:r>
              <w:rPr>
                <w:noProof/>
              </w:rPr>
              <w:t>2.</w:t>
            </w:r>
            <w:r>
              <w:rPr>
                <w:noProof/>
              </w:rPr>
              <w:tab/>
              <w:t>For 7.1.1.2.3, currently UL grant is configured too late to receive RRCReconfigurationComplete at step 21</w:t>
            </w:r>
          </w:p>
        </w:tc>
      </w:tr>
      <w:tr w:rsidR="00D44D27" w14:paraId="6165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A78E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EB4C" w14:textId="24BE4C9E" w:rsidR="00D44D27" w:rsidRDefault="00D44D27" w:rsidP="00D44D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D27" w14:paraId="7CEFFAE9" w14:textId="77777777" w:rsidTr="00D878CE">
        <w:trPr>
          <w:trHeight w:val="8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7D248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2BB6F8C" w14:textId="4546A3FC" w:rsidR="00605FCB" w:rsidRPr="00605FCB" w:rsidRDefault="00605FCB" w:rsidP="00605FCB">
            <w:pPr>
              <w:pStyle w:val="CRCoverPage"/>
              <w:numPr>
                <w:ilvl w:val="0"/>
                <w:numId w:val="25"/>
              </w:numPr>
              <w:spacing w:after="0"/>
              <w:rPr>
                <w:rFonts w:eastAsia="SimSun" w:cs="Arial"/>
                <w:lang w:val="en-US" w:eastAsia="zh-CN"/>
              </w:rPr>
            </w:pPr>
            <w:r w:rsidRPr="00605FCB">
              <w:rPr>
                <w:rFonts w:eastAsia="SimSun" w:cs="Arial"/>
                <w:lang w:val="en-US" w:eastAsia="zh-CN"/>
              </w:rPr>
              <w:t>Add control variables, interleave and repeat statements to allow SYSTEM_IND (for RACH preamble or HARQ ACK) and DRB data indication to be received in either order. Check timing information o</w:t>
            </w:r>
            <w:r>
              <w:rPr>
                <w:rFonts w:eastAsia="SimSun" w:cs="Arial"/>
                <w:lang w:val="en-US" w:eastAsia="zh-CN"/>
              </w:rPr>
              <w:t xml:space="preserve">f </w:t>
            </w:r>
            <w:r w:rsidRPr="00605FCB">
              <w:rPr>
                <w:rFonts w:eastAsia="SimSun" w:cs="Arial"/>
                <w:lang w:val="en-US" w:eastAsia="zh-CN"/>
              </w:rPr>
              <w:t>recieved ASPs to confirm correct sequencing.</w:t>
            </w:r>
          </w:p>
          <w:p w14:paraId="0BB3254E" w14:textId="77777777" w:rsidR="00605FCB" w:rsidRPr="00605FCB" w:rsidRDefault="00605FCB" w:rsidP="00605FCB">
            <w:pPr>
              <w:pStyle w:val="CRCoverPage"/>
              <w:spacing w:after="0"/>
              <w:rPr>
                <w:rFonts w:eastAsia="SimSun" w:cs="Arial"/>
                <w:lang w:val="en-US" w:eastAsia="zh-CN"/>
              </w:rPr>
            </w:pPr>
          </w:p>
          <w:p w14:paraId="72AAD3D6" w14:textId="77777777" w:rsidR="00605FCB" w:rsidRPr="00605FCB" w:rsidRDefault="00605FCB" w:rsidP="00605FCB">
            <w:pPr>
              <w:pStyle w:val="CRCoverPage"/>
              <w:numPr>
                <w:ilvl w:val="0"/>
                <w:numId w:val="25"/>
              </w:numPr>
              <w:spacing w:after="0"/>
              <w:rPr>
                <w:rFonts w:eastAsia="SimSun" w:cs="Arial"/>
                <w:lang w:val="en-US" w:eastAsia="zh-CN"/>
              </w:rPr>
            </w:pPr>
            <w:r w:rsidRPr="00605FCB">
              <w:rPr>
                <w:rFonts w:eastAsia="SimSun" w:cs="Arial"/>
                <w:lang w:val="en-US" w:eastAsia="zh-CN"/>
              </w:rPr>
              <w:t>Default UL grant allocation can be configured at the beginning of the test sequence.</w:t>
            </w:r>
          </w:p>
          <w:p w14:paraId="171ADF2A" w14:textId="304F6ED2" w:rsidR="00D44D27" w:rsidRDefault="00D44D27" w:rsidP="00C32DEB">
            <w:pPr>
              <w:pStyle w:val="CRCoverPage"/>
              <w:tabs>
                <w:tab w:val="left" w:pos="4164"/>
              </w:tabs>
              <w:spacing w:after="0"/>
              <w:ind w:left="720"/>
              <w:rPr>
                <w:noProof/>
              </w:rPr>
            </w:pPr>
          </w:p>
        </w:tc>
      </w:tr>
      <w:tr w:rsidR="00D44D27" w14:paraId="5A0E8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9C6BD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1182" w14:textId="77777777" w:rsidR="00D44D27" w:rsidRDefault="00D44D27" w:rsidP="00D44D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D27" w14:paraId="5D987C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2387E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27C4" w14:textId="5750AEF9" w:rsidR="00D44D27" w:rsidRDefault="00D44D27" w:rsidP="00D44D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  conformant UE may fail the test case </w:t>
            </w:r>
          </w:p>
        </w:tc>
      </w:tr>
      <w:tr w:rsidR="00D44D27" w14:paraId="669F3506" w14:textId="77777777" w:rsidTr="00547111">
        <w:tc>
          <w:tcPr>
            <w:tcW w:w="2694" w:type="dxa"/>
            <w:gridSpan w:val="2"/>
          </w:tcPr>
          <w:p w14:paraId="3DFD20CF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06C15" w14:textId="77777777" w:rsidR="00D44D27" w:rsidRDefault="00D44D27" w:rsidP="00D44D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D27" w14:paraId="460433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20764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2437F" w14:textId="44F612BB" w:rsidR="00D44D27" w:rsidRDefault="00FD0C4C" w:rsidP="00D44D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7.1.1.2.3.NR5GC, 7.1.1.2.4.NR5GC</w:t>
            </w:r>
          </w:p>
        </w:tc>
      </w:tr>
      <w:tr w:rsidR="00D44D27" w14:paraId="3E10C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C9EF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7A925" w14:textId="77777777" w:rsidR="00D44D27" w:rsidRDefault="00D44D27" w:rsidP="00D44D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D27" w14:paraId="7E9348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FEDD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F3847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EED63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5B088" w14:textId="77777777" w:rsidR="00D44D27" w:rsidRDefault="00D44D27" w:rsidP="00D44D2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0269" w14:textId="77777777" w:rsidR="00D44D27" w:rsidRDefault="00D44D27" w:rsidP="00D44D2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44D27" w14:paraId="23D357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F95ED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78D52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761B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B231" w14:textId="77777777" w:rsidR="00D44D27" w:rsidRDefault="00D44D27" w:rsidP="00D44D2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0C71D" w14:textId="77777777" w:rsidR="00D44D27" w:rsidRDefault="00D44D27" w:rsidP="00D44D2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44D27" w14:paraId="550B59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BE98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7CE3E" w14:textId="06EE706E" w:rsidR="00D44D27" w:rsidRDefault="00D44D27" w:rsidP="00D44D27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18A3" w14:textId="31F45F0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6DDF35" w14:textId="77777777" w:rsidR="00D44D27" w:rsidRDefault="00D44D27" w:rsidP="00D44D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8E4BA" w14:textId="6616FBEC" w:rsidR="00D44D27" w:rsidRDefault="00D44D27" w:rsidP="00D44D2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44D27" w14:paraId="5B107C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00B3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9F4E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E49BB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F4EF7" w14:textId="77777777" w:rsidR="00D44D27" w:rsidRDefault="00D44D27" w:rsidP="00D44D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573C" w14:textId="77777777" w:rsidR="00D44D27" w:rsidRDefault="00D44D27" w:rsidP="00D44D2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44D27" w14:paraId="3D8FEA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9856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2D7DC" w14:textId="77777777" w:rsidR="00D44D27" w:rsidRDefault="00D44D27" w:rsidP="00D44D27">
            <w:pPr>
              <w:pStyle w:val="CRCoverPage"/>
              <w:spacing w:after="0"/>
              <w:rPr>
                <w:noProof/>
              </w:rPr>
            </w:pPr>
          </w:p>
        </w:tc>
      </w:tr>
      <w:tr w:rsidR="00D44D27" w14:paraId="6AA1BD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D2A01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13DEF" w14:textId="77777777" w:rsidR="00D44D27" w:rsidRDefault="00D44D27" w:rsidP="00D44D2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44D27" w:rsidRPr="008863B9" w14:paraId="095E531F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057EF" w14:textId="77777777" w:rsidR="00D44D27" w:rsidRPr="008863B9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3A4B0F" w14:textId="77777777" w:rsidR="00D44D27" w:rsidRPr="008863B9" w:rsidRDefault="00D44D27" w:rsidP="00D44D2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44D27" w14:paraId="136B2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7897B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1F684" w14:textId="77777777" w:rsidR="00D44D27" w:rsidRDefault="00D44D27" w:rsidP="00D44D2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633A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D83A7A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61465329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6819394D" w14:textId="6481D20F" w:rsidR="006667C0" w:rsidRDefault="003A22C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6667C0" w:rsidRPr="00F12520">
        <w:rPr>
          <w:rFonts w:cs="Arial"/>
          <w:iCs/>
        </w:rPr>
        <w:t>Table of Contents</w:t>
      </w:r>
      <w:r w:rsidR="006667C0">
        <w:tab/>
      </w:r>
      <w:r w:rsidR="006667C0">
        <w:fldChar w:fldCharType="begin"/>
      </w:r>
      <w:r w:rsidR="006667C0">
        <w:instrText xml:space="preserve"> PAGEREF _Toc61465329 \h </w:instrText>
      </w:r>
      <w:r w:rsidR="006667C0">
        <w:fldChar w:fldCharType="separate"/>
      </w:r>
      <w:r w:rsidR="006667C0">
        <w:t>2</w:t>
      </w:r>
      <w:r w:rsidR="006667C0">
        <w:fldChar w:fldCharType="end"/>
      </w:r>
    </w:p>
    <w:p w14:paraId="2AB82720" w14:textId="16AB810B" w:rsidR="006667C0" w:rsidRDefault="006667C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F12520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F12520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_Toc61465330 \h </w:instrText>
      </w:r>
      <w:r>
        <w:fldChar w:fldCharType="separate"/>
      </w:r>
      <w:r>
        <w:t>3</w:t>
      </w:r>
      <w:r>
        <w:fldChar w:fldCharType="end"/>
      </w:r>
    </w:p>
    <w:p w14:paraId="75C1BC88" w14:textId="28745B29" w:rsidR="006667C0" w:rsidRDefault="006667C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F12520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F12520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_Toc61465331 \h </w:instrText>
      </w:r>
      <w:r>
        <w:fldChar w:fldCharType="separate"/>
      </w:r>
      <w:r>
        <w:t>3</w:t>
      </w:r>
      <w:r>
        <w:fldChar w:fldCharType="end"/>
      </w:r>
    </w:p>
    <w:p w14:paraId="246A994E" w14:textId="22F769C0" w:rsidR="006667C0" w:rsidRDefault="006667C0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F12520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F12520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_Toc61465332 \h </w:instrText>
      </w:r>
      <w:r>
        <w:fldChar w:fldCharType="separate"/>
      </w:r>
      <w:r>
        <w:t>3</w:t>
      </w:r>
      <w:r>
        <w:fldChar w:fldCharType="end"/>
      </w:r>
    </w:p>
    <w:p w14:paraId="2E4D4796" w14:textId="28880E65" w:rsidR="003A22C0" w:rsidRDefault="003A22C0" w:rsidP="003A22C0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5C01E5B" w14:textId="77777777" w:rsidR="003A22C0" w:rsidRDefault="003A22C0" w:rsidP="003A22C0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61465330"/>
      <w:r>
        <w:rPr>
          <w:b/>
          <w:lang w:eastAsia="ja-JP"/>
        </w:rPr>
        <w:lastRenderedPageBreak/>
        <w:t>Overview</w:t>
      </w:r>
      <w:bookmarkEnd w:id="2"/>
      <w:bookmarkEnd w:id="3"/>
    </w:p>
    <w:p w14:paraId="00A6870A" w14:textId="62170C5E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A37C31" w:rsidRPr="00A37C31">
        <w:rPr>
          <w:rFonts w:cs="Arial"/>
        </w:rPr>
        <w:t>iWD-TTCN3-B2020-09_D20wk50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0F972DA1" w14:textId="47EB7B89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A37C31" w:rsidRPr="00A37C31">
        <w:rPr>
          <w:rFonts w:cs="Arial"/>
          <w:sz w:val="24"/>
          <w:lang w:eastAsia="ja-JP"/>
        </w:rPr>
        <w:t>Shaun Harry</w:t>
      </w:r>
      <w:r w:rsidRPr="00A37C31">
        <w:rPr>
          <w:rFonts w:cs="Arial"/>
          <w:sz w:val="24"/>
          <w:lang w:eastAsia="ja-JP"/>
        </w:rPr>
        <w:br/>
      </w:r>
      <w:r w:rsidRPr="00A37C31">
        <w:rPr>
          <w:rFonts w:cs="Arial"/>
          <w:b/>
          <w:lang w:eastAsia="ja-JP"/>
        </w:rPr>
        <w:tab/>
      </w:r>
      <w:r w:rsidR="00A37C31" w:rsidRPr="00A37C31">
        <w:rPr>
          <w:rFonts w:cs="Arial"/>
          <w:lang w:eastAsia="ja-JP"/>
        </w:rPr>
        <w:t>shaun.harry@keysight.com</w:t>
      </w:r>
    </w:p>
    <w:p w14:paraId="38625159" w14:textId="349294C9" w:rsidR="00555E70" w:rsidRDefault="003A22C0" w:rsidP="0095216E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61465331"/>
      <w:r w:rsidRPr="00854C55">
        <w:rPr>
          <w:b/>
        </w:rPr>
        <w:t>Corrections required</w:t>
      </w:r>
      <w:bookmarkEnd w:id="4"/>
      <w:bookmarkEnd w:id="5"/>
      <w:bookmarkEnd w:id="6"/>
    </w:p>
    <w:p w14:paraId="7662A4A7" w14:textId="41539F5E" w:rsidR="001E4F74" w:rsidRDefault="001E4F74" w:rsidP="001E4F74"/>
    <w:p w14:paraId="4E2137C1" w14:textId="77777777" w:rsidR="001E4F74" w:rsidRDefault="001E4F74" w:rsidP="001E4F74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7" w:name="_Toc30685521"/>
      <w:r>
        <w:rPr>
          <w:b/>
          <w:lang w:val="pt-BR"/>
        </w:rPr>
        <w:t>Change 1</w:t>
      </w:r>
      <w:bookmarkEnd w:id="7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1E4F74" w14:paraId="69E95DEA" w14:textId="77777777" w:rsidTr="005C12A7">
        <w:trPr>
          <w:trHeight w:val="447"/>
        </w:trPr>
        <w:tc>
          <w:tcPr>
            <w:tcW w:w="1985" w:type="dxa"/>
          </w:tcPr>
          <w:p w14:paraId="6B64BEA1" w14:textId="77777777" w:rsidR="001E4F74" w:rsidRDefault="001E4F74" w:rsidP="005C12A7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12F20653" w14:textId="1064895D" w:rsidR="001E4F74" w:rsidRPr="00605FCB" w:rsidRDefault="001E4F74" w:rsidP="005C12A7">
            <w:pPr>
              <w:spacing w:after="0"/>
              <w:rPr>
                <w:rFonts w:ascii="Arial" w:eastAsia="SimSun" w:hAnsi="Arial" w:cs="Arial"/>
                <w:lang w:val="en-US" w:eastAsia="zh-CN"/>
              </w:rPr>
            </w:pPr>
            <w:r w:rsidRPr="00605FCB">
              <w:rPr>
                <w:rStyle w:val="HTMLCode"/>
                <w:rFonts w:ascii="Arial" w:eastAsia="SimSun" w:hAnsi="Arial" w:cs="Arial"/>
              </w:rPr>
              <w:t>f_TC_7_1_1_2_3_NR_TestBody()</w:t>
            </w:r>
          </w:p>
        </w:tc>
      </w:tr>
      <w:tr w:rsidR="001E4F74" w14:paraId="622337E8" w14:textId="77777777" w:rsidTr="005C12A7">
        <w:trPr>
          <w:trHeight w:val="452"/>
        </w:trPr>
        <w:tc>
          <w:tcPr>
            <w:tcW w:w="1985" w:type="dxa"/>
          </w:tcPr>
          <w:p w14:paraId="38C4C9F4" w14:textId="77777777" w:rsidR="001E4F74" w:rsidRDefault="001E4F74" w:rsidP="005C12A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37DA458D" w14:textId="77777777" w:rsidR="00AB65B9" w:rsidRPr="00605FCB" w:rsidRDefault="001E4F74" w:rsidP="005C12A7">
            <w:pPr>
              <w:pStyle w:val="ListParagraph"/>
              <w:numPr>
                <w:ilvl w:val="0"/>
                <w:numId w:val="26"/>
              </w:numPr>
              <w:rPr>
                <w:rFonts w:ascii="Arial" w:eastAsia="DengXian" w:hAnsi="Arial" w:cs="Arial"/>
                <w:lang w:val="en-US" w:eastAsia="zh-CN" w:bidi="ar"/>
              </w:rPr>
            </w:pPr>
            <w:r w:rsidRPr="00605FCB">
              <w:rPr>
                <w:rFonts w:ascii="Arial" w:hAnsi="Arial" w:cs="Arial"/>
                <w:noProof/>
              </w:rPr>
              <w:t>Due to race conditions in the SS, the indication of PRACH preamble and msg3 reception can come to the TTCN ports in any order.</w:t>
            </w:r>
          </w:p>
          <w:p w14:paraId="7AC42173" w14:textId="77777777" w:rsidR="00AB65B9" w:rsidRPr="00605FCB" w:rsidRDefault="00AB65B9" w:rsidP="00AB65B9">
            <w:pPr>
              <w:pStyle w:val="ListParagraph"/>
              <w:rPr>
                <w:rFonts w:ascii="Arial" w:eastAsia="DengXian" w:hAnsi="Arial" w:cs="Arial"/>
                <w:lang w:val="en-US" w:eastAsia="zh-CN" w:bidi="ar"/>
              </w:rPr>
            </w:pPr>
          </w:p>
          <w:p w14:paraId="39CF5601" w14:textId="58181D87" w:rsidR="001E4F74" w:rsidRPr="00605FCB" w:rsidRDefault="00AD62D3" w:rsidP="00AB65B9">
            <w:pPr>
              <w:pStyle w:val="ListParagraph"/>
              <w:numPr>
                <w:ilvl w:val="0"/>
                <w:numId w:val="26"/>
              </w:numPr>
              <w:rPr>
                <w:rFonts w:ascii="Arial" w:eastAsia="DengXian" w:hAnsi="Arial" w:cs="Arial"/>
                <w:lang w:val="en-US" w:eastAsia="zh-CN" w:bidi="ar"/>
              </w:rPr>
            </w:pPr>
            <w:r w:rsidRPr="00605FCB">
              <w:rPr>
                <w:rFonts w:ascii="Arial" w:eastAsia="SimSun" w:hAnsi="Arial" w:cs="Arial"/>
                <w:lang w:val="en-US" w:eastAsia="zh-CN"/>
              </w:rPr>
              <w:t>Currently UL grant is configured too late to receive RRCReconfigurationComplete at step</w:t>
            </w:r>
            <w:r w:rsidR="00AB65B9" w:rsidRPr="00605FCB">
              <w:rPr>
                <w:rFonts w:ascii="Arial" w:eastAsia="SimSun" w:hAnsi="Arial" w:cs="Arial"/>
                <w:lang w:val="en-US" w:eastAsia="zh-CN"/>
              </w:rPr>
              <w:t xml:space="preserve"> 21</w:t>
            </w:r>
          </w:p>
        </w:tc>
      </w:tr>
      <w:tr w:rsidR="001E4F74" w14:paraId="41BB30E5" w14:textId="77777777" w:rsidTr="005C12A7">
        <w:tc>
          <w:tcPr>
            <w:tcW w:w="1985" w:type="dxa"/>
          </w:tcPr>
          <w:p w14:paraId="7C24AD6C" w14:textId="77777777" w:rsidR="001E4F74" w:rsidRDefault="001E4F74" w:rsidP="005C12A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01CBC853" w14:textId="23BA08FC" w:rsidR="00AB65B9" w:rsidRPr="00605FCB" w:rsidRDefault="001E4F74" w:rsidP="00605FCB">
            <w:pPr>
              <w:pStyle w:val="CRCoverPage"/>
              <w:numPr>
                <w:ilvl w:val="0"/>
                <w:numId w:val="28"/>
              </w:numPr>
              <w:spacing w:after="0"/>
              <w:rPr>
                <w:rFonts w:eastAsia="SimSun" w:cs="Arial"/>
                <w:lang w:val="en-US" w:eastAsia="zh-CN"/>
              </w:rPr>
            </w:pPr>
            <w:r w:rsidRPr="00605FCB">
              <w:rPr>
                <w:rFonts w:eastAsia="SimSun" w:cs="Arial"/>
                <w:lang w:val="en-US" w:eastAsia="zh-CN"/>
              </w:rPr>
              <w:t>Add control variables</w:t>
            </w:r>
            <w:r w:rsidR="000A2912" w:rsidRPr="00605FCB">
              <w:rPr>
                <w:rFonts w:eastAsia="SimSun" w:cs="Arial"/>
                <w:lang w:val="en-US" w:eastAsia="zh-CN"/>
              </w:rPr>
              <w:t>, interleave</w:t>
            </w:r>
            <w:r w:rsidRPr="00605FCB">
              <w:rPr>
                <w:rFonts w:eastAsia="SimSun" w:cs="Arial"/>
                <w:lang w:val="en-US" w:eastAsia="zh-CN"/>
              </w:rPr>
              <w:t xml:space="preserve"> and repeat statements to allow SYSTEM_IND </w:t>
            </w:r>
            <w:r w:rsidR="00030B84" w:rsidRPr="00605FCB">
              <w:rPr>
                <w:rFonts w:eastAsia="SimSun" w:cs="Arial"/>
                <w:lang w:val="en-US" w:eastAsia="zh-CN"/>
              </w:rPr>
              <w:t>(</w:t>
            </w:r>
            <w:r w:rsidRPr="00605FCB">
              <w:rPr>
                <w:rFonts w:eastAsia="SimSun" w:cs="Arial"/>
                <w:lang w:val="en-US" w:eastAsia="zh-CN"/>
              </w:rPr>
              <w:t>for RACH preamble</w:t>
            </w:r>
            <w:r w:rsidR="00030B84" w:rsidRPr="00605FCB">
              <w:rPr>
                <w:rFonts w:eastAsia="SimSun" w:cs="Arial"/>
                <w:lang w:val="en-US" w:eastAsia="zh-CN"/>
              </w:rPr>
              <w:t xml:space="preserve"> or HARQ ACK)</w:t>
            </w:r>
            <w:r w:rsidRPr="00605FCB">
              <w:rPr>
                <w:rFonts w:eastAsia="SimSun" w:cs="Arial"/>
                <w:lang w:val="en-US" w:eastAsia="zh-CN"/>
              </w:rPr>
              <w:t xml:space="preserve"> and DRB data indication to be received in either order at steps </w:t>
            </w:r>
            <w:r w:rsidR="00030B84" w:rsidRPr="00605FCB">
              <w:rPr>
                <w:rFonts w:eastAsia="SimSun" w:cs="Arial"/>
                <w:lang w:val="en-US" w:eastAsia="zh-CN"/>
              </w:rPr>
              <w:t xml:space="preserve">6-8, 11-13,16-18, and </w:t>
            </w:r>
            <w:r w:rsidRPr="00605FCB">
              <w:rPr>
                <w:rFonts w:eastAsia="SimSun" w:cs="Arial"/>
                <w:lang w:val="en-US" w:eastAsia="zh-CN"/>
              </w:rPr>
              <w:t>20-21. Check timing information o</w:t>
            </w:r>
            <w:r w:rsidR="00605FCB">
              <w:rPr>
                <w:rFonts w:eastAsia="SimSun" w:cs="Arial"/>
                <w:lang w:val="en-US" w:eastAsia="zh-CN"/>
              </w:rPr>
              <w:t xml:space="preserve">f </w:t>
            </w:r>
            <w:r w:rsidRPr="00605FCB">
              <w:rPr>
                <w:rFonts w:eastAsia="SimSun" w:cs="Arial"/>
                <w:lang w:val="en-US" w:eastAsia="zh-CN"/>
              </w:rPr>
              <w:t>recieved ASPs to confirm correct sequencing.</w:t>
            </w:r>
          </w:p>
          <w:p w14:paraId="40352747" w14:textId="77777777" w:rsidR="00AB65B9" w:rsidRPr="00605FCB" w:rsidRDefault="00AB65B9" w:rsidP="00AB65B9">
            <w:pPr>
              <w:pStyle w:val="CRCoverPage"/>
              <w:spacing w:after="0"/>
              <w:rPr>
                <w:rFonts w:eastAsia="SimSun" w:cs="Arial"/>
                <w:lang w:val="en-US" w:eastAsia="zh-CN"/>
              </w:rPr>
            </w:pPr>
          </w:p>
          <w:p w14:paraId="6947C1A8" w14:textId="78C5D20C" w:rsidR="001E4F74" w:rsidRPr="00605FCB" w:rsidRDefault="00AB65B9" w:rsidP="00605FCB">
            <w:pPr>
              <w:pStyle w:val="CRCoverPage"/>
              <w:numPr>
                <w:ilvl w:val="0"/>
                <w:numId w:val="28"/>
              </w:numPr>
              <w:spacing w:after="0"/>
              <w:rPr>
                <w:rFonts w:eastAsia="SimSun" w:cs="Arial"/>
                <w:lang w:val="en-US" w:eastAsia="zh-CN"/>
              </w:rPr>
            </w:pPr>
            <w:r w:rsidRPr="00605FCB">
              <w:rPr>
                <w:rFonts w:eastAsia="SimSun" w:cs="Arial"/>
                <w:lang w:val="en-US" w:eastAsia="zh-CN"/>
              </w:rPr>
              <w:t>Default UL grant allocation can be configured at the beginning of the test sequence.</w:t>
            </w:r>
          </w:p>
          <w:p w14:paraId="00DD3808" w14:textId="77777777" w:rsidR="001E4F74" w:rsidRPr="00605FCB" w:rsidRDefault="001E4F74" w:rsidP="005C12A7">
            <w:pPr>
              <w:pStyle w:val="CRCoverPage"/>
              <w:spacing w:after="0"/>
              <w:rPr>
                <w:rFonts w:eastAsia="SimSun" w:cs="Arial"/>
                <w:lang w:val="en-US" w:eastAsia="zh-CN"/>
              </w:rPr>
            </w:pPr>
          </w:p>
        </w:tc>
      </w:tr>
      <w:tr w:rsidR="001E4F74" w14:paraId="1A676B3B" w14:textId="77777777" w:rsidTr="005C12A7">
        <w:tc>
          <w:tcPr>
            <w:tcW w:w="1985" w:type="dxa"/>
          </w:tcPr>
          <w:p w14:paraId="454F9E8E" w14:textId="77777777" w:rsidR="001E4F74" w:rsidRDefault="001E4F74" w:rsidP="005C12A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1A8278F7" w14:textId="77777777" w:rsidR="001E4F74" w:rsidRPr="00605FCB" w:rsidRDefault="001E4F74" w:rsidP="005C12A7">
            <w:pPr>
              <w:spacing w:after="0"/>
              <w:rPr>
                <w:rFonts w:ascii="Arial" w:hAnsi="Arial" w:cs="Arial"/>
                <w:lang w:val="en-US"/>
              </w:rPr>
            </w:pPr>
            <w:r w:rsidRPr="00605FCB">
              <w:rPr>
                <w:rStyle w:val="HTMLCode"/>
                <w:rFonts w:ascii="Arial" w:eastAsia="SimSun" w:hAnsi="Arial" w:cs="Arial"/>
              </w:rPr>
              <w:t>MAC_NR5GC</w:t>
            </w:r>
          </w:p>
        </w:tc>
      </w:tr>
      <w:tr w:rsidR="001E4F74" w14:paraId="263F5B79" w14:textId="77777777" w:rsidTr="005C12A7">
        <w:tc>
          <w:tcPr>
            <w:tcW w:w="1985" w:type="dxa"/>
          </w:tcPr>
          <w:p w14:paraId="0C898590" w14:textId="77777777" w:rsidR="001E4F74" w:rsidRDefault="001E4F74" w:rsidP="005C12A7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12D59199" w14:textId="77777777" w:rsidR="001E4F74" w:rsidRDefault="001E4F74" w:rsidP="005C12A7">
            <w:pPr>
              <w:rPr>
                <w:rFonts w:ascii="Arial" w:hAnsi="Arial"/>
                <w:highlight w:val="cyan"/>
              </w:rPr>
            </w:pPr>
          </w:p>
        </w:tc>
      </w:tr>
    </w:tbl>
    <w:p w14:paraId="67A4EFF8" w14:textId="77777777" w:rsidR="001E4F74" w:rsidRDefault="001E4F74" w:rsidP="001E4F74">
      <w:pPr>
        <w:rPr>
          <w:lang w:val="en-US"/>
        </w:rPr>
      </w:pPr>
    </w:p>
    <w:p w14:paraId="3D96F415" w14:textId="77777777" w:rsidR="001E4F74" w:rsidRDefault="001E4F74" w:rsidP="001E4F74">
      <w:pPr>
        <w:rPr>
          <w:lang w:val="en-US"/>
        </w:rPr>
      </w:pPr>
      <w:r>
        <w:rPr>
          <w:lang w:val="en-US"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1E4F74" w14:paraId="2641A8FF" w14:textId="77777777" w:rsidTr="005C12A7">
        <w:tc>
          <w:tcPr>
            <w:tcW w:w="9855" w:type="dxa"/>
          </w:tcPr>
          <w:p w14:paraId="7625546E" w14:textId="77777777" w:rsidR="00AB65B9" w:rsidRDefault="001E4F74" w:rsidP="005C12A7">
            <w:pP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</w:pP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function f_TC_7_1_1_2_3_NR_TestBody() runs on NR5GC_PTC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{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var NG_NAS_MSG_Indication_Type v_NasInd;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timer t_Watchdog := 5.0;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t_Watchdog.start;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// @siclog "Step 2" siclog@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SYSIND.receive(car_NR_PRACH_Preamble_IND(nr_Cell1, cr_TimingInfo_Any, ?));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f_NR_PreliminaryPass(__FILE__, __LINE__, "Step 2");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// @siclog "Step 3" siclog@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//Preconfigured at SS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// @siclog "Step 4-5" siclog@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 xml:space="preserve">alt 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{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lastRenderedPageBreak/>
              <w:t>[]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 SYSIND.receive(car_NR_PRACH_Preamble_IND(nr_Cell1, cr_TimingInfo_Any, ?))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{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f_NR_PreliminaryPass(__FILE__, __LINE__, "Step 5");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}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[] SYSIND.receive(car_NR_SYSTEM_UL_HARQ_IND(nr_Cell1, (ack, nack)))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{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t_Watchdog.stop;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f_NR_SetVerdictFailOrInconc(__FILE__, __LINE__, "Step 4: UE is sending HARQ ACK/NACK ");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}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}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// @siclog "Step 6" siclog@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//Preconfigured at SS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// @siclog "Step 7" siclog@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SRB.receive(car_NR_SRB0_RrcPdu_IND(nr_Cell1, cr_38508_RRCSetupRequest));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br/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// @siclog "Step 9" siclog@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//Preconfigured at SS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// @siclog "Step 10-11" siclog@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 xml:space="preserve">alt 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{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 xml:space="preserve">[] 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SYSIND.receive(car_NR_PRACH_Preamble_IND(nr_Cell1, cr_TimingInfo_Any, ?))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{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f_NR_PreliminaryPass(__FILE__, __LINE__, "Step 11");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}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[] SYSIND.receive(car_NR_SYSTEM_UL_HARQ_IND(nr_Cell1, (ack, nack)))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{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t_Watchdog.stop;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f_NR_SetVerdictFailOrInconc(__FILE__, __LINE__, "Step 10: UE is sending HARQ ACK/NACK ");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}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};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// @siclog "Step 12" siclog@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//Preconfigured at SS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// @siclog "Step 13" siclog@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SRB.receive(car_NR_SRB0_RrcPdu_IND(nr_Cell1, cr_38508_RRCSetupRequest));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// @siclog "Step 14" siclog@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//Preconfigured at SS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// @siclog "Step 15-16" siclog@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 xml:space="preserve">alt 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{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 xml:space="preserve">[] 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SYSIND.receive(car_NR_PRACH_Preamble_IND(nr_Cell1, cr_TimingInfo_Any, ?))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{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f_NR_PreliminaryPass(__FILE__, __LINE__, "Step 16");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}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[] SYSIND.receive(car_NR_SYSTEM_UL_HARQ_IND(nr_Cell1, (ack, nack)))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{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t_Watchdog.stop;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lastRenderedPageBreak/>
              <w:t>f_NR_SetVerdictFailOrInconc(__FILE__, __LINE__, "Step 15: UE is sending HARQ ACK/NACK ");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}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};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// @siclog "Step 17" siclog@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//Preconfigured at SS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// @siclog "Step 18" siclog@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SRB.receive(car_NR_SRB0_RrcPdu_IND(nr_Cell1, cr_38508_RRCSetupRequest));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// @siclog "Step 19" siclog@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//Preconfigured at SS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// @siclog "Step 20-21" siclog@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// @sic R5s200080 R5s201287 sic@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SYSIND.receive(car_NR_SYSTEM_UL_HARQ_IND(nr_Cell1, ack));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br/>
              <w:t>// disable HARQ reception indication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br/>
              <w:t>f_NR_SS_SystemIndCtrlConfig(nr_Cell1, cds_NR_SystemIndCtrl_UL_HARQ(disable));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</w:p>
          <w:p w14:paraId="631E8E30" w14:textId="4F43C690" w:rsidR="001E4F74" w:rsidRDefault="001E4F74" w:rsidP="005C12A7">
            <w:pPr>
              <w:rPr>
                <w:rFonts w:eastAsia="SimSun"/>
                <w:lang w:val="en-US" w:eastAsia="zh-CN"/>
              </w:rPr>
            </w:pPr>
            <w:r w:rsidRPr="00AB65B9"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f_NR_ULGrantConfiguration_Start(nr_Cell1);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green"/>
              </w:rPr>
              <w:br/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v_NasInd := f_NR_RRCSetupComplete_Def(nr_Cell1, cr_38508_RRCSetupComplete(tsc_NR_RRC_TI_Def));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f_NR_PreliminaryPass(__FILE__, __LINE__, "Step 21");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// disable PRACH reception indication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f_NR_SS_SystemIndCtrlConfig(nr_Cell1, cds_NR_SystemIndCtrl_RachPreamble(disable));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f_NR_SS_SystemIndCtrlConfig(nr_Cell1, cds_NR_SystemIndCtrl_UL_HARQ(disable));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// @siclog "Step 22-25" siclog@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f_NR5GC_RRC_ConnectedState3N_Steps5_8(nr_Cell1, v_NasInd);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};</w:t>
            </w:r>
            <w:r>
              <w:rPr>
                <w:rFonts w:eastAsia="SimSun"/>
                <w:lang w:val="en-US" w:eastAsia="zh-CN"/>
              </w:rPr>
              <w:t xml:space="preserve"> </w:t>
            </w:r>
          </w:p>
        </w:tc>
      </w:tr>
    </w:tbl>
    <w:p w14:paraId="3FFD0525" w14:textId="77777777" w:rsidR="001E4F74" w:rsidRDefault="001E4F74" w:rsidP="001E4F74">
      <w:pPr>
        <w:rPr>
          <w:lang w:val="en-US"/>
        </w:rPr>
      </w:pPr>
    </w:p>
    <w:p w14:paraId="68BB335B" w14:textId="77777777" w:rsidR="001E4F74" w:rsidRDefault="001E4F74" w:rsidP="001E4F74">
      <w:pPr>
        <w:rPr>
          <w:lang w:val="en-US"/>
        </w:rPr>
      </w:pPr>
      <w:r>
        <w:rPr>
          <w:lang w:val="en-US"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1E4F74" w14:paraId="5072B817" w14:textId="77777777" w:rsidTr="005C12A7">
        <w:tc>
          <w:tcPr>
            <w:tcW w:w="9855" w:type="dxa"/>
          </w:tcPr>
          <w:p w14:paraId="70AE1EDF" w14:textId="77777777" w:rsidR="001E4F74" w:rsidRDefault="001E4F74" w:rsidP="005C12A7">
            <w:pPr>
              <w:rPr>
                <w:rStyle w:val="HTMLCode"/>
                <w:rFonts w:ascii="SimSun" w:eastAsia="SimSun" w:hAnsi="SimSun" w:cs="SimSun"/>
                <w:sz w:val="24"/>
                <w:szCs w:val="24"/>
                <w:lang w:val="en-US" w:eastAsia="zh-CN"/>
              </w:rPr>
            </w:pPr>
            <w:r>
              <w:rPr>
                <w:rStyle w:val="HTMLCode"/>
                <w:rFonts w:ascii="SimSun" w:eastAsia="SimSun" w:hAnsi="SimSun" w:cs="SimSun" w:hint="eastAsia"/>
                <w:sz w:val="24"/>
                <w:szCs w:val="24"/>
                <w:lang w:val="en-US" w:eastAsia="zh-CN"/>
              </w:rPr>
              <w:t xml:space="preserve">Import </w:t>
            </w:r>
          </w:p>
          <w:p w14:paraId="62E331AB" w14:textId="4FA5571B" w:rsidR="001E4F74" w:rsidRDefault="001E4F74" w:rsidP="005C12A7">
            <w:pPr>
              <w:rPr>
                <w:rStyle w:val="HTMLCode"/>
                <w:rFonts w:ascii="SimSun" w:eastAsia="SimSun" w:hAnsi="SimSun" w:cs="SimSun"/>
                <w:sz w:val="24"/>
                <w:szCs w:val="24"/>
              </w:rPr>
            </w:pP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import from NAS_CommonTemplates all;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 xml:space="preserve">import from NG_NAS_Templates all; 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import from NR_ASP_SrbDefs all;</w:t>
            </w:r>
          </w:p>
          <w:p w14:paraId="40F55340" w14:textId="77777777" w:rsidR="001E4F74" w:rsidRDefault="001E4F74" w:rsidP="005C12A7">
            <w:pPr>
              <w:rPr>
                <w:rStyle w:val="HTMLCode"/>
                <w:rFonts w:ascii="SimSun" w:eastAsia="SimSun" w:hAnsi="SimSun" w:cs="SimSun"/>
                <w:sz w:val="24"/>
                <w:szCs w:val="24"/>
                <w:lang w:val="en-US" w:eastAsia="zh-CN"/>
              </w:rPr>
            </w:pPr>
            <w:r>
              <w:rPr>
                <w:rStyle w:val="HTMLCode"/>
                <w:rFonts w:ascii="SimSun" w:eastAsia="SimSun" w:hAnsi="SimSun" w:cs="SimSun" w:hint="eastAsia"/>
                <w:sz w:val="24"/>
                <w:szCs w:val="24"/>
                <w:lang w:val="en-US" w:eastAsia="zh-CN"/>
              </w:rPr>
              <w:t>......</w:t>
            </w:r>
          </w:p>
          <w:p w14:paraId="480FB6E4" w14:textId="64A60A18" w:rsidR="00045F51" w:rsidRDefault="001E4F74" w:rsidP="005C12A7">
            <w:pPr>
              <w:rPr>
                <w:rStyle w:val="HTMLCode"/>
                <w:rFonts w:ascii="SimSun" w:eastAsia="SimSun" w:hAnsi="SimSun" w:cs="SimSun"/>
                <w:sz w:val="24"/>
                <w:szCs w:val="24"/>
              </w:rPr>
            </w:pP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function f_TC_7_1_1_2_3_NR_TestBody() runs on NR5GC_PTC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{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var NG_NAS_MSG_Indication_Type v_NasInd;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lastRenderedPageBreak/>
              <w:t>timer t_Watchdog := 5.0;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var boolean v_IsPrach := false;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br/>
              <w:t>var boolean v_Ismsg3 := false;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br/>
            </w:r>
            <w:r w:rsidR="000A2912"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v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ar NR_SRB_COMMON_IND v_ReceivedAsp;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br/>
              <w:t>var NR_SRB_COMMON_IND v_SRB_COMMON_IND;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br/>
              <w:t>var NR_SYSTEM_IND v_SYSTEM_IND;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br/>
              <w:t>var SubFrameTiming_Type v_Timing_SysInd;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br/>
              <w:t>var SubFrameTiming_Type v_Timing_SrbInd;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t_Watchdog.start;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//Preconfigured at SS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r w:rsidRPr="00AB65B9"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f_NR_ULGrantConfiguration_Start(nr_Cell1);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// @siclog "Step 2" siclog@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SYSIND.receive(car_NR_PRACH_Preamble_IND(nr_Cell1, cr_TimingInfo_Any, ?));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f_NR_PreliminaryPass(__FILE__, __LINE__, "Step 2");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// @siclog "Step 3" siclog@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//Preconfigured at SS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// @siclog "Step 4-5" siclog@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 xml:space="preserve">alt 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{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[not v_IsPrach]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 SYSIND.receive(car_NR_PRACH_Preamble_IND(nr_Cell1, cr_TimingInfo_Any, ?))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-&gt; value v_SYSTEM_IND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{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f_NR_PreliminaryPass(__FILE__, __LINE__, "Step 5");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v_IsPrach := true;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br/>
              <w:t>if(not v_Ismsg3)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br/>
              <w:t>{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br/>
              <w:t>repeat;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br/>
              <w:t>}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}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[] SYSIND.receive(car_NR_SYSTEM_UL_HARQ_IND(nr_Cell1, (ack, nack)))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{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t_Watchdog.stop;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f_NR_SetVerdictFailOrInconc(__FILE__, __LINE__, "Step 4: UE is sending HARQ ACK/NACK ");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}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// @siclog "Step 6" siclog@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//Preconfigured at SS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// @siclog "Step 7" siclog@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[not v_Ismsg3]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 SRB.receive(car_NR_SRB0_RrcPdu_IND(nr_Cell1, cr_38508_RRCSetupRequest))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-&gt; value v_SRB_COMMON_IND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{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v_Ismsg3 := true;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br/>
              <w:t>if(not v_IsPrach)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br/>
              <w:t>{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br/>
              <w:t>repeat;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br/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lastRenderedPageBreak/>
              <w:t xml:space="preserve">} 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}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};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v_Timing_SrbInd := valueof(v_SRB_COMMON_IND.Common.TimingInfo.SubFrame)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br/>
              <w:t>v_Timing_SysInd := valueof(v_SYSTEM_IND.Common.TimingInfo.SubFrame);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br/>
              <w:t>fl_NR_RacingCond_CheckSequence(nr_Cell1, SysIndBeforeRrcMsg, v_Timing_SrbInd, v_Timing_SysInd);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// @siclog "Step 9" siclog@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//Preconfigured at SS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// @siclog "Step 10-11" siclog@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 xml:space="preserve">alt 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{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br/>
              <w:t>[v_IsPrach]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 SYSIND.receive(car_NR_PRACH_Preamble_IND(nr_Cell1, cr_TimingInfo_Any, ?))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-&gt; value v_SYSTEM_IND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 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{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f_NR_PreliminaryPass(__FILE__, __LINE__, "Step 11");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v_IsPrach := false;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br/>
              <w:t>if(v_Ismsg3)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br/>
              <w:t>{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br/>
              <w:t>repeat;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br/>
              <w:t>}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}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[] SYSIND.receive(car_NR_SYSTEM_UL_HARQ_IND(nr_Cell1, (ack, nack)))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{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t_Watchdog.stop;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f_NR_SetVerdictFailOrInconc(__FILE__, __LINE__, "Step 10: UE is sending HARQ ACK/NACK ");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}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// @siclog "Step 12" siclog@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//Preconfigured at SS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// @siclog "Step 13" siclog@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 xml:space="preserve">[v_Ismsg3] 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SRB.receive(car_NR_SRB0_RrcPdu_IND(nr_Cell1, cr_38508_RRCSetupRequest))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-&gt; value v_SRB_COMMON_IND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{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v_Ismsg3 := false;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br/>
              <w:t>if(v_IsPrach)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br/>
              <w:t>{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br/>
              <w:t>repeat;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br/>
              <w:t>}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}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};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v_Timing_SrbInd := valueof(v_SRB_COMMON_IND.Common.TimingInfo.SubFrame);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br/>
              <w:t>v_Timing_SysInd := valueof(v_SYSTEM_IND.Common.TimingInfo.SubFrame);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br/>
              <w:t>fl_NR_RacingCond_CheckSequence(nr_Cell1, SysIndBeforeRrcMsg, v_Timing_SrbInd, v_Timing_SysInd);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// @siclog "Step 14" siclog@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lastRenderedPageBreak/>
              <w:t>//Preconfigured at SS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// @siclog "Step 15-16" siclog@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 xml:space="preserve">alt 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{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br/>
              <w:t>[not v_IsPrach]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 SYSIND.receive(car_NR_PRACH_Preamble_IND(nr_Cell1, cr_TimingInfo_Any, ?))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-&gt; value v_SYSTEM_IND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{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f_NR_PreliminaryPass(__FILE__, __LINE__, "Step 16");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v_IsPrach := true;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br/>
              <w:t>if(not v_Ismsg3)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br/>
              <w:t>{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br/>
              <w:t>repeat;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br/>
              <w:t>}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}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// @siclog "Step 19" siclog@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//Preconfigured at SS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// @siclog "Step 20-21" siclog@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// @sic R5s200080 R5s201287 sic@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[] SYSIND.receive(car_NR_SYSTEM_UL_HARQ_IND(nr_Cell1, (ack, nack)))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{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t_Watchdog.stop;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f_NR_SetVerdictFailOrInconc(__FILE__, __LINE__, "Step 15: UE is sending HARQ ACK/NACK ");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}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// @siclog "Step 17" siclog@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//Preconfigured at SS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// @siclog "Step 18" siclog@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 xml:space="preserve">[not v_Ismsg3] 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SRB.receive(car_NR_SRB0_RrcPdu_IND(nr_Cell1, cr_38508_RRCSetupRequest))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-&gt; value v_SRB_COMMON_IND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{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v_Ismsg3 := true;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br/>
              <w:t>if(not v_IsPrach)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br/>
              <w:t>{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br/>
              <w:t>repeat;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br/>
              <w:t xml:space="preserve">} 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}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};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v_Timing_SrbInd := valueof(v_SRB_COMMON_IND.Common.TimingInfo.SubFrame)</w:t>
            </w:r>
            <w:r w:rsidR="000A2912"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br/>
              <w:t>v_Timing_SysInd := valueof(v_SYSTEM_IND.Common.TimingInfo.SubFrame);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br/>
              <w:t>fl_NR_RacingCond_CheckSequence(nr_Cell1, SysIndBeforeRrcMsg, v_Timing_SrbInd, v_Timing_SysInd);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interleave {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 xml:space="preserve">[] 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SYSIND.receive(car_NR_SYSTEM_UL_HARQ_IND(nr_Cell1, ack))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-&gt; value v_SYSTEM_IND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{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f_NR_PreliminaryPass(__FILE__, __LINE__, "Step 20-21 Receive Ack");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lastRenderedPageBreak/>
              <w:t>// disable HARQ reception indication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f_NR_SS_SystemIndCtrlConfig(nr_Cell1, cds_NR_SystemIndCtrl_UL_HARQ(disable));</w:t>
            </w:r>
          </w:p>
          <w:p w14:paraId="6F35F864" w14:textId="0F6FA7E5" w:rsidR="00045F51" w:rsidRDefault="00045F51" w:rsidP="005C12A7">
            <w:pPr>
              <w:rPr>
                <w:rStyle w:val="HTMLCode"/>
                <w:rFonts w:ascii="SimSun" w:eastAsia="SimSun" w:hAnsi="SimSun" w:cs="SimSun"/>
                <w:sz w:val="24"/>
                <w:szCs w:val="24"/>
              </w:rPr>
            </w:pPr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 xml:space="preserve">//MOVED </w:t>
            </w:r>
            <w:r w:rsidRPr="00AB65B9"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f_NR_ULGrantConfiguration_Start(nr_Cell1);</w:t>
            </w:r>
          </w:p>
          <w:p w14:paraId="1E8787D5" w14:textId="23584417" w:rsidR="001E4F74" w:rsidRDefault="001E4F74" w:rsidP="005C12A7">
            <w:pPr>
              <w:rPr>
                <w:lang w:val="en-US"/>
              </w:rPr>
            </w:pP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}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[]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 SRB.receive(car_NR_SRB1_RrcNasPdu_IND(nr_Cell1, cr_38508_RRCSetupComplete(tsc_NR_RRC_TI_Def), cr_NG_NAS_IndWithPiggybacking(tsc_SHT_IntegrityProtected), omit)) 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-&gt; value v_ReceivedAsp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br/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{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v_NasInd := v_ReceivedAsp.Signalling.Nas[0];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f_NR_PreliminaryPass(__FILE__, __LINE__, "Step 20-21 Receive RRCSetupComplete");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br/>
              <w:t>}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br/>
              <w:t>};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v_Timing_SrbInd := valueof(v_ReceivedAsp.Common.TimingInfo.SubFrame)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br/>
              <w:t>v_Timing_SysInd := valueof(v_SYSTEM_IND.Common.TimingInfo.SubFrame);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br/>
              <w:t>fl_NR_RacingCond_CheckSequence(nr_Cell1, SysIndBeforeRrcMsg, v_Timing_SrbInd, v_Timing_SysInd);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f_NR_PreliminaryPass(__FILE__, __LINE__, "Step 21");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// disable PRACH reception indication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f_NR_SS_SystemIndCtrlConfig(nr_Cell1, cds_NR_SystemIndCtrl_RachPreamble(disable));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f_NR_SS_SystemIndCtrlConfig(nr_Cell1, cds_NR_SystemIndCtrl_UL_HARQ(disable));//@sic R5s201287 sic@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// @siclog "Step 22-25" siclog@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f_NR5GC_RRC_ConnectedState3N_Steps5_8(nr_Cell1, v_NasInd);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};</w:t>
            </w:r>
          </w:p>
        </w:tc>
      </w:tr>
    </w:tbl>
    <w:p w14:paraId="5C0D2FA8" w14:textId="77777777" w:rsidR="001E4F74" w:rsidRDefault="001E4F74" w:rsidP="001E4F74"/>
    <w:p w14:paraId="4015A700" w14:textId="38ADB409" w:rsidR="001E4F74" w:rsidRDefault="001E4F74" w:rsidP="001E4F74"/>
    <w:p w14:paraId="1220C0BB" w14:textId="3E36354D" w:rsidR="00D83373" w:rsidRDefault="00D83373" w:rsidP="00D83373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r>
        <w:rPr>
          <w:b/>
          <w:lang w:val="pt-BR"/>
        </w:rPr>
        <w:t xml:space="preserve">Change </w:t>
      </w:r>
      <w:r w:rsidR="00605FCB">
        <w:rPr>
          <w:b/>
          <w:lang w:val="pt-BR"/>
        </w:rPr>
        <w:t>2</w:t>
      </w:r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D83373" w14:paraId="175F85E2" w14:textId="77777777" w:rsidTr="005C12A7">
        <w:trPr>
          <w:trHeight w:val="447"/>
        </w:trPr>
        <w:tc>
          <w:tcPr>
            <w:tcW w:w="1985" w:type="dxa"/>
          </w:tcPr>
          <w:p w14:paraId="0D8E7E82" w14:textId="77777777" w:rsidR="00D83373" w:rsidRDefault="00D83373" w:rsidP="005C12A7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2E97FA06" w14:textId="77777777" w:rsidR="00D83373" w:rsidRPr="00605FCB" w:rsidRDefault="00D83373" w:rsidP="005C12A7">
            <w:pPr>
              <w:spacing w:after="0"/>
              <w:rPr>
                <w:rFonts w:ascii="Arial" w:eastAsia="SimSun" w:hAnsi="Arial" w:cs="Arial"/>
                <w:lang w:val="en-US" w:eastAsia="zh-CN"/>
              </w:rPr>
            </w:pPr>
            <w:r w:rsidRPr="00605FCB">
              <w:rPr>
                <w:rStyle w:val="HTMLCode"/>
                <w:rFonts w:ascii="Arial" w:eastAsia="SimSun" w:hAnsi="Arial" w:cs="Arial"/>
                <w:sz w:val="24"/>
                <w:szCs w:val="24"/>
              </w:rPr>
              <w:t>f_TC_7_1_1_2_4_NR_TestBody</w:t>
            </w:r>
            <w:r w:rsidRPr="00605FCB">
              <w:rPr>
                <w:rStyle w:val="HTMLCode"/>
                <w:rFonts w:ascii="Arial" w:eastAsia="SimSun" w:hAnsi="Arial" w:cs="Arial"/>
                <w:sz w:val="24"/>
                <w:szCs w:val="24"/>
                <w:lang w:val="en-US" w:eastAsia="zh-CN"/>
              </w:rPr>
              <w:t>(...)</w:t>
            </w:r>
          </w:p>
        </w:tc>
      </w:tr>
      <w:tr w:rsidR="00605FCB" w14:paraId="74F33CD9" w14:textId="77777777" w:rsidTr="005C12A7">
        <w:trPr>
          <w:trHeight w:val="452"/>
        </w:trPr>
        <w:tc>
          <w:tcPr>
            <w:tcW w:w="1985" w:type="dxa"/>
          </w:tcPr>
          <w:p w14:paraId="469FF070" w14:textId="77777777" w:rsidR="00605FCB" w:rsidRDefault="00605FCB" w:rsidP="00605FCB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2EC40D3A" w14:textId="77777777" w:rsidR="00605FCB" w:rsidRPr="00605FCB" w:rsidRDefault="00605FCB" w:rsidP="00605FCB">
            <w:pPr>
              <w:rPr>
                <w:rFonts w:ascii="Arial" w:eastAsia="DengXian" w:hAnsi="Arial" w:cs="Arial"/>
                <w:lang w:val="en-US" w:eastAsia="zh-CN" w:bidi="ar"/>
              </w:rPr>
            </w:pPr>
            <w:r w:rsidRPr="00605FCB">
              <w:rPr>
                <w:rFonts w:ascii="Arial" w:hAnsi="Arial" w:cs="Arial"/>
                <w:noProof/>
              </w:rPr>
              <w:t>Due to race conditions in the SS, the indication of PRACH preamble and msg3 reception can come to the TTCN ports in any order.</w:t>
            </w:r>
          </w:p>
          <w:p w14:paraId="00D7E184" w14:textId="335C3E04" w:rsidR="00605FCB" w:rsidRPr="00605FCB" w:rsidRDefault="00605FCB" w:rsidP="00605FCB">
            <w:pPr>
              <w:rPr>
                <w:rFonts w:ascii="Arial" w:eastAsia="SimSun" w:hAnsi="Arial" w:cs="Arial"/>
                <w:lang w:val="en-US" w:eastAsia="zh-CN"/>
              </w:rPr>
            </w:pPr>
          </w:p>
        </w:tc>
      </w:tr>
      <w:tr w:rsidR="00605FCB" w14:paraId="570D6253" w14:textId="77777777" w:rsidTr="005C12A7">
        <w:tc>
          <w:tcPr>
            <w:tcW w:w="1985" w:type="dxa"/>
          </w:tcPr>
          <w:p w14:paraId="32723E01" w14:textId="77777777" w:rsidR="00605FCB" w:rsidRDefault="00605FCB" w:rsidP="00605FCB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0DC04C89" w14:textId="3A8B2B74" w:rsidR="00605FCB" w:rsidRPr="00605FCB" w:rsidRDefault="00605FCB" w:rsidP="00605FCB">
            <w:pPr>
              <w:pStyle w:val="CRCoverPage"/>
              <w:spacing w:after="0"/>
              <w:rPr>
                <w:rFonts w:eastAsia="SimSun" w:cs="Arial"/>
                <w:lang w:val="en-US" w:eastAsia="zh-CN"/>
              </w:rPr>
            </w:pPr>
            <w:r w:rsidRPr="00605FCB">
              <w:rPr>
                <w:rFonts w:eastAsia="SimSun" w:cs="Arial"/>
                <w:lang w:val="en-US" w:eastAsia="zh-CN"/>
              </w:rPr>
              <w:t xml:space="preserve">Add control variables, interleave and repeat statements to allow SYSTEM_IND (for RACH preamble or HARQ ACK) and DRB data indication to be received in either </w:t>
            </w:r>
            <w:r w:rsidRPr="00605FCB">
              <w:rPr>
                <w:rFonts w:eastAsia="SimSun" w:cs="Arial"/>
                <w:lang w:val="en-US" w:eastAsia="zh-CN"/>
              </w:rPr>
              <w:lastRenderedPageBreak/>
              <w:t>order at steps 9-11. Check timing information of recieved ASPs to confirm correct sequencing.</w:t>
            </w:r>
          </w:p>
          <w:p w14:paraId="12014DAB" w14:textId="77E7AC0C" w:rsidR="00605FCB" w:rsidRPr="00605FCB" w:rsidRDefault="00605FCB" w:rsidP="00605FCB">
            <w:pPr>
              <w:pStyle w:val="CRCoverPage"/>
              <w:spacing w:after="0"/>
              <w:rPr>
                <w:rFonts w:eastAsia="SimSun" w:cs="Arial"/>
                <w:lang w:val="en-US" w:eastAsia="zh-CN"/>
              </w:rPr>
            </w:pPr>
          </w:p>
        </w:tc>
      </w:tr>
      <w:tr w:rsidR="00D83373" w14:paraId="77D51D63" w14:textId="77777777" w:rsidTr="005C12A7">
        <w:tc>
          <w:tcPr>
            <w:tcW w:w="1985" w:type="dxa"/>
          </w:tcPr>
          <w:p w14:paraId="3781F5C0" w14:textId="77777777" w:rsidR="00D83373" w:rsidRDefault="00D83373" w:rsidP="005C12A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lastRenderedPageBreak/>
              <w:t>TTCN module</w:t>
            </w:r>
          </w:p>
        </w:tc>
        <w:tc>
          <w:tcPr>
            <w:tcW w:w="7654" w:type="dxa"/>
          </w:tcPr>
          <w:p w14:paraId="0FBD9A4C" w14:textId="77777777" w:rsidR="00D83373" w:rsidRPr="00605FCB" w:rsidRDefault="00D83373" w:rsidP="005C12A7">
            <w:pPr>
              <w:spacing w:after="0"/>
              <w:rPr>
                <w:rFonts w:ascii="Arial" w:hAnsi="Arial" w:cs="Arial"/>
                <w:lang w:val="en-US"/>
              </w:rPr>
            </w:pPr>
            <w:r w:rsidRPr="00605FCB">
              <w:rPr>
                <w:rStyle w:val="HTMLCode"/>
                <w:rFonts w:ascii="Arial" w:eastAsia="SimSun" w:hAnsi="Arial" w:cs="Arial"/>
                <w:sz w:val="24"/>
                <w:szCs w:val="24"/>
              </w:rPr>
              <w:t>MAC_NR5GC</w:t>
            </w:r>
          </w:p>
        </w:tc>
      </w:tr>
      <w:tr w:rsidR="00D83373" w14:paraId="1F5D5FDA" w14:textId="77777777" w:rsidTr="005C12A7">
        <w:tc>
          <w:tcPr>
            <w:tcW w:w="1985" w:type="dxa"/>
          </w:tcPr>
          <w:p w14:paraId="45D55F9E" w14:textId="77777777" w:rsidR="00D83373" w:rsidRDefault="00D83373" w:rsidP="005C12A7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25C20598" w14:textId="77777777" w:rsidR="00D83373" w:rsidRDefault="00D83373" w:rsidP="005C12A7">
            <w:pPr>
              <w:rPr>
                <w:rFonts w:ascii="Arial" w:hAnsi="Arial"/>
                <w:highlight w:val="cyan"/>
              </w:rPr>
            </w:pPr>
          </w:p>
        </w:tc>
      </w:tr>
    </w:tbl>
    <w:p w14:paraId="5C32FA8C" w14:textId="77777777" w:rsidR="00D83373" w:rsidRDefault="00D83373" w:rsidP="00D83373">
      <w:pPr>
        <w:rPr>
          <w:lang w:val="en-US"/>
        </w:rPr>
      </w:pPr>
    </w:p>
    <w:p w14:paraId="2AC2AA39" w14:textId="77777777" w:rsidR="00D83373" w:rsidRDefault="00D83373" w:rsidP="00D83373">
      <w:pPr>
        <w:rPr>
          <w:lang w:val="en-US"/>
        </w:rPr>
      </w:pPr>
      <w:r>
        <w:rPr>
          <w:lang w:val="en-US"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D83373" w14:paraId="3B360747" w14:textId="77777777" w:rsidTr="005C12A7">
        <w:tc>
          <w:tcPr>
            <w:tcW w:w="9855" w:type="dxa"/>
          </w:tcPr>
          <w:p w14:paraId="09090CA0" w14:textId="77777777" w:rsidR="00D83373" w:rsidRDefault="00D83373" w:rsidP="005C12A7">
            <w:pPr>
              <w:rPr>
                <w:rFonts w:eastAsia="SimSun"/>
                <w:lang w:val="en-US" w:eastAsia="zh-CN"/>
              </w:rPr>
            </w:pP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function f_TC_7_1_1_2_4_NR_TestBody(DRB_Identity p_NR_DRB_Id) runs on NR5GC_PTC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{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var NR_PhysicalParameters_Type v_NR_PhysicalParameters 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var SubFrameTiming_Type v_SysinfoActivation;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var SubFrameTiming_Type v_TimingDL 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var NR_Prach_RootSequenceIndex_Type v_Prach_RootSequenceIndex;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var NR_DuplexMode_Type v_NR_DuplexMode := f_NR_CellInfo_GetDuplexMode(nr_Cell1);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timer t_Watchdog := 10.0;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if (ischosen(v_NR_DuplexMode.TDD)) //FR1 TDD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{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v_Prach_RootSequenceIndex := {l139 := 2};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}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else //FR1 FDD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{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v_Prach_RootSequenceIndex := {l139 := 20};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}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// @siclog "Step 6" siclog@ preconfig SS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// @siclog "Step 7" siclog@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//@sic R5s191176 sic@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DRB.send(cas_NR_DRB_COMMON_REQ_PDCP_SDUList(nr_Cell1,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p_NR_DRB_Id,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-,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{crs_NR_PDCP_SDU_7B} ));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// @siclog "Step 8" siclog@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SYSIND.receive(car_NR_SYSTEM_UL_HARQ_IND(nr_Cell1, ack));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f_NR_SS_SystemIndCtrlConfig(nr_Cell1, cds_NR_SystemIndCtrl_UL_HARQ(disable));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// @siclog "Step 9" siclog@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SYSIND.receive(car_NR_PRACH_Preamble_IND(nr_Cell1, -, (0..31)));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//@siclog "Step 10 and 12" siclog@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// proconfigured at SS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// @siclog "Step 11" siclog@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DRB.receive (car_NR_DRB_COMMON_IND_PDCP_SDUList(nr_Cell1, p_NR_DRB_Id, -, {crs_NR_PDCP_SDU_7B}))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lastRenderedPageBreak/>
              <w:br/>
              <w:t>};</w:t>
            </w:r>
          </w:p>
        </w:tc>
      </w:tr>
    </w:tbl>
    <w:p w14:paraId="22C20EA1" w14:textId="77777777" w:rsidR="00D83373" w:rsidRDefault="00D83373" w:rsidP="00D83373">
      <w:pPr>
        <w:rPr>
          <w:lang w:val="en-US"/>
        </w:rPr>
      </w:pPr>
    </w:p>
    <w:p w14:paraId="09B7F62E" w14:textId="77777777" w:rsidR="00D83373" w:rsidRDefault="00D83373" w:rsidP="00D83373">
      <w:pPr>
        <w:rPr>
          <w:lang w:val="en-US"/>
        </w:rPr>
      </w:pPr>
      <w:r>
        <w:rPr>
          <w:lang w:val="en-US"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D83373" w14:paraId="2965D380" w14:textId="77777777" w:rsidTr="005C12A7">
        <w:tc>
          <w:tcPr>
            <w:tcW w:w="9855" w:type="dxa"/>
          </w:tcPr>
          <w:p w14:paraId="716C0552" w14:textId="77777777" w:rsidR="00D83373" w:rsidRDefault="00D83373" w:rsidP="005C12A7">
            <w:pPr>
              <w:rPr>
                <w:highlight w:val="yellow"/>
                <w:lang w:val="en-US" w:eastAsia="zh-CN"/>
              </w:rPr>
            </w:pPr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import from NR_ASP_DrbDefs all;</w:t>
            </w:r>
          </w:p>
          <w:p w14:paraId="581506FC" w14:textId="77777777" w:rsidR="00D83373" w:rsidRDefault="00D83373" w:rsidP="005C12A7"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......</w:t>
            </w:r>
          </w:p>
          <w:p w14:paraId="50BF3BCD" w14:textId="77777777" w:rsidR="00605FCB" w:rsidRDefault="00D83373" w:rsidP="005C12A7">
            <w:pPr>
              <w:rPr>
                <w:rStyle w:val="HTMLCode"/>
                <w:rFonts w:ascii="SimSun" w:eastAsia="SimSun" w:hAnsi="SimSun" w:cs="SimSun"/>
                <w:sz w:val="24"/>
                <w:szCs w:val="24"/>
              </w:rPr>
            </w:pP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function f_TC_7_1_1_2_4_NR_TestBody(DRB_Identity p_NR_DRB_Id) runs on NR5GC_PTC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{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var NR_PhysicalParameters_Type v_NR_PhysicalParameters 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var SubFrameTiming_Type v_SysinfoActivation;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var SubFrameTiming_Type v_TimingDL 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var NR_Prach_RootSequenceIndex_Type v_Prach_RootSequenceIndex;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var NR_DuplexMode_Type v_NR_DuplexMode := f_NR_CellInfo_GetDuplexMode(nr_Cell1);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timer t_Watchdog := 10.0;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var NR_DRB_COMMON_IND v_DRB_COMMON_IND;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br/>
              <w:t>var NR_SYSTEM_IND v_SYSTEM_IND</w:t>
            </w:r>
            <w:r w:rsidR="00605FCB"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br/>
              <w:t>var SubFrameTiming_Type v_Timing_SysInd;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br/>
              <w:t>var SubFrameTiming_Type v_Timing_DrbInd;</w:t>
            </w:r>
          </w:p>
          <w:p w14:paraId="39B9D67A" w14:textId="7EC21C6E" w:rsidR="00D83373" w:rsidRDefault="00D83373" w:rsidP="005C12A7">
            <w:pPr>
              <w:rPr>
                <w:lang w:val="en-US" w:eastAsia="zh-CN"/>
              </w:rPr>
            </w:pP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if (ischosen(v_NR_DuplexMode.TDD)) //FR1 TDD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{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v_Prach_RootSequenceIndex := {l139 := 2};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}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else //FR1 FDD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{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v_Prach_RootSequenceIndex := {l139 := 20};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}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// @siclog "Step 6" siclog@ preconfig SS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// @siclog "Step 7" siclog@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//@sic R5s191176 sic@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DRB.send(cas_NR_DRB_COMMON_REQ_PDCP_SDUList(nr_Cell1,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p_NR_DRB_Id,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-,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{crs_NR_PDCP_SDU_7B} ));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// @siclog "Step 8" siclog@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SYSIND.receive(car_NR_SYSTEM_UL_HARQ_IND(nr_Cell1, ack));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f_NR_SS_SystemIndCtrlConfig(nr_Cell1, cds_NR_SystemIndCtrl_UL_HARQ(disable));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interleave {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// @siclog "Step 9" siclog@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lastRenderedPageBreak/>
              <w:t xml:space="preserve">[] 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SYSIND.receive(car_NR_PRACH_Preamble_IND(nr_Cell1, -, (0..31)))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-&gt; value v_SYSTEM_IND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br/>
              <w:t>{}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//@siclog "Step 10 and 12" siclog@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// proconfigured at SS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// @siclog "Step 11" siclog@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[]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 DRB.receive (car_NR_DRB_COMMON_IND_PDCP_SDUList(nr_Cell1, p_NR_DRB_Id, -, {crs_NR_PDCP_SDU_7B}))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-&gt; value v_DRB_COMMON_IND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{}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};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v_Timing_DrbInd := valueof(v_DRB_COMMON_IND.Common.TimingInfo.SubFrame);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br/>
              <w:t>v_Timing_SysInd := valueof(v_SYSTEM_IND.Common.TimingInfo.SubFrame);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fl_NR_RacingCond_CheckSequence(nr_Cell1, SysIndBeforeRrcMsg, v_Timing_DrbInd, v_Timing_SysInd);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};</w:t>
            </w:r>
          </w:p>
        </w:tc>
      </w:tr>
    </w:tbl>
    <w:p w14:paraId="426F8C6C" w14:textId="77777777" w:rsidR="00D83373" w:rsidRDefault="00D83373" w:rsidP="00D83373"/>
    <w:p w14:paraId="7AE08379" w14:textId="77777777" w:rsidR="00D83373" w:rsidRPr="001E4F74" w:rsidRDefault="00D83373" w:rsidP="001E4F74"/>
    <w:sectPr w:rsidR="00D83373" w:rsidRPr="001E4F7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FDC81E" w14:textId="77777777" w:rsidR="00A03654" w:rsidRDefault="00A03654">
      <w:r>
        <w:separator/>
      </w:r>
    </w:p>
  </w:endnote>
  <w:endnote w:type="continuationSeparator" w:id="0">
    <w:p w14:paraId="77725629" w14:textId="77777777" w:rsidR="00A03654" w:rsidRDefault="00A036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2E9B6D" w14:textId="77777777" w:rsidR="00A03654" w:rsidRDefault="00A03654">
      <w:r>
        <w:separator/>
      </w:r>
    </w:p>
  </w:footnote>
  <w:footnote w:type="continuationSeparator" w:id="0">
    <w:p w14:paraId="3A8114C7" w14:textId="77777777" w:rsidR="00A03654" w:rsidRDefault="00A036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A6252E" w14:textId="77777777" w:rsidR="00442685" w:rsidRDefault="0044268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7508E4" w14:textId="77777777" w:rsidR="00442685" w:rsidRDefault="0044268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C20852" w14:textId="77777777" w:rsidR="00442685" w:rsidRDefault="00442685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C72502" w14:textId="77777777" w:rsidR="00442685" w:rsidRDefault="0044268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88A50B97"/>
    <w:multiLevelType w:val="singleLevel"/>
    <w:tmpl w:val="88A50B97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8E0B6525"/>
    <w:multiLevelType w:val="singleLevel"/>
    <w:tmpl w:val="91142844"/>
    <w:lvl w:ilvl="0">
      <w:start w:val="1"/>
      <w:numFmt w:val="decimal"/>
      <w:suff w:val="space"/>
      <w:lvlText w:val="%1."/>
      <w:lvlJc w:val="left"/>
      <w:rPr>
        <w:rFonts w:ascii="Arial" w:eastAsia="Times New Roman" w:hAnsi="Arial" w:cs="Arial"/>
      </w:rPr>
    </w:lvl>
  </w:abstractNum>
  <w:abstractNum w:abstractNumId="2" w15:restartNumberingAfterBreak="0">
    <w:nsid w:val="D128F823"/>
    <w:multiLevelType w:val="singleLevel"/>
    <w:tmpl w:val="D128F823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3" w15:restartNumberingAfterBreak="0">
    <w:nsid w:val="038E547F"/>
    <w:multiLevelType w:val="singleLevel"/>
    <w:tmpl w:val="B2F4EE68"/>
    <w:lvl w:ilvl="0">
      <w:start w:val="1"/>
      <w:numFmt w:val="decimal"/>
      <w:lvlText w:val="%1."/>
      <w:lvlJc w:val="left"/>
      <w:pPr>
        <w:tabs>
          <w:tab w:val="num" w:pos="312"/>
        </w:tabs>
      </w:pPr>
      <w:rPr>
        <w:rFonts w:ascii="Arial" w:eastAsia="SimSun" w:hAnsi="Arial" w:cs="Arial"/>
      </w:rPr>
    </w:lvl>
  </w:abstractNum>
  <w:abstractNum w:abstractNumId="4" w15:restartNumberingAfterBreak="0">
    <w:nsid w:val="0B43404A"/>
    <w:multiLevelType w:val="hybridMultilevel"/>
    <w:tmpl w:val="B44C70BC"/>
    <w:lvl w:ilvl="0" w:tplc="7452ED38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C3962E8"/>
    <w:multiLevelType w:val="hybridMultilevel"/>
    <w:tmpl w:val="C08AFA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E16508"/>
    <w:multiLevelType w:val="singleLevel"/>
    <w:tmpl w:val="1FE16508"/>
    <w:lvl w:ilvl="0">
      <w:start w:val="1"/>
      <w:numFmt w:val="decimal"/>
      <w:suff w:val="space"/>
      <w:lvlText w:val="%1."/>
      <w:lvlJc w:val="left"/>
    </w:lvl>
  </w:abstractNum>
  <w:abstractNum w:abstractNumId="8" w15:restartNumberingAfterBreak="0">
    <w:nsid w:val="208677B1"/>
    <w:multiLevelType w:val="hybridMultilevel"/>
    <w:tmpl w:val="2DEADA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A106D0C"/>
    <w:multiLevelType w:val="hybridMultilevel"/>
    <w:tmpl w:val="FD5430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CB42CAA"/>
    <w:multiLevelType w:val="hybridMultilevel"/>
    <w:tmpl w:val="6D12BA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2F657E4"/>
    <w:multiLevelType w:val="singleLevel"/>
    <w:tmpl w:val="363CD531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2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363CD531"/>
    <w:multiLevelType w:val="singleLevel"/>
    <w:tmpl w:val="363CD531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4" w15:restartNumberingAfterBreak="0">
    <w:nsid w:val="37B6075C"/>
    <w:multiLevelType w:val="hybridMultilevel"/>
    <w:tmpl w:val="B52263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BA3120B"/>
    <w:multiLevelType w:val="hybridMultilevel"/>
    <w:tmpl w:val="B44C70BC"/>
    <w:lvl w:ilvl="0" w:tplc="7452ED38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EE93A85"/>
    <w:multiLevelType w:val="hybridMultilevel"/>
    <w:tmpl w:val="427040B6"/>
    <w:lvl w:ilvl="0" w:tplc="081EBB1C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58904F4E"/>
    <w:multiLevelType w:val="hybridMultilevel"/>
    <w:tmpl w:val="176001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40C56C5"/>
    <w:multiLevelType w:val="singleLevel"/>
    <w:tmpl w:val="640C56C5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9" w15:restartNumberingAfterBreak="0">
    <w:nsid w:val="65024B7D"/>
    <w:multiLevelType w:val="hybridMultilevel"/>
    <w:tmpl w:val="FDB0E9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9FC4261"/>
    <w:multiLevelType w:val="hybridMultilevel"/>
    <w:tmpl w:val="68CCE3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370906"/>
    <w:multiLevelType w:val="hybridMultilevel"/>
    <w:tmpl w:val="F29E49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0193E82"/>
    <w:multiLevelType w:val="hybridMultilevel"/>
    <w:tmpl w:val="6D12BA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4C91752"/>
    <w:multiLevelType w:val="hybridMultilevel"/>
    <w:tmpl w:val="6EE850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CC43CE"/>
    <w:multiLevelType w:val="hybridMultilevel"/>
    <w:tmpl w:val="E9947E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90C2028"/>
    <w:multiLevelType w:val="hybridMultilevel"/>
    <w:tmpl w:val="BC128A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12"/>
  </w:num>
  <w:num w:numId="5">
    <w:abstractNumId w:val="18"/>
  </w:num>
  <w:num w:numId="6">
    <w:abstractNumId w:val="4"/>
  </w:num>
  <w:num w:numId="7">
    <w:abstractNumId w:val="16"/>
  </w:num>
  <w:num w:numId="8">
    <w:abstractNumId w:val="23"/>
  </w:num>
  <w:num w:numId="9">
    <w:abstractNumId w:val="15"/>
  </w:num>
  <w:num w:numId="10">
    <w:abstractNumId w:val="14"/>
  </w:num>
  <w:num w:numId="11">
    <w:abstractNumId w:val="20"/>
  </w:num>
  <w:num w:numId="12">
    <w:abstractNumId w:val="17"/>
  </w:num>
  <w:num w:numId="13">
    <w:abstractNumId w:val="6"/>
  </w:num>
  <w:num w:numId="14">
    <w:abstractNumId w:val="25"/>
  </w:num>
  <w:num w:numId="15">
    <w:abstractNumId w:val="9"/>
  </w:num>
  <w:num w:numId="16">
    <w:abstractNumId w:val="19"/>
  </w:num>
  <w:num w:numId="17">
    <w:abstractNumId w:val="24"/>
  </w:num>
  <w:num w:numId="18">
    <w:abstractNumId w:val="2"/>
  </w:num>
  <w:num w:numId="19">
    <w:abstractNumId w:val="3"/>
  </w:num>
  <w:num w:numId="20">
    <w:abstractNumId w:val="21"/>
  </w:num>
  <w:num w:numId="21">
    <w:abstractNumId w:val="7"/>
  </w:num>
  <w:num w:numId="22">
    <w:abstractNumId w:val="1"/>
  </w:num>
  <w:num w:numId="23">
    <w:abstractNumId w:val="0"/>
  </w:num>
  <w:num w:numId="24">
    <w:abstractNumId w:val="8"/>
  </w:num>
  <w:num w:numId="25">
    <w:abstractNumId w:val="13"/>
  </w:num>
  <w:num w:numId="26">
    <w:abstractNumId w:val="22"/>
  </w:num>
  <w:num w:numId="27">
    <w:abstractNumId w:val="10"/>
  </w:num>
  <w:num w:numId="2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021B"/>
    <w:rsid w:val="00030B84"/>
    <w:rsid w:val="00045F51"/>
    <w:rsid w:val="00065CBA"/>
    <w:rsid w:val="000A2912"/>
    <w:rsid w:val="000A6394"/>
    <w:rsid w:val="000B7FED"/>
    <w:rsid w:val="000C038A"/>
    <w:rsid w:val="000C6598"/>
    <w:rsid w:val="000D44B3"/>
    <w:rsid w:val="00134C93"/>
    <w:rsid w:val="00144A79"/>
    <w:rsid w:val="00145D43"/>
    <w:rsid w:val="00192C46"/>
    <w:rsid w:val="001A08B3"/>
    <w:rsid w:val="001A09A3"/>
    <w:rsid w:val="001A433F"/>
    <w:rsid w:val="001A7B60"/>
    <w:rsid w:val="001B52F0"/>
    <w:rsid w:val="001B7A65"/>
    <w:rsid w:val="001E41F3"/>
    <w:rsid w:val="001E4F74"/>
    <w:rsid w:val="002118AB"/>
    <w:rsid w:val="002160BA"/>
    <w:rsid w:val="002177A0"/>
    <w:rsid w:val="0022307B"/>
    <w:rsid w:val="0025709B"/>
    <w:rsid w:val="0026004D"/>
    <w:rsid w:val="002640DD"/>
    <w:rsid w:val="00275D12"/>
    <w:rsid w:val="00280C35"/>
    <w:rsid w:val="00283EBC"/>
    <w:rsid w:val="00284FEB"/>
    <w:rsid w:val="002860C4"/>
    <w:rsid w:val="002B5741"/>
    <w:rsid w:val="002C02F6"/>
    <w:rsid w:val="002D362B"/>
    <w:rsid w:val="002D39A7"/>
    <w:rsid w:val="002E472E"/>
    <w:rsid w:val="002F6BAD"/>
    <w:rsid w:val="00305409"/>
    <w:rsid w:val="00311EE5"/>
    <w:rsid w:val="00317F09"/>
    <w:rsid w:val="003234CC"/>
    <w:rsid w:val="00335496"/>
    <w:rsid w:val="00344D50"/>
    <w:rsid w:val="003609EF"/>
    <w:rsid w:val="00361F13"/>
    <w:rsid w:val="0036231A"/>
    <w:rsid w:val="00374DD4"/>
    <w:rsid w:val="003A0EDE"/>
    <w:rsid w:val="003A22C0"/>
    <w:rsid w:val="003A3CA7"/>
    <w:rsid w:val="003E1A36"/>
    <w:rsid w:val="00410371"/>
    <w:rsid w:val="004146C9"/>
    <w:rsid w:val="004242F1"/>
    <w:rsid w:val="00442685"/>
    <w:rsid w:val="004942F6"/>
    <w:rsid w:val="00494D00"/>
    <w:rsid w:val="004B75B7"/>
    <w:rsid w:val="004C3318"/>
    <w:rsid w:val="004F2994"/>
    <w:rsid w:val="0051580D"/>
    <w:rsid w:val="0051584C"/>
    <w:rsid w:val="00547111"/>
    <w:rsid w:val="00555E70"/>
    <w:rsid w:val="00557065"/>
    <w:rsid w:val="00566776"/>
    <w:rsid w:val="00576B7D"/>
    <w:rsid w:val="00592D74"/>
    <w:rsid w:val="005D5EA0"/>
    <w:rsid w:val="005E2C44"/>
    <w:rsid w:val="00600564"/>
    <w:rsid w:val="00605FCB"/>
    <w:rsid w:val="00621188"/>
    <w:rsid w:val="006257ED"/>
    <w:rsid w:val="0066224B"/>
    <w:rsid w:val="00665C47"/>
    <w:rsid w:val="006667C0"/>
    <w:rsid w:val="0067277E"/>
    <w:rsid w:val="00695808"/>
    <w:rsid w:val="006B3C17"/>
    <w:rsid w:val="006B46FB"/>
    <w:rsid w:val="006E21FB"/>
    <w:rsid w:val="007146D3"/>
    <w:rsid w:val="00715499"/>
    <w:rsid w:val="00757DA6"/>
    <w:rsid w:val="00792342"/>
    <w:rsid w:val="007977A8"/>
    <w:rsid w:val="007B512A"/>
    <w:rsid w:val="007C2097"/>
    <w:rsid w:val="007D6A07"/>
    <w:rsid w:val="007F44EA"/>
    <w:rsid w:val="007F7259"/>
    <w:rsid w:val="008040A8"/>
    <w:rsid w:val="008279FA"/>
    <w:rsid w:val="00847DB8"/>
    <w:rsid w:val="008535B7"/>
    <w:rsid w:val="008626E7"/>
    <w:rsid w:val="00870EE7"/>
    <w:rsid w:val="008863B9"/>
    <w:rsid w:val="008A45A6"/>
    <w:rsid w:val="008A55E2"/>
    <w:rsid w:val="008C7320"/>
    <w:rsid w:val="008F3789"/>
    <w:rsid w:val="008F686C"/>
    <w:rsid w:val="009148DE"/>
    <w:rsid w:val="00937A5E"/>
    <w:rsid w:val="00941E30"/>
    <w:rsid w:val="0095216E"/>
    <w:rsid w:val="00952F40"/>
    <w:rsid w:val="009777D9"/>
    <w:rsid w:val="00991B88"/>
    <w:rsid w:val="009A5753"/>
    <w:rsid w:val="009A579D"/>
    <w:rsid w:val="009B0C3B"/>
    <w:rsid w:val="009C3ADF"/>
    <w:rsid w:val="009E3297"/>
    <w:rsid w:val="009E3609"/>
    <w:rsid w:val="009F734F"/>
    <w:rsid w:val="00A03654"/>
    <w:rsid w:val="00A1055C"/>
    <w:rsid w:val="00A246B6"/>
    <w:rsid w:val="00A37C31"/>
    <w:rsid w:val="00A47E70"/>
    <w:rsid w:val="00A50CF0"/>
    <w:rsid w:val="00A7671C"/>
    <w:rsid w:val="00AA2CBC"/>
    <w:rsid w:val="00AB65B9"/>
    <w:rsid w:val="00AC5820"/>
    <w:rsid w:val="00AD0AF9"/>
    <w:rsid w:val="00AD1CD8"/>
    <w:rsid w:val="00AD62D3"/>
    <w:rsid w:val="00B258BB"/>
    <w:rsid w:val="00B67B97"/>
    <w:rsid w:val="00B77890"/>
    <w:rsid w:val="00B968C8"/>
    <w:rsid w:val="00BA3EC5"/>
    <w:rsid w:val="00BA51D9"/>
    <w:rsid w:val="00BB5DFC"/>
    <w:rsid w:val="00BD279D"/>
    <w:rsid w:val="00BD6BB8"/>
    <w:rsid w:val="00BE179D"/>
    <w:rsid w:val="00BE3383"/>
    <w:rsid w:val="00BE6F27"/>
    <w:rsid w:val="00C01F92"/>
    <w:rsid w:val="00C32DEB"/>
    <w:rsid w:val="00C462F9"/>
    <w:rsid w:val="00C66BA2"/>
    <w:rsid w:val="00C95985"/>
    <w:rsid w:val="00CA44A0"/>
    <w:rsid w:val="00CC5026"/>
    <w:rsid w:val="00CC68D0"/>
    <w:rsid w:val="00CE6D50"/>
    <w:rsid w:val="00D03794"/>
    <w:rsid w:val="00D03F9A"/>
    <w:rsid w:val="00D06D51"/>
    <w:rsid w:val="00D24991"/>
    <w:rsid w:val="00D330A6"/>
    <w:rsid w:val="00D44D27"/>
    <w:rsid w:val="00D50255"/>
    <w:rsid w:val="00D66520"/>
    <w:rsid w:val="00D83373"/>
    <w:rsid w:val="00D83C48"/>
    <w:rsid w:val="00D85F97"/>
    <w:rsid w:val="00D878CE"/>
    <w:rsid w:val="00D9742A"/>
    <w:rsid w:val="00DC2D3D"/>
    <w:rsid w:val="00DE34CF"/>
    <w:rsid w:val="00DE7626"/>
    <w:rsid w:val="00DF0CD3"/>
    <w:rsid w:val="00E057A7"/>
    <w:rsid w:val="00E13F3D"/>
    <w:rsid w:val="00E259B2"/>
    <w:rsid w:val="00E34898"/>
    <w:rsid w:val="00E667B7"/>
    <w:rsid w:val="00E81ED2"/>
    <w:rsid w:val="00E85415"/>
    <w:rsid w:val="00EB09B7"/>
    <w:rsid w:val="00EE7D7C"/>
    <w:rsid w:val="00F25D98"/>
    <w:rsid w:val="00F300FB"/>
    <w:rsid w:val="00F7019E"/>
    <w:rsid w:val="00F751B6"/>
    <w:rsid w:val="00F93B4E"/>
    <w:rsid w:val="00F97C82"/>
    <w:rsid w:val="00FB6386"/>
    <w:rsid w:val="00FC79FD"/>
    <w:rsid w:val="00FD0C4C"/>
    <w:rsid w:val="00FF58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E398644"/>
  <w15:docId w15:val="{DFE59DF9-C346-4D45-B7C3-69F1F60062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styleId="HTMLCode">
    <w:name w:val="HTML Code"/>
    <w:basedOn w:val="DefaultParagraphFont"/>
    <w:unhideWhenUsed/>
    <w:rsid w:val="00283EBC"/>
    <w:rPr>
      <w:rFonts w:ascii="Courier New" w:hAnsi="Courier New" w:cs="Courier New"/>
      <w:sz w:val="20"/>
      <w:szCs w:val="20"/>
    </w:rPr>
  </w:style>
  <w:style w:type="paragraph" w:styleId="ListParagraph">
    <w:name w:val="List Paragraph"/>
    <w:basedOn w:val="Normal"/>
    <w:uiPriority w:val="34"/>
    <w:qFormat/>
    <w:rsid w:val="00BE3383"/>
    <w:pPr>
      <w:ind w:left="720"/>
      <w:contextualSpacing/>
    </w:pPr>
  </w:style>
  <w:style w:type="character" w:customStyle="1" w:styleId="B1Char">
    <w:name w:val="B1 Char"/>
    <w:link w:val="B1"/>
    <w:qFormat/>
    <w:locked/>
    <w:rsid w:val="0066224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66224B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1734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505093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313743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1379745">
                  <w:marLeft w:val="-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0341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8857312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725F99-23B1-4B8E-A8EE-F6CEB63C22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969</TotalTime>
  <Pages>12</Pages>
  <Words>1497</Words>
  <Characters>13261</Characters>
  <Application>Microsoft Office Word</Application>
  <DocSecurity>0</DocSecurity>
  <Lines>110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14729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35</cp:revision>
  <cp:lastPrinted>1900-01-01T00:00:00Z</cp:lastPrinted>
  <dcterms:created xsi:type="dcterms:W3CDTF">2020-12-08T10:56:00Z</dcterms:created>
  <dcterms:modified xsi:type="dcterms:W3CDTF">2021-05-04T13:50:00Z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