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E117F5" w14:textId="63CA698E" w:rsidR="00CD3330" w:rsidRPr="00B5725C" w:rsidRDefault="00CD3330" w:rsidP="00F61F4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</w:t>
      </w:r>
      <w:fldSimple w:instr=" DOCPROPERTY  MtgSeq  \* MERGEFORMAT ">
        <w:r>
          <w:rPr>
            <w:b/>
            <w:noProof/>
            <w:sz w:val="24"/>
          </w:rPr>
          <w:t>202</w:t>
        </w:r>
        <w:r w:rsidR="00BB59E1">
          <w:rPr>
            <w:b/>
            <w:noProof/>
            <w:sz w:val="24"/>
          </w:rPr>
          <w:t>1</w:t>
        </w:r>
      </w:fldSimple>
      <w:r w:rsidRPr="00446488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rPr>
          <w:b/>
          <w:i/>
          <w:sz w:val="28"/>
          <w:lang w:val="en-GB" w:eastAsia="en-GB"/>
        </w:rPr>
        <w:t>R5s2</w:t>
      </w:r>
      <w:r w:rsidR="00BB59E1">
        <w:rPr>
          <w:b/>
          <w:i/>
          <w:sz w:val="28"/>
          <w:lang w:eastAsia="en-GB"/>
        </w:rPr>
        <w:t>1</w:t>
      </w:r>
      <w:r w:rsidR="00BB59E1">
        <w:rPr>
          <w:b/>
          <w:i/>
          <w:sz w:val="28"/>
          <w:lang w:eastAsia="zh-CN"/>
        </w:rPr>
        <w:t>0530</w:t>
      </w:r>
    </w:p>
    <w:p w14:paraId="2E61D160" w14:textId="77777777" w:rsidR="00BB59E1" w:rsidRDefault="00BB59E1" w:rsidP="00BB59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3330" w14:paraId="705D212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B3716" w14:textId="77777777" w:rsidR="00CD3330" w:rsidRDefault="00CD3330">
            <w:pPr>
              <w:pStyle w:val="CRCoverPage"/>
              <w:spacing w:after="0"/>
              <w:jc w:val="right"/>
              <w:rPr>
                <w:i/>
                <w:lang w:val="zh-CN" w:eastAsia="zh-CN"/>
              </w:rPr>
            </w:pPr>
            <w:r>
              <w:rPr>
                <w:i/>
                <w:sz w:val="14"/>
                <w:lang w:val="zh-CN" w:eastAsia="zh-CN"/>
              </w:rPr>
              <w:t>CR-Form-v12.0</w:t>
            </w:r>
          </w:p>
        </w:tc>
      </w:tr>
      <w:tr w:rsidR="00CD3330" w14:paraId="31353C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CDC89" w14:textId="77777777" w:rsidR="00CD3330" w:rsidRDefault="00CD3330">
            <w:pPr>
              <w:pStyle w:val="CRCoverPage"/>
              <w:spacing w:after="0"/>
              <w:jc w:val="center"/>
              <w:rPr>
                <w:lang w:val="zh-CN" w:eastAsia="zh-CN"/>
              </w:rPr>
            </w:pPr>
            <w:r>
              <w:rPr>
                <w:b/>
                <w:sz w:val="32"/>
                <w:lang w:val="zh-CN" w:eastAsia="zh-CN"/>
              </w:rPr>
              <w:t>CHANGE REQUEST</w:t>
            </w:r>
          </w:p>
        </w:tc>
      </w:tr>
      <w:tr w:rsidR="00CD3330" w14:paraId="48C20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B4850" w14:textId="77777777" w:rsidR="00CD3330" w:rsidRDefault="00CD3330">
            <w:pPr>
              <w:pStyle w:val="CRCoverPage"/>
              <w:spacing w:after="0"/>
              <w:rPr>
                <w:sz w:val="8"/>
                <w:szCs w:val="8"/>
                <w:lang w:val="zh-CN" w:eastAsia="zh-CN"/>
              </w:rPr>
            </w:pPr>
          </w:p>
        </w:tc>
      </w:tr>
      <w:tr w:rsidR="00CD3330" w14:paraId="51D57705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5A7723A" w14:textId="77777777" w:rsidR="00CD3330" w:rsidRDefault="00CD3330">
            <w:pPr>
              <w:pStyle w:val="CRCoverPage"/>
              <w:spacing w:after="0"/>
              <w:jc w:val="right"/>
              <w:rPr>
                <w:lang w:val="zh-CN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13D5FC68" w14:textId="77777777" w:rsidR="00CD3330" w:rsidRDefault="00CD3330">
            <w:pPr>
              <w:pStyle w:val="CRCoverPage"/>
              <w:spacing w:after="0"/>
              <w:jc w:val="right"/>
              <w:rPr>
                <w:b/>
                <w:sz w:val="28"/>
                <w:lang w:val="zh-CN" w:eastAsia="zh-CN"/>
              </w:rPr>
            </w:pPr>
            <w:r>
              <w:rPr>
                <w:b/>
                <w:sz w:val="28"/>
                <w:lang w:val="zh-CN" w:eastAsia="zh-CN"/>
              </w:rPr>
              <w:fldChar w:fldCharType="begin"/>
            </w:r>
            <w:r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zh-CN" w:eastAsia="zh-CN"/>
              </w:rPr>
              <w:fldChar w:fldCharType="separate"/>
            </w:r>
            <w:r>
              <w:rPr>
                <w:b/>
                <w:sz w:val="28"/>
                <w:lang w:val="zh-CN" w:eastAsia="zh-CN"/>
              </w:rPr>
              <w:t>38.523-</w:t>
            </w:r>
            <w:r>
              <w:rPr>
                <w:b/>
                <w:sz w:val="28"/>
                <w:lang w:val="zh-CN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340D363" w14:textId="77777777" w:rsidR="00CD3330" w:rsidRDefault="00CD3330">
            <w:pPr>
              <w:pStyle w:val="CRCoverPage"/>
              <w:spacing w:after="0"/>
              <w:jc w:val="center"/>
              <w:rPr>
                <w:lang w:val="zh-CN" w:eastAsia="zh-CN"/>
              </w:rPr>
            </w:pPr>
            <w:r>
              <w:rPr>
                <w:b/>
                <w:sz w:val="28"/>
                <w:lang w:val="zh-CN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FA39E2" w14:textId="77777777" w:rsidR="00CD3330" w:rsidRDefault="00210447" w:rsidP="009534C5">
            <w:pPr>
              <w:pStyle w:val="CRCoverPage"/>
              <w:spacing w:after="0"/>
              <w:rPr>
                <w:rFonts w:hint="eastAsia"/>
                <w:lang w:val="zh-CN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</w:t>
            </w:r>
            <w:r w:rsidR="009534C5"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28B606D" w14:textId="77777777" w:rsidR="00CD3330" w:rsidRDefault="00CD33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zh-CN" w:eastAsia="zh-CN"/>
              </w:rPr>
            </w:pPr>
            <w:r>
              <w:rPr>
                <w:b/>
                <w:bCs/>
                <w:sz w:val="28"/>
                <w:lang w:val="zh-CN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F20D1" w14:textId="32D49076" w:rsidR="00CD3330" w:rsidRPr="00BB59E1" w:rsidRDefault="00BB59E1">
            <w:pPr>
              <w:pStyle w:val="CRCoverPage"/>
              <w:spacing w:after="0"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19AEF6E" w14:textId="77777777" w:rsidR="00CD3330" w:rsidRDefault="00CD33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zh-CN" w:eastAsia="zh-CN"/>
              </w:rPr>
            </w:pPr>
            <w:r>
              <w:rPr>
                <w:b/>
                <w:sz w:val="28"/>
                <w:szCs w:val="28"/>
                <w:lang w:val="zh-CN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03250" w14:textId="2FD2C071" w:rsidR="00CD3330" w:rsidRDefault="00BB59E1" w:rsidP="00C972A9">
            <w:pPr>
              <w:pStyle w:val="CRCoverPage"/>
              <w:spacing w:after="0"/>
              <w:jc w:val="center"/>
              <w:rPr>
                <w:sz w:val="28"/>
                <w:lang w:val="zh-CN" w:eastAsia="zh-CN"/>
              </w:rPr>
            </w:pPr>
            <w:r>
              <w:rPr>
                <w:b/>
                <w:sz w:val="28"/>
                <w:lang w:val="en-US" w:eastAsia="zh-CN"/>
              </w:rPr>
              <w:t>16.1</w:t>
            </w:r>
            <w:r w:rsidR="00CD3330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F721B9" w14:textId="77777777" w:rsidR="00CD3330" w:rsidRDefault="00CD3330">
            <w:pPr>
              <w:pStyle w:val="CRCoverPage"/>
              <w:spacing w:after="0"/>
              <w:rPr>
                <w:lang w:val="zh-CN" w:eastAsia="zh-CN"/>
              </w:rPr>
            </w:pPr>
          </w:p>
        </w:tc>
      </w:tr>
      <w:tr w:rsidR="00CD3330" w14:paraId="16F15A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D93B" w14:textId="77777777" w:rsidR="00CD3330" w:rsidRDefault="00CD3330">
            <w:pPr>
              <w:pStyle w:val="CRCoverPage"/>
              <w:spacing w:after="0"/>
              <w:rPr>
                <w:lang w:val="zh-CN" w:eastAsia="zh-CN"/>
              </w:rPr>
            </w:pPr>
          </w:p>
        </w:tc>
      </w:tr>
      <w:tr w:rsidR="00CD3330" w:rsidRPr="00A75428" w14:paraId="5E4ABF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5C81C" w14:textId="77777777" w:rsidR="00CD3330" w:rsidRPr="00A75428" w:rsidRDefault="00CD3330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 w:rsidRPr="00A75428">
              <w:rPr>
                <w:rFonts w:cs="Arial"/>
                <w:i/>
                <w:lang w:val="en-US" w:eastAsia="zh-CN"/>
              </w:rPr>
              <w:t xml:space="preserve">For </w:t>
            </w:r>
            <w:hyperlink r:id="rId8" w:anchor="_blank" w:history="1">
              <w:r w:rsidRPr="00A75428"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</w:t>
              </w:r>
              <w:bookmarkStart w:id="0" w:name="_Hlt497126619"/>
              <w:r w:rsidRPr="00A75428"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0"/>
              <w:r w:rsidRPr="00A75428"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 w:rsidRPr="00A75428"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 w:rsidRPr="00A75428"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 w:rsidRPr="00A75428">
              <w:rPr>
                <w:rFonts w:cs="Arial"/>
                <w:i/>
                <w:lang w:val="en-US" w:eastAsia="zh-CN"/>
              </w:rPr>
              <w:br/>
            </w:r>
            <w:hyperlink r:id="rId9" w:history="1">
              <w:r w:rsidRPr="00A75428"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 w:rsidRPr="00A75428"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CD3330" w:rsidRPr="00A75428" w14:paraId="7FE125D3" w14:textId="77777777">
        <w:tc>
          <w:tcPr>
            <w:tcW w:w="9641" w:type="dxa"/>
            <w:gridSpan w:val="9"/>
          </w:tcPr>
          <w:p w14:paraId="7497D55C" w14:textId="77777777" w:rsidR="00CD3330" w:rsidRPr="00A75428" w:rsidRDefault="00CD3330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7B751625" w14:textId="77777777" w:rsidR="007C649F" w:rsidRDefault="007C649F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649F" w14:paraId="23F713C3" w14:textId="77777777">
        <w:tc>
          <w:tcPr>
            <w:tcW w:w="2835" w:type="dxa"/>
            <w:shd w:val="clear" w:color="auto" w:fill="auto"/>
          </w:tcPr>
          <w:p w14:paraId="55DF8B71" w14:textId="77777777" w:rsidR="007C649F" w:rsidRDefault="007C64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BF54D95" w14:textId="77777777" w:rsidR="007C649F" w:rsidRDefault="007C649F">
            <w:pPr>
              <w:pStyle w:val="CRCoverPage"/>
              <w:spacing w:after="0"/>
              <w:jc w:val="right"/>
              <w:rPr>
                <w:lang w:val="zh-CN" w:eastAsia="zh-CN"/>
              </w:rPr>
            </w:pPr>
            <w:r>
              <w:rPr>
                <w:lang w:val="zh-CN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AE3DAD" w14:textId="77777777" w:rsidR="007C649F" w:rsidRDefault="007C649F">
            <w:pPr>
              <w:pStyle w:val="CRCoverPage"/>
              <w:spacing w:after="0"/>
              <w:jc w:val="center"/>
              <w:rPr>
                <w:b/>
                <w:caps/>
                <w:lang w:val="zh-CN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380C2BC" w14:textId="77777777" w:rsidR="007C649F" w:rsidRDefault="007C649F">
            <w:pPr>
              <w:pStyle w:val="CRCoverPage"/>
              <w:spacing w:after="0"/>
              <w:jc w:val="right"/>
              <w:rPr>
                <w:u w:val="single"/>
                <w:lang w:val="zh-CN" w:eastAsia="zh-CN"/>
              </w:rPr>
            </w:pPr>
            <w:r>
              <w:rPr>
                <w:lang w:val="zh-CN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B5234" w14:textId="77777777" w:rsidR="007C649F" w:rsidRDefault="007C649F">
            <w:pPr>
              <w:pStyle w:val="CRCoverPage"/>
              <w:spacing w:after="0"/>
              <w:jc w:val="center"/>
              <w:rPr>
                <w:b/>
                <w:caps/>
                <w:lang w:val="zh-CN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264D7FAA" w14:textId="77777777" w:rsidR="007C649F" w:rsidRDefault="007C649F">
            <w:pPr>
              <w:pStyle w:val="CRCoverPage"/>
              <w:spacing w:after="0"/>
              <w:jc w:val="right"/>
              <w:rPr>
                <w:u w:val="single"/>
                <w:lang w:val="zh-CN" w:eastAsia="zh-CN"/>
              </w:rPr>
            </w:pPr>
            <w:r>
              <w:rPr>
                <w:lang w:val="zh-CN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277062" w14:textId="77777777" w:rsidR="007C649F" w:rsidRDefault="007C649F">
            <w:pPr>
              <w:pStyle w:val="CRCoverPage"/>
              <w:spacing w:after="0"/>
              <w:jc w:val="center"/>
              <w:rPr>
                <w:b/>
                <w:caps/>
                <w:lang w:val="zh-CN" w:eastAsia="zh-CN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20F07FD" w14:textId="77777777" w:rsidR="007C649F" w:rsidRDefault="007C649F">
            <w:pPr>
              <w:pStyle w:val="CRCoverPage"/>
              <w:spacing w:after="0"/>
              <w:jc w:val="right"/>
              <w:rPr>
                <w:lang w:val="zh-CN" w:eastAsia="zh-CN"/>
              </w:rPr>
            </w:pPr>
            <w:r>
              <w:rPr>
                <w:lang w:val="zh-CN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24B15" w14:textId="77777777" w:rsidR="007C649F" w:rsidRDefault="007C649F">
            <w:pPr>
              <w:pStyle w:val="CRCoverPage"/>
              <w:spacing w:after="0"/>
              <w:jc w:val="center"/>
              <w:rPr>
                <w:b/>
                <w:bCs/>
                <w:caps/>
                <w:lang w:val="zh-CN" w:eastAsia="zh-CN"/>
              </w:rPr>
            </w:pPr>
          </w:p>
        </w:tc>
      </w:tr>
    </w:tbl>
    <w:p w14:paraId="58BDDCFB" w14:textId="77777777" w:rsidR="007C649F" w:rsidRDefault="007C649F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700"/>
        <w:gridCol w:w="567"/>
        <w:gridCol w:w="143"/>
        <w:gridCol w:w="281"/>
        <w:gridCol w:w="993"/>
        <w:gridCol w:w="2127"/>
      </w:tblGrid>
      <w:tr w:rsidR="007C649F" w14:paraId="77CCA05D" w14:textId="77777777">
        <w:trPr>
          <w:trHeight w:val="105"/>
        </w:trPr>
        <w:tc>
          <w:tcPr>
            <w:tcW w:w="9640" w:type="dxa"/>
            <w:gridSpan w:val="11"/>
          </w:tcPr>
          <w:p w14:paraId="06D36B6B" w14:textId="77777777" w:rsidR="007C649F" w:rsidRDefault="007C649F">
            <w:pPr>
              <w:pStyle w:val="CRCoverPage"/>
              <w:spacing w:after="0"/>
              <w:rPr>
                <w:sz w:val="8"/>
                <w:szCs w:val="8"/>
                <w:lang w:val="zh-CN" w:eastAsia="zh-CN"/>
              </w:rPr>
            </w:pPr>
          </w:p>
        </w:tc>
      </w:tr>
      <w:tr w:rsidR="007C649F" w:rsidRPr="00A75428" w14:paraId="19E0A9C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310E58" w14:textId="77777777" w:rsidR="007C649F" w:rsidRDefault="007C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Title:</w:t>
            </w:r>
            <w:r>
              <w:rPr>
                <w:b/>
                <w:i/>
                <w:lang w:val="zh-CN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FF180" w14:textId="77777777" w:rsidR="007C649F" w:rsidRPr="00A75428" w:rsidRDefault="007C649F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Addition of </w:t>
            </w:r>
            <w:r>
              <w:t>NR</w:t>
            </w:r>
            <w:r>
              <w:rPr>
                <w:rFonts w:hint="eastAsia"/>
                <w:lang w:eastAsia="zh-CN"/>
              </w:rPr>
              <w:t>5GC test case</w:t>
            </w:r>
            <w:r>
              <w:t xml:space="preserve"> </w:t>
            </w:r>
            <w:r w:rsidR="00EA0883">
              <w:rPr>
                <w:lang w:eastAsia="zh-CN"/>
              </w:rPr>
              <w:t>7.1.2.3.4</w:t>
            </w:r>
            <w:r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7C649F" w:rsidRPr="00A75428" w14:paraId="302210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DEC75B" w14:textId="77777777" w:rsidR="007C649F" w:rsidRPr="00A75428" w:rsidRDefault="007C649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2DC81" w14:textId="77777777" w:rsidR="007C649F" w:rsidRPr="00A75428" w:rsidRDefault="007C649F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C649F" w14:paraId="241E65F2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5E60E65" w14:textId="77777777" w:rsidR="007C649F" w:rsidRDefault="007C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C2FADB" w14:textId="77777777" w:rsidR="007C649F" w:rsidRDefault="007C649F">
            <w:pPr>
              <w:pStyle w:val="CRCoverPage"/>
              <w:spacing w:after="0"/>
              <w:ind w:left="100"/>
              <w:rPr>
                <w:lang w:val="zh-CN" w:eastAsia="zh-CN"/>
              </w:rPr>
            </w:pPr>
            <w:r>
              <w:rPr>
                <w:lang w:eastAsia="zh-CN"/>
              </w:rPr>
              <w:t>Datang Linktester</w:t>
            </w:r>
          </w:p>
        </w:tc>
      </w:tr>
      <w:tr w:rsidR="007C649F" w14:paraId="77814F2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D39CC35" w14:textId="77777777" w:rsidR="007C649F" w:rsidRDefault="007C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BD82E" w14:textId="77777777" w:rsidR="007C649F" w:rsidRDefault="007C649F">
            <w:pPr>
              <w:pStyle w:val="CRCoverPage"/>
              <w:spacing w:after="0"/>
              <w:ind w:left="100"/>
              <w:rPr>
                <w:lang w:val="zh-CN" w:eastAsia="zh-CN"/>
              </w:rPr>
            </w:pPr>
            <w:r>
              <w:t>R5</w:t>
            </w:r>
          </w:p>
        </w:tc>
      </w:tr>
      <w:tr w:rsidR="007C649F" w14:paraId="589880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5668D" w14:textId="77777777" w:rsidR="007C649F" w:rsidRDefault="007C649F">
            <w:pPr>
              <w:pStyle w:val="CRCoverPage"/>
              <w:spacing w:after="0"/>
              <w:rPr>
                <w:b/>
                <w:i/>
                <w:sz w:val="8"/>
                <w:szCs w:val="8"/>
                <w:lang w:val="zh-CN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C06AA" w14:textId="77777777" w:rsidR="007C649F" w:rsidRDefault="007C649F">
            <w:pPr>
              <w:pStyle w:val="CRCoverPage"/>
              <w:spacing w:after="0"/>
              <w:rPr>
                <w:sz w:val="8"/>
                <w:szCs w:val="8"/>
                <w:lang w:val="zh-CN" w:eastAsia="zh-CN"/>
              </w:rPr>
            </w:pPr>
          </w:p>
        </w:tc>
      </w:tr>
      <w:tr w:rsidR="007C649F" w14:paraId="3C733E2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D8B3DEF" w14:textId="77777777" w:rsidR="007C649F" w:rsidRDefault="007C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3E26D" w14:textId="77777777" w:rsidR="007C649F" w:rsidRDefault="007C649F">
            <w:pPr>
              <w:pStyle w:val="CRCoverPage"/>
              <w:spacing w:after="0"/>
              <w:ind w:left="100"/>
              <w:rPr>
                <w:lang w:val="zh-CN" w:eastAsia="zh-CN"/>
              </w:rPr>
            </w:pPr>
            <w:r>
              <w:rPr>
                <w:lang w:val="zh-CN" w:eastAsia="zh-CN"/>
              </w:rPr>
              <w:fldChar w:fldCharType="begin"/>
            </w:r>
            <w:r>
              <w:rPr>
                <w:lang w:val="zh-CN" w:eastAsia="zh-CN"/>
              </w:rPr>
              <w:instrText xml:space="preserve"> DOCPROPERTY  RelatedWis  \* MERGEFORMAT </w:instrText>
            </w:r>
            <w:r>
              <w:rPr>
                <w:lang w:val="zh-CN" w:eastAsia="zh-CN"/>
              </w:rPr>
              <w:fldChar w:fldCharType="separate"/>
            </w:r>
            <w:r>
              <w:rPr>
                <w:lang w:val="zh-CN" w:eastAsia="zh-CN"/>
              </w:rPr>
              <w:t>5GS_NR_LTE-UEConTest</w:t>
            </w:r>
            <w:r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8A238F5" w14:textId="77777777" w:rsidR="007C649F" w:rsidRDefault="007C649F">
            <w:pPr>
              <w:pStyle w:val="CRCoverPage"/>
              <w:spacing w:after="0"/>
              <w:ind w:right="100"/>
              <w:rPr>
                <w:lang w:val="zh-CN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26FBBCF" w14:textId="77777777" w:rsidR="007C649F" w:rsidRDefault="007C649F">
            <w:pPr>
              <w:pStyle w:val="CRCoverPage"/>
              <w:spacing w:after="0"/>
              <w:jc w:val="right"/>
              <w:rPr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4E5DE" w14:textId="77777777" w:rsidR="007C649F" w:rsidRDefault="007C649F" w:rsidP="00210447">
            <w:pPr>
              <w:pStyle w:val="CRCoverPage"/>
              <w:spacing w:after="0"/>
              <w:ind w:left="100"/>
              <w:rPr>
                <w:lang w:val="zh-CN" w:eastAsia="zh-CN"/>
              </w:rPr>
            </w:pPr>
            <w:r>
              <w:rPr>
                <w:lang w:val="zh-CN" w:eastAsia="zh-CN"/>
              </w:rPr>
              <w:fldChar w:fldCharType="begin"/>
            </w:r>
            <w:r>
              <w:rPr>
                <w:lang w:val="zh-CN" w:eastAsia="zh-CN"/>
              </w:rPr>
              <w:instrText xml:space="preserve"> DOCPROPERTY  ResDate  \* MERGEFORMAT </w:instrText>
            </w:r>
            <w:r>
              <w:rPr>
                <w:lang w:val="zh-CN" w:eastAsia="zh-CN"/>
              </w:rPr>
              <w:fldChar w:fldCharType="separate"/>
            </w:r>
            <w:r>
              <w:rPr>
                <w:lang w:val="zh-CN" w:eastAsia="zh-CN"/>
              </w:rPr>
              <w:t>2020-0</w:t>
            </w:r>
            <w:r w:rsidR="009534C5">
              <w:rPr>
                <w:rFonts w:hint="eastAsia"/>
                <w:lang w:val="zh-CN" w:eastAsia="zh-CN"/>
              </w:rPr>
              <w:t>9</w:t>
            </w:r>
            <w:r>
              <w:rPr>
                <w:lang w:val="zh-CN" w:eastAsia="zh-CN"/>
              </w:rPr>
              <w:t>-</w:t>
            </w:r>
            <w:r>
              <w:rPr>
                <w:lang w:val="zh-CN" w:eastAsia="zh-CN"/>
              </w:rPr>
              <w:fldChar w:fldCharType="end"/>
            </w:r>
            <w:r w:rsidR="009534C5">
              <w:rPr>
                <w:rFonts w:hint="eastAsia"/>
                <w:lang w:val="zh-CN" w:eastAsia="zh-CN"/>
              </w:rPr>
              <w:t>1</w:t>
            </w:r>
            <w:r w:rsidR="00210447">
              <w:rPr>
                <w:rFonts w:hint="eastAsia"/>
                <w:lang w:val="zh-CN" w:eastAsia="zh-CN"/>
              </w:rPr>
              <w:t>7</w:t>
            </w:r>
          </w:p>
        </w:tc>
      </w:tr>
      <w:tr w:rsidR="007C649F" w14:paraId="1BE303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253DF5" w14:textId="77777777" w:rsidR="007C649F" w:rsidRDefault="007C649F">
            <w:pPr>
              <w:pStyle w:val="CRCoverPage"/>
              <w:spacing w:after="0"/>
              <w:rPr>
                <w:b/>
                <w:i/>
                <w:sz w:val="8"/>
                <w:szCs w:val="8"/>
                <w:lang w:val="zh-CN" w:eastAsia="zh-CN"/>
              </w:rPr>
            </w:pPr>
          </w:p>
        </w:tc>
        <w:tc>
          <w:tcPr>
            <w:tcW w:w="1986" w:type="dxa"/>
            <w:gridSpan w:val="4"/>
          </w:tcPr>
          <w:p w14:paraId="2BC6B247" w14:textId="77777777" w:rsidR="007C649F" w:rsidRDefault="007C649F">
            <w:pPr>
              <w:pStyle w:val="CRCoverPage"/>
              <w:spacing w:after="0"/>
              <w:rPr>
                <w:sz w:val="8"/>
                <w:szCs w:val="8"/>
                <w:lang w:val="zh-CN" w:eastAsia="zh-CN"/>
              </w:rPr>
            </w:pPr>
          </w:p>
        </w:tc>
        <w:tc>
          <w:tcPr>
            <w:tcW w:w="2267" w:type="dxa"/>
            <w:gridSpan w:val="2"/>
          </w:tcPr>
          <w:p w14:paraId="00B21235" w14:textId="77777777" w:rsidR="007C649F" w:rsidRDefault="007C649F">
            <w:pPr>
              <w:pStyle w:val="CRCoverPage"/>
              <w:spacing w:after="0"/>
              <w:rPr>
                <w:sz w:val="8"/>
                <w:szCs w:val="8"/>
                <w:lang w:val="zh-CN" w:eastAsia="zh-CN"/>
              </w:rPr>
            </w:pPr>
          </w:p>
        </w:tc>
        <w:tc>
          <w:tcPr>
            <w:tcW w:w="1417" w:type="dxa"/>
            <w:gridSpan w:val="3"/>
          </w:tcPr>
          <w:p w14:paraId="4A712883" w14:textId="77777777" w:rsidR="007C649F" w:rsidRDefault="007C649F">
            <w:pPr>
              <w:pStyle w:val="CRCoverPage"/>
              <w:spacing w:after="0"/>
              <w:rPr>
                <w:sz w:val="8"/>
                <w:szCs w:val="8"/>
                <w:lang w:val="zh-CN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2BF857" w14:textId="77777777" w:rsidR="007C649F" w:rsidRDefault="007C649F">
            <w:pPr>
              <w:pStyle w:val="CRCoverPage"/>
              <w:spacing w:after="0"/>
              <w:rPr>
                <w:sz w:val="8"/>
                <w:szCs w:val="8"/>
                <w:lang w:val="zh-CN" w:eastAsia="zh-CN"/>
              </w:rPr>
            </w:pPr>
          </w:p>
        </w:tc>
      </w:tr>
      <w:tr w:rsidR="007C649F" w14:paraId="093793A6" w14:textId="77777777">
        <w:trPr>
          <w:cantSplit/>
          <w:trHeight w:val="217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F0008B5" w14:textId="77777777" w:rsidR="007C649F" w:rsidRDefault="007C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B07E1" w14:textId="77777777" w:rsidR="007C649F" w:rsidRDefault="007C649F">
            <w:pPr>
              <w:pStyle w:val="CRCoverPage"/>
              <w:spacing w:after="0"/>
              <w:ind w:left="100" w:right="-609"/>
              <w:rPr>
                <w:b/>
                <w:lang w:val="zh-CN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4A33F5" w14:textId="77777777" w:rsidR="007C649F" w:rsidRDefault="007C649F">
            <w:pPr>
              <w:pStyle w:val="CRCoverPage"/>
              <w:spacing w:after="0"/>
              <w:rPr>
                <w:lang w:val="zh-CN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3B8032A" w14:textId="77777777" w:rsidR="007C649F" w:rsidRDefault="007C649F">
            <w:pPr>
              <w:pStyle w:val="CRCoverPage"/>
              <w:spacing w:after="0"/>
              <w:jc w:val="right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E2ED7" w14:textId="4487A8E6" w:rsidR="007C649F" w:rsidRDefault="007C649F">
            <w:pPr>
              <w:pStyle w:val="CRCoverPage"/>
              <w:spacing w:after="0"/>
              <w:ind w:left="100"/>
              <w:rPr>
                <w:lang w:val="zh-CN" w:eastAsia="zh-CN"/>
              </w:rPr>
            </w:pPr>
            <w:r>
              <w:rPr>
                <w:lang w:val="zh-CN" w:eastAsia="zh-CN"/>
              </w:rPr>
              <w:fldChar w:fldCharType="begin"/>
            </w:r>
            <w:r>
              <w:rPr>
                <w:lang w:val="zh-CN" w:eastAsia="zh-CN"/>
              </w:rPr>
              <w:instrText xml:space="preserve"> DOCPROPERTY  Release  \* MERGEFORMAT </w:instrText>
            </w:r>
            <w:r>
              <w:rPr>
                <w:lang w:val="zh-CN" w:eastAsia="zh-CN"/>
              </w:rPr>
              <w:fldChar w:fldCharType="separate"/>
            </w:r>
            <w:r>
              <w:rPr>
                <w:lang w:val="zh-CN" w:eastAsia="zh-CN"/>
              </w:rPr>
              <w:t>Rel-1</w:t>
            </w:r>
            <w:r>
              <w:rPr>
                <w:lang w:val="zh-CN" w:eastAsia="zh-CN"/>
              </w:rPr>
              <w:fldChar w:fldCharType="end"/>
            </w:r>
            <w:r w:rsidR="00BB59E1">
              <w:rPr>
                <w:lang w:val="en-US" w:eastAsia="zh-CN"/>
              </w:rPr>
              <w:t>6</w:t>
            </w:r>
          </w:p>
        </w:tc>
      </w:tr>
      <w:tr w:rsidR="007C649F" w:rsidRPr="00A75428" w14:paraId="4E851B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7FADB" w14:textId="77777777" w:rsidR="007C649F" w:rsidRDefault="007C649F">
            <w:pPr>
              <w:pStyle w:val="CRCoverPage"/>
              <w:spacing w:after="0"/>
              <w:rPr>
                <w:b/>
                <w:i/>
                <w:lang w:val="zh-CN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CF7C32" w14:textId="77777777" w:rsidR="007C649F" w:rsidRPr="00A75428" w:rsidRDefault="007C649F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 w:rsidRPr="00A75428">
              <w:rPr>
                <w:i/>
                <w:sz w:val="18"/>
                <w:lang w:val="en-US" w:eastAsia="zh-CN"/>
              </w:rPr>
              <w:t xml:space="preserve">Use </w:t>
            </w:r>
            <w:r w:rsidRPr="00A75428">
              <w:rPr>
                <w:i/>
                <w:sz w:val="18"/>
                <w:u w:val="single"/>
                <w:lang w:val="en-US" w:eastAsia="zh-CN"/>
              </w:rPr>
              <w:t>one</w:t>
            </w:r>
            <w:r w:rsidRPr="00A75428">
              <w:rPr>
                <w:i/>
                <w:sz w:val="18"/>
                <w:lang w:val="en-US" w:eastAsia="zh-CN"/>
              </w:rPr>
              <w:t xml:space="preserve"> of the following categories:</w:t>
            </w:r>
            <w:r w:rsidRPr="00A75428">
              <w:rPr>
                <w:b/>
                <w:i/>
                <w:sz w:val="18"/>
                <w:lang w:val="en-US" w:eastAsia="zh-CN"/>
              </w:rPr>
              <w:br/>
              <w:t>F</w:t>
            </w:r>
            <w:r w:rsidRPr="00A75428">
              <w:rPr>
                <w:i/>
                <w:sz w:val="18"/>
                <w:lang w:val="en-US" w:eastAsia="zh-CN"/>
              </w:rPr>
              <w:t xml:space="preserve">  (correction)</w:t>
            </w:r>
            <w:r w:rsidRPr="00A75428">
              <w:rPr>
                <w:i/>
                <w:sz w:val="18"/>
                <w:lang w:val="en-US" w:eastAsia="zh-CN"/>
              </w:rPr>
              <w:br/>
            </w:r>
            <w:r w:rsidRPr="00A75428">
              <w:rPr>
                <w:b/>
                <w:i/>
                <w:sz w:val="18"/>
                <w:lang w:val="en-US" w:eastAsia="zh-CN"/>
              </w:rPr>
              <w:t>A</w:t>
            </w:r>
            <w:r w:rsidRPr="00A75428"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 w:rsidRPr="00A75428">
              <w:rPr>
                <w:i/>
                <w:sz w:val="18"/>
                <w:lang w:val="en-US" w:eastAsia="zh-CN"/>
              </w:rPr>
              <w:br/>
            </w:r>
            <w:r w:rsidRPr="00A75428">
              <w:rPr>
                <w:b/>
                <w:i/>
                <w:sz w:val="18"/>
                <w:lang w:val="en-US" w:eastAsia="zh-CN"/>
              </w:rPr>
              <w:t>B</w:t>
            </w:r>
            <w:r w:rsidRPr="00A75428">
              <w:rPr>
                <w:i/>
                <w:sz w:val="18"/>
                <w:lang w:val="en-US" w:eastAsia="zh-CN"/>
              </w:rPr>
              <w:t xml:space="preserve">  (addition of feature), </w:t>
            </w:r>
            <w:r w:rsidRPr="00A75428">
              <w:rPr>
                <w:i/>
                <w:sz w:val="18"/>
                <w:lang w:val="en-US" w:eastAsia="zh-CN"/>
              </w:rPr>
              <w:br/>
            </w:r>
            <w:r w:rsidRPr="00A75428">
              <w:rPr>
                <w:b/>
                <w:i/>
                <w:sz w:val="18"/>
                <w:lang w:val="en-US" w:eastAsia="zh-CN"/>
              </w:rPr>
              <w:t>C</w:t>
            </w:r>
            <w:r w:rsidRPr="00A75428"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 w:rsidRPr="00A75428">
              <w:rPr>
                <w:i/>
                <w:sz w:val="18"/>
                <w:lang w:val="en-US" w:eastAsia="zh-CN"/>
              </w:rPr>
              <w:br/>
            </w:r>
            <w:r w:rsidRPr="00A75428">
              <w:rPr>
                <w:b/>
                <w:i/>
                <w:sz w:val="18"/>
                <w:lang w:val="en-US" w:eastAsia="zh-CN"/>
              </w:rPr>
              <w:t>D</w:t>
            </w:r>
            <w:r w:rsidRPr="00A75428"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3EDC85CC" w14:textId="77777777" w:rsidR="007C649F" w:rsidRPr="00A75428" w:rsidRDefault="007C649F">
            <w:pPr>
              <w:pStyle w:val="CRCoverPage"/>
              <w:rPr>
                <w:lang w:val="en-US" w:eastAsia="zh-CN"/>
              </w:rPr>
            </w:pPr>
            <w:r w:rsidRPr="00A75428">
              <w:rPr>
                <w:sz w:val="18"/>
                <w:lang w:val="en-US" w:eastAsia="zh-CN"/>
              </w:rPr>
              <w:t xml:space="preserve">Detailed </w:t>
            </w:r>
            <w:r w:rsidR="005510E5" w:rsidRPr="00A75428">
              <w:rPr>
                <w:sz w:val="18"/>
                <w:lang w:val="en-US" w:eastAsia="zh-CN"/>
              </w:rPr>
              <w:t>explanations</w:t>
            </w:r>
            <w:r w:rsidRPr="00A75428">
              <w:rPr>
                <w:sz w:val="18"/>
                <w:lang w:val="en-US" w:eastAsia="zh-CN"/>
              </w:rPr>
              <w:t xml:space="preserve"> of the above categories can</w:t>
            </w:r>
            <w:r w:rsidRPr="00A75428"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0" w:history="1">
              <w:r w:rsidRPr="00A75428"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 w:rsidRPr="00A75428"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5B1DC" w14:textId="77777777" w:rsidR="007C649F" w:rsidRPr="00A75428" w:rsidRDefault="007C64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 w:rsidRPr="00A75428">
              <w:rPr>
                <w:i/>
                <w:sz w:val="18"/>
                <w:lang w:val="en-US" w:eastAsia="zh-CN"/>
              </w:rPr>
              <w:t xml:space="preserve">Use </w:t>
            </w:r>
            <w:r w:rsidRPr="00A75428">
              <w:rPr>
                <w:i/>
                <w:sz w:val="18"/>
                <w:u w:val="single"/>
                <w:lang w:val="en-US" w:eastAsia="zh-CN"/>
              </w:rPr>
              <w:t>one</w:t>
            </w:r>
            <w:r w:rsidRPr="00A75428">
              <w:rPr>
                <w:i/>
                <w:sz w:val="18"/>
                <w:lang w:val="en-US" w:eastAsia="zh-CN"/>
              </w:rPr>
              <w:t xml:space="preserve"> of the following releases:</w:t>
            </w:r>
            <w:r w:rsidRPr="00A75428">
              <w:rPr>
                <w:i/>
                <w:sz w:val="18"/>
                <w:lang w:val="en-US" w:eastAsia="zh-CN"/>
              </w:rPr>
              <w:br/>
              <w:t>Rel-8</w:t>
            </w:r>
            <w:r w:rsidRPr="00A75428">
              <w:rPr>
                <w:i/>
                <w:sz w:val="18"/>
                <w:lang w:val="en-US" w:eastAsia="zh-CN"/>
              </w:rPr>
              <w:tab/>
              <w:t>(Release 8)</w:t>
            </w:r>
            <w:r w:rsidRPr="00A75428">
              <w:rPr>
                <w:i/>
                <w:sz w:val="18"/>
                <w:lang w:val="en-US" w:eastAsia="zh-CN"/>
              </w:rPr>
              <w:br/>
              <w:t>Rel-9</w:t>
            </w:r>
            <w:r w:rsidRPr="00A75428">
              <w:rPr>
                <w:i/>
                <w:sz w:val="18"/>
                <w:lang w:val="en-US" w:eastAsia="zh-CN"/>
              </w:rPr>
              <w:tab/>
              <w:t>(Release 9)</w:t>
            </w:r>
            <w:r w:rsidRPr="00A75428">
              <w:rPr>
                <w:i/>
                <w:sz w:val="18"/>
                <w:lang w:val="en-US" w:eastAsia="zh-CN"/>
              </w:rPr>
              <w:br/>
              <w:t>Rel-10</w:t>
            </w:r>
            <w:r w:rsidRPr="00A75428">
              <w:rPr>
                <w:i/>
                <w:sz w:val="18"/>
                <w:lang w:val="en-US" w:eastAsia="zh-CN"/>
              </w:rPr>
              <w:tab/>
              <w:t>(Release 10)</w:t>
            </w:r>
            <w:r w:rsidRPr="00A75428">
              <w:rPr>
                <w:i/>
                <w:sz w:val="18"/>
                <w:lang w:val="en-US" w:eastAsia="zh-CN"/>
              </w:rPr>
              <w:br/>
              <w:t>Rel-11</w:t>
            </w:r>
            <w:r w:rsidRPr="00A75428">
              <w:rPr>
                <w:i/>
                <w:sz w:val="18"/>
                <w:lang w:val="en-US" w:eastAsia="zh-CN"/>
              </w:rPr>
              <w:tab/>
              <w:t>(Release 11)</w:t>
            </w:r>
            <w:r w:rsidRPr="00A75428">
              <w:rPr>
                <w:i/>
                <w:sz w:val="18"/>
                <w:lang w:val="en-US" w:eastAsia="zh-CN"/>
              </w:rPr>
              <w:br/>
              <w:t>Rel-12</w:t>
            </w:r>
            <w:r w:rsidRPr="00A75428">
              <w:rPr>
                <w:i/>
                <w:sz w:val="18"/>
                <w:lang w:val="en-US" w:eastAsia="zh-CN"/>
              </w:rPr>
              <w:tab/>
              <w:t>(Release 12)</w:t>
            </w:r>
            <w:r w:rsidRPr="00A75428">
              <w:rPr>
                <w:i/>
                <w:sz w:val="18"/>
                <w:lang w:val="en-US" w:eastAsia="zh-CN"/>
              </w:rPr>
              <w:br/>
            </w:r>
            <w:bookmarkStart w:id="1" w:name="OLE_LINK1"/>
            <w:r w:rsidRPr="00A75428">
              <w:rPr>
                <w:i/>
                <w:sz w:val="18"/>
                <w:lang w:val="en-US" w:eastAsia="zh-CN"/>
              </w:rPr>
              <w:t>Rel-13</w:t>
            </w:r>
            <w:r w:rsidRPr="00A75428">
              <w:rPr>
                <w:i/>
                <w:sz w:val="18"/>
                <w:lang w:val="en-US" w:eastAsia="zh-CN"/>
              </w:rPr>
              <w:tab/>
              <w:t>(Release 13)</w:t>
            </w:r>
            <w:bookmarkEnd w:id="1"/>
            <w:r w:rsidRPr="00A75428">
              <w:rPr>
                <w:i/>
                <w:sz w:val="18"/>
                <w:lang w:val="en-US" w:eastAsia="zh-CN"/>
              </w:rPr>
              <w:br/>
              <w:t>Rel-14</w:t>
            </w:r>
            <w:r w:rsidRPr="00A75428">
              <w:rPr>
                <w:i/>
                <w:sz w:val="18"/>
                <w:lang w:val="en-US" w:eastAsia="zh-CN"/>
              </w:rPr>
              <w:tab/>
              <w:t>(Release 14)</w:t>
            </w:r>
            <w:r w:rsidRPr="00A75428">
              <w:rPr>
                <w:i/>
                <w:sz w:val="18"/>
                <w:lang w:val="en-US" w:eastAsia="zh-CN"/>
              </w:rPr>
              <w:br/>
              <w:t>Rel-15</w:t>
            </w:r>
            <w:r w:rsidRPr="00A75428">
              <w:rPr>
                <w:i/>
                <w:sz w:val="18"/>
                <w:lang w:val="en-US" w:eastAsia="zh-CN"/>
              </w:rPr>
              <w:tab/>
              <w:t>(Release 15)</w:t>
            </w:r>
            <w:r w:rsidRPr="00A75428">
              <w:rPr>
                <w:i/>
                <w:sz w:val="18"/>
                <w:lang w:val="en-US" w:eastAsia="zh-CN"/>
              </w:rPr>
              <w:br/>
              <w:t>Rel-16</w:t>
            </w:r>
            <w:r w:rsidRPr="00A75428"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7C649F" w:rsidRPr="00A75428" w14:paraId="3BECD379" w14:textId="77777777">
        <w:tc>
          <w:tcPr>
            <w:tcW w:w="1843" w:type="dxa"/>
          </w:tcPr>
          <w:p w14:paraId="636D16D9" w14:textId="77777777" w:rsidR="007C649F" w:rsidRPr="00A75428" w:rsidRDefault="007C649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B126656" w14:textId="77777777" w:rsidR="007C649F" w:rsidRPr="00A75428" w:rsidRDefault="007C649F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C649F" w:rsidRPr="00A75428" w14:paraId="3E6E1B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79A7E5" w14:textId="77777777" w:rsidR="007C649F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AB4FC" w14:textId="77777777" w:rsidR="007C649F" w:rsidRPr="00A75428" w:rsidRDefault="009534C5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 w:rsidRPr="008A6661">
              <w:rPr>
                <w:rFonts w:eastAsia="Calibri" w:cs="Arial"/>
                <w:color w:val="000000"/>
              </w:rPr>
              <w:t>1.</w:t>
            </w:r>
            <w:r w:rsidRPr="008A6661">
              <w:rPr>
                <w:rFonts w:eastAsia="Calibri" w:cs="Arial"/>
                <w:color w:val="000000"/>
              </w:rPr>
              <w:tab/>
              <w:t>Related to R5s201226 UE may not transmit 64 RLC data PDUs at a time, TTCN should wait the UE finishing the transmit of 64 RLC data PDUs, and then to check it is true or not.</w:t>
            </w:r>
          </w:p>
        </w:tc>
      </w:tr>
      <w:tr w:rsidR="007C649F" w:rsidRPr="00A75428" w14:paraId="4A574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61760" w14:textId="77777777" w:rsidR="007C649F" w:rsidRPr="00A75428" w:rsidRDefault="007C649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B8056" w14:textId="77777777" w:rsidR="007C649F" w:rsidRPr="00A75428" w:rsidRDefault="007C649F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C649F" w:rsidRPr="002D2EA7" w14:paraId="087F50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78B8AC" w14:textId="77777777" w:rsidR="007C649F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16AEA" w14:textId="77777777" w:rsidR="007C649F" w:rsidRPr="002D2EA7" w:rsidRDefault="009534C5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>ewrite step2 and step3a1.</w:t>
            </w:r>
          </w:p>
        </w:tc>
      </w:tr>
      <w:tr w:rsidR="007C649F" w:rsidRPr="002D2EA7" w14:paraId="291C74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2429E" w14:textId="77777777" w:rsidR="007C649F" w:rsidRPr="002D2EA7" w:rsidRDefault="007C649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26FEB" w14:textId="77777777" w:rsidR="007C649F" w:rsidRPr="002D2EA7" w:rsidRDefault="007C649F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C649F" w:rsidRPr="00A75428" w14:paraId="529F40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B710BC" w14:textId="77777777" w:rsidR="007C649F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DE3A" w14:textId="77777777" w:rsidR="007C649F" w:rsidRPr="00A75428" w:rsidRDefault="007C649F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Test case will not be added to ATS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7C649F" w:rsidRPr="00A75428" w14:paraId="383F1220" w14:textId="77777777">
        <w:tc>
          <w:tcPr>
            <w:tcW w:w="2694" w:type="dxa"/>
            <w:gridSpan w:val="2"/>
          </w:tcPr>
          <w:p w14:paraId="4277318C" w14:textId="77777777" w:rsidR="007C649F" w:rsidRPr="00A75428" w:rsidRDefault="007C649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71B4982E" w14:textId="77777777" w:rsidR="007C649F" w:rsidRPr="00A75428" w:rsidRDefault="007C649F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C649F" w14:paraId="1E36E8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A72160" w14:textId="77777777" w:rsidR="007C649F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85237" w14:textId="77777777" w:rsidR="007C649F" w:rsidRDefault="00EA0883">
            <w:pPr>
              <w:pStyle w:val="CRCoverPage"/>
              <w:spacing w:after="0"/>
              <w:ind w:left="100"/>
              <w:rPr>
                <w:rFonts w:hint="eastAsia"/>
                <w:lang w:val="zh-CN" w:eastAsia="zh-CN"/>
              </w:rPr>
            </w:pPr>
            <w:r>
              <w:rPr>
                <w:lang w:val="zh-CN" w:eastAsia="zh-CN"/>
              </w:rPr>
              <w:t>7.1.2.3.4</w:t>
            </w:r>
          </w:p>
        </w:tc>
      </w:tr>
      <w:tr w:rsidR="007C649F" w14:paraId="7BC72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03ACE" w14:textId="77777777" w:rsidR="007C649F" w:rsidRDefault="007C649F">
            <w:pPr>
              <w:pStyle w:val="CRCoverPage"/>
              <w:spacing w:after="0"/>
              <w:rPr>
                <w:b/>
                <w:i/>
                <w:sz w:val="8"/>
                <w:szCs w:val="8"/>
                <w:lang w:val="zh-CN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CC67B" w14:textId="77777777" w:rsidR="007C649F" w:rsidRDefault="007C649F">
            <w:pPr>
              <w:pStyle w:val="CRCoverPage"/>
              <w:spacing w:after="0"/>
              <w:rPr>
                <w:sz w:val="8"/>
                <w:szCs w:val="8"/>
                <w:lang w:val="zh-CN" w:eastAsia="zh-CN"/>
              </w:rPr>
            </w:pPr>
          </w:p>
        </w:tc>
      </w:tr>
      <w:tr w:rsidR="007C649F" w14:paraId="09DB3447" w14:textId="77777777" w:rsidTr="002D2EA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4D3DD5" w14:textId="77777777" w:rsidR="007C649F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zh-CN"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49CDB4" w14:textId="77777777" w:rsidR="007C649F" w:rsidRDefault="007C649F">
            <w:pPr>
              <w:pStyle w:val="CRCoverPage"/>
              <w:spacing w:after="0"/>
              <w:jc w:val="center"/>
              <w:rPr>
                <w:b/>
                <w:caps/>
                <w:lang w:val="zh-CN" w:eastAsia="zh-CN"/>
              </w:rPr>
            </w:pPr>
            <w:r>
              <w:rPr>
                <w:b/>
                <w:caps/>
                <w:lang w:val="zh-CN" w:eastAsia="zh-CN"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652425" w14:textId="77777777" w:rsidR="007C649F" w:rsidRDefault="007C649F">
            <w:pPr>
              <w:pStyle w:val="CRCoverPage"/>
              <w:spacing w:after="0"/>
              <w:jc w:val="center"/>
              <w:rPr>
                <w:b/>
                <w:caps/>
                <w:lang w:val="zh-CN" w:eastAsia="zh-CN"/>
              </w:rPr>
            </w:pPr>
            <w:r>
              <w:rPr>
                <w:b/>
                <w:caps/>
                <w:lang w:val="zh-CN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D286A4B" w14:textId="77777777" w:rsidR="007C649F" w:rsidRDefault="007C649F">
            <w:pPr>
              <w:pStyle w:val="CRCoverPage"/>
              <w:tabs>
                <w:tab w:val="right" w:pos="2893"/>
              </w:tabs>
              <w:spacing w:after="0"/>
              <w:rPr>
                <w:lang w:val="zh-CN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2AAB2" w14:textId="77777777" w:rsidR="007C649F" w:rsidRDefault="007C649F">
            <w:pPr>
              <w:pStyle w:val="CRCoverPage"/>
              <w:spacing w:after="0"/>
              <w:ind w:left="99"/>
              <w:rPr>
                <w:lang w:val="zh-CN" w:eastAsia="zh-CN"/>
              </w:rPr>
            </w:pPr>
          </w:p>
        </w:tc>
      </w:tr>
      <w:tr w:rsidR="007C649F" w14:paraId="74484323" w14:textId="77777777" w:rsidTr="002D2EA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713174" w14:textId="77777777" w:rsidR="007C649F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308AE" w14:textId="77777777" w:rsidR="007C649F" w:rsidRDefault="007C649F">
            <w:pPr>
              <w:pStyle w:val="CRCoverPage"/>
              <w:spacing w:after="0"/>
              <w:jc w:val="center"/>
              <w:rPr>
                <w:b/>
                <w:caps/>
                <w:lang w:val="zh-CN" w:eastAsia="zh-C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D760" w14:textId="77777777" w:rsidR="007C649F" w:rsidRDefault="007C649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val="zh-CN" w:eastAsia="zh-CN"/>
              </w:rPr>
            </w:pPr>
            <w:r>
              <w:rPr>
                <w:rFonts w:hint="eastAsia"/>
                <w:b/>
                <w:caps/>
                <w:lang w:val="zh-CN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1834162" w14:textId="77777777" w:rsidR="007C649F" w:rsidRDefault="007C649F">
            <w:pPr>
              <w:pStyle w:val="CRCoverPage"/>
              <w:tabs>
                <w:tab w:val="right" w:pos="2893"/>
              </w:tabs>
              <w:spacing w:after="0"/>
              <w:rPr>
                <w:lang w:val="zh-CN" w:eastAsia="zh-CN"/>
              </w:rPr>
            </w:pPr>
            <w:r>
              <w:rPr>
                <w:lang w:val="zh-CN" w:eastAsia="zh-CN"/>
              </w:rPr>
              <w:t xml:space="preserve"> Other core specifications</w:t>
            </w:r>
            <w:r>
              <w:rPr>
                <w:lang w:val="zh-CN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03FB1" w14:textId="77777777" w:rsidR="007C649F" w:rsidRDefault="007C649F">
            <w:pPr>
              <w:pStyle w:val="CRCoverPage"/>
              <w:spacing w:after="0"/>
              <w:ind w:left="99"/>
              <w:rPr>
                <w:lang w:val="zh-CN" w:eastAsia="zh-CN"/>
              </w:rPr>
            </w:pPr>
            <w:r>
              <w:rPr>
                <w:lang w:val="zh-CN" w:eastAsia="zh-CN"/>
              </w:rPr>
              <w:t xml:space="preserve">TS/TR ... CR ... </w:t>
            </w:r>
          </w:p>
        </w:tc>
      </w:tr>
      <w:tr w:rsidR="007C649F" w14:paraId="5C64857F" w14:textId="77777777" w:rsidTr="002D2EA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448DC1" w14:textId="77777777" w:rsidR="007C649F" w:rsidRDefault="007C649F">
            <w:pPr>
              <w:pStyle w:val="CRCoverPage"/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ED84A" w14:textId="77777777" w:rsidR="007C649F" w:rsidRDefault="0050345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val="zh-CN" w:eastAsia="zh-CN"/>
              </w:rPr>
            </w:pPr>
            <w:r>
              <w:rPr>
                <w:rFonts w:hint="eastAsia"/>
                <w:b/>
                <w:caps/>
                <w:lang w:val="zh-CN" w:eastAsia="zh-CN"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C6B0C" w14:textId="77777777" w:rsidR="007C649F" w:rsidRDefault="007C649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val="zh-CN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5636EDE" w14:textId="77777777" w:rsidR="007C649F" w:rsidRDefault="007C649F">
            <w:pPr>
              <w:pStyle w:val="CRCoverPage"/>
              <w:spacing w:after="0"/>
              <w:rPr>
                <w:lang w:val="zh-CN" w:eastAsia="zh-CN"/>
              </w:rPr>
            </w:pPr>
            <w:r>
              <w:rPr>
                <w:lang w:val="zh-CN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12DBD" w14:textId="77777777" w:rsidR="007C649F" w:rsidRDefault="00EB34EA">
            <w:pPr>
              <w:pStyle w:val="CRCoverPage"/>
              <w:spacing w:after="0"/>
              <w:ind w:left="99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38.523-1</w:t>
            </w:r>
          </w:p>
        </w:tc>
      </w:tr>
      <w:tr w:rsidR="007C649F" w14:paraId="399C11E5" w14:textId="77777777" w:rsidTr="002D2EA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62512D" w14:textId="77777777" w:rsidR="007C649F" w:rsidRDefault="007C649F">
            <w:pPr>
              <w:pStyle w:val="CRCoverPage"/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0DE60" w14:textId="77777777" w:rsidR="007C649F" w:rsidRDefault="007C649F">
            <w:pPr>
              <w:pStyle w:val="CRCoverPage"/>
              <w:spacing w:after="0"/>
              <w:jc w:val="center"/>
              <w:rPr>
                <w:b/>
                <w:caps/>
                <w:lang w:val="zh-CN" w:eastAsia="zh-C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FD71A" w14:textId="77777777" w:rsidR="007C649F" w:rsidRDefault="007C649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val="zh-CN" w:eastAsia="zh-CN"/>
              </w:rPr>
            </w:pPr>
            <w:r>
              <w:rPr>
                <w:rFonts w:hint="eastAsia"/>
                <w:b/>
                <w:caps/>
                <w:lang w:val="zh-CN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01BCC32" w14:textId="77777777" w:rsidR="007C649F" w:rsidRDefault="007C649F">
            <w:pPr>
              <w:pStyle w:val="CRCoverPage"/>
              <w:spacing w:after="0"/>
              <w:rPr>
                <w:lang w:val="zh-CN" w:eastAsia="zh-CN"/>
              </w:rPr>
            </w:pPr>
            <w:r>
              <w:rPr>
                <w:lang w:val="zh-CN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58C80" w14:textId="77777777" w:rsidR="007C649F" w:rsidRDefault="007C649F">
            <w:pPr>
              <w:pStyle w:val="CRCoverPage"/>
              <w:spacing w:after="0"/>
              <w:ind w:left="99"/>
              <w:rPr>
                <w:lang w:val="zh-CN" w:eastAsia="zh-CN"/>
              </w:rPr>
            </w:pPr>
            <w:r>
              <w:rPr>
                <w:lang w:val="zh-CN" w:eastAsia="zh-CN"/>
              </w:rPr>
              <w:t xml:space="preserve">TS/TR ... CR ... </w:t>
            </w:r>
          </w:p>
        </w:tc>
      </w:tr>
      <w:tr w:rsidR="007C649F" w14:paraId="4BD6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60B9" w14:textId="77777777" w:rsidR="007C649F" w:rsidRDefault="007C649F">
            <w:pPr>
              <w:pStyle w:val="CRCoverPage"/>
              <w:spacing w:after="0"/>
              <w:rPr>
                <w:b/>
                <w:i/>
                <w:lang w:val="zh-CN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66D94" w14:textId="77777777" w:rsidR="007C649F" w:rsidRDefault="007C649F">
            <w:pPr>
              <w:pStyle w:val="CRCoverPage"/>
              <w:spacing w:after="0"/>
              <w:rPr>
                <w:lang w:val="zh-CN" w:eastAsia="zh-CN"/>
              </w:rPr>
            </w:pPr>
          </w:p>
        </w:tc>
      </w:tr>
      <w:tr w:rsidR="007C649F" w14:paraId="0474A5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248B48" w14:textId="77777777" w:rsidR="007C649F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zh-CN" w:eastAsia="zh-CN"/>
              </w:rPr>
            </w:pPr>
            <w:r>
              <w:rPr>
                <w:b/>
                <w:i/>
                <w:lang w:val="zh-CN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FFC08" w14:textId="77777777" w:rsidR="007C649F" w:rsidRDefault="007C649F">
            <w:pPr>
              <w:pStyle w:val="CRCoverPage"/>
              <w:spacing w:after="0"/>
              <w:ind w:left="100"/>
              <w:rPr>
                <w:lang w:val="zh-CN" w:eastAsia="zh-CN"/>
              </w:rPr>
            </w:pPr>
          </w:p>
        </w:tc>
      </w:tr>
      <w:tr w:rsidR="007C649F" w14:paraId="678BB52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03E7D" w14:textId="77777777" w:rsidR="007C649F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zh-CN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69E53A" w14:textId="77777777" w:rsidR="007C649F" w:rsidRDefault="007C649F">
            <w:pPr>
              <w:pStyle w:val="CRCoverPage"/>
              <w:spacing w:after="0"/>
              <w:ind w:left="100"/>
              <w:rPr>
                <w:sz w:val="8"/>
                <w:szCs w:val="8"/>
                <w:lang w:val="zh-CN" w:eastAsia="zh-CN"/>
              </w:rPr>
            </w:pPr>
          </w:p>
        </w:tc>
      </w:tr>
      <w:tr w:rsidR="007C649F" w:rsidRPr="00A75428" w14:paraId="2AECBC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B1F6F4" w14:textId="77777777" w:rsidR="007C649F" w:rsidRPr="00A75428" w:rsidRDefault="007C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 w:rsidRPr="00A75428"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BE1A8" w14:textId="77777777" w:rsidR="007C649F" w:rsidRPr="00A75428" w:rsidRDefault="007C64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571A9F95" w14:textId="77777777" w:rsidR="007C649F" w:rsidRPr="00A75428" w:rsidRDefault="007C649F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368EC06" w14:textId="77777777" w:rsidR="007C649F" w:rsidRPr="00A75428" w:rsidRDefault="007C649F">
      <w:pPr>
        <w:rPr>
          <w:lang w:val="en-US" w:eastAsia="zh-CN"/>
        </w:rPr>
        <w:sectPr w:rsidR="007C649F" w:rsidRPr="00A7542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33744D" w14:textId="77777777" w:rsidR="007C649F" w:rsidRDefault="007C649F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0018ACF" w14:textId="77777777" w:rsidR="007C649F" w:rsidRDefault="007C649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51267892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36370310" w14:textId="77777777" w:rsidR="0017629C" w:rsidRPr="00270A38" w:rsidRDefault="007C649F">
      <w:pPr>
        <w:pStyle w:val="TOC1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7629C" w:rsidRPr="007B103C">
        <w:rPr>
          <w:rFonts w:ascii="Arial" w:hAnsi="Arial" w:cs="Arial"/>
          <w:iCs/>
          <w:noProof/>
        </w:rPr>
        <w:t>Table of Contents</w:t>
      </w:r>
      <w:r w:rsidR="0017629C">
        <w:rPr>
          <w:noProof/>
        </w:rPr>
        <w:tab/>
      </w:r>
      <w:r w:rsidR="0017629C">
        <w:rPr>
          <w:noProof/>
        </w:rPr>
        <w:fldChar w:fldCharType="begin"/>
      </w:r>
      <w:r w:rsidR="0017629C">
        <w:rPr>
          <w:noProof/>
        </w:rPr>
        <w:instrText xml:space="preserve"> PAGEREF _Toc51267892 \h </w:instrText>
      </w:r>
      <w:r w:rsidR="0017629C">
        <w:rPr>
          <w:noProof/>
        </w:rPr>
      </w:r>
      <w:r w:rsidR="0017629C">
        <w:rPr>
          <w:noProof/>
        </w:rPr>
        <w:fldChar w:fldCharType="separate"/>
      </w:r>
      <w:r w:rsidR="007A4482">
        <w:rPr>
          <w:noProof/>
        </w:rPr>
        <w:t>2</w:t>
      </w:r>
      <w:r w:rsidR="0017629C">
        <w:rPr>
          <w:noProof/>
        </w:rPr>
        <w:fldChar w:fldCharType="end"/>
      </w:r>
    </w:p>
    <w:p w14:paraId="777D4ACF" w14:textId="77777777" w:rsidR="0017629C" w:rsidRPr="00270A38" w:rsidRDefault="0017629C">
      <w:pPr>
        <w:pStyle w:val="TOC1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 w:rsidRPr="007B103C">
        <w:rPr>
          <w:b/>
          <w:noProof/>
          <w:lang w:eastAsia="ja-JP"/>
        </w:rPr>
        <w:t>1</w:t>
      </w:r>
      <w:r w:rsidRPr="00270A38">
        <w:rPr>
          <w:rFonts w:ascii="Calibri" w:hAnsi="Calibri"/>
          <w:noProof/>
          <w:kern w:val="2"/>
          <w:sz w:val="21"/>
          <w:szCs w:val="22"/>
          <w:lang w:val="en-US" w:eastAsia="zh-CN"/>
        </w:rPr>
        <w:tab/>
      </w:r>
      <w:r w:rsidRPr="007B103C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_Toc51267893 \h </w:instrText>
      </w:r>
      <w:r>
        <w:rPr>
          <w:noProof/>
        </w:rPr>
      </w:r>
      <w:r>
        <w:rPr>
          <w:noProof/>
        </w:rPr>
        <w:fldChar w:fldCharType="separate"/>
      </w:r>
      <w:r w:rsidR="007A4482">
        <w:rPr>
          <w:noProof/>
        </w:rPr>
        <w:t>3</w:t>
      </w:r>
      <w:r>
        <w:rPr>
          <w:noProof/>
        </w:rPr>
        <w:fldChar w:fldCharType="end"/>
      </w:r>
    </w:p>
    <w:p w14:paraId="1CABEAC7" w14:textId="77777777" w:rsidR="0017629C" w:rsidRPr="00270A38" w:rsidRDefault="0017629C">
      <w:pPr>
        <w:pStyle w:val="TOC2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 w:rsidRPr="007B103C">
        <w:rPr>
          <w:b/>
          <w:noProof/>
        </w:rPr>
        <w:t>1.1</w:t>
      </w:r>
      <w:r w:rsidRPr="00270A38">
        <w:rPr>
          <w:rFonts w:ascii="Calibri" w:hAnsi="Calibri"/>
          <w:noProof/>
          <w:kern w:val="2"/>
          <w:sz w:val="21"/>
          <w:szCs w:val="22"/>
          <w:lang w:val="en-US" w:eastAsia="zh-CN"/>
        </w:rPr>
        <w:tab/>
      </w:r>
      <w:r w:rsidRPr="007B103C">
        <w:rPr>
          <w:b/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_Toc51267894 \h </w:instrText>
      </w:r>
      <w:r>
        <w:rPr>
          <w:noProof/>
        </w:rPr>
      </w:r>
      <w:r>
        <w:rPr>
          <w:noProof/>
        </w:rPr>
        <w:fldChar w:fldCharType="separate"/>
      </w:r>
      <w:r w:rsidR="007A4482">
        <w:rPr>
          <w:noProof/>
        </w:rPr>
        <w:t>3</w:t>
      </w:r>
      <w:r>
        <w:rPr>
          <w:noProof/>
        </w:rPr>
        <w:fldChar w:fldCharType="end"/>
      </w:r>
    </w:p>
    <w:p w14:paraId="0A5A8646" w14:textId="77777777" w:rsidR="0017629C" w:rsidRPr="00270A38" w:rsidRDefault="0017629C">
      <w:pPr>
        <w:pStyle w:val="TOC1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 w:rsidRPr="007B103C">
        <w:rPr>
          <w:b/>
          <w:noProof/>
        </w:rPr>
        <w:t>2</w:t>
      </w:r>
      <w:r w:rsidRPr="00270A38">
        <w:rPr>
          <w:rFonts w:ascii="Calibri" w:hAnsi="Calibri"/>
          <w:noProof/>
          <w:kern w:val="2"/>
          <w:sz w:val="21"/>
          <w:szCs w:val="22"/>
          <w:lang w:val="en-US" w:eastAsia="zh-CN"/>
        </w:rPr>
        <w:tab/>
      </w:r>
      <w:r w:rsidRPr="007B103C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_Toc51267895 \h </w:instrText>
      </w:r>
      <w:r>
        <w:rPr>
          <w:noProof/>
        </w:rPr>
      </w:r>
      <w:r>
        <w:rPr>
          <w:noProof/>
        </w:rPr>
        <w:fldChar w:fldCharType="separate"/>
      </w:r>
      <w:r w:rsidR="007A4482">
        <w:rPr>
          <w:noProof/>
        </w:rPr>
        <w:t>3</w:t>
      </w:r>
      <w:r>
        <w:rPr>
          <w:noProof/>
        </w:rPr>
        <w:fldChar w:fldCharType="end"/>
      </w:r>
    </w:p>
    <w:p w14:paraId="4DDDE4D3" w14:textId="77777777" w:rsidR="0017629C" w:rsidRPr="00270A38" w:rsidRDefault="0017629C">
      <w:pPr>
        <w:pStyle w:val="TOC2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 w:rsidRPr="007B103C">
        <w:rPr>
          <w:b/>
          <w:noProof/>
          <w:lang w:val="pt-BR"/>
        </w:rPr>
        <w:t>2.1</w:t>
      </w:r>
      <w:r w:rsidRPr="00270A38">
        <w:rPr>
          <w:rFonts w:ascii="Calibri" w:hAnsi="Calibri"/>
          <w:noProof/>
          <w:kern w:val="2"/>
          <w:sz w:val="21"/>
          <w:szCs w:val="22"/>
          <w:lang w:val="en-US" w:eastAsia="zh-CN"/>
        </w:rPr>
        <w:tab/>
      </w:r>
      <w:r w:rsidRPr="007B103C">
        <w:rPr>
          <w:b/>
          <w:noProof/>
          <w:lang w:val="pt-BR"/>
        </w:rPr>
        <w:t xml:space="preserve">Change </w:t>
      </w:r>
      <w:r w:rsidRPr="007B103C">
        <w:rPr>
          <w:b/>
          <w:noProof/>
          <w:lang w:val="pt-BR" w:eastAsia="zh-CN"/>
        </w:rPr>
        <w:t>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_Toc51267896 \h </w:instrText>
      </w:r>
      <w:r>
        <w:rPr>
          <w:noProof/>
        </w:rPr>
      </w:r>
      <w:r>
        <w:rPr>
          <w:noProof/>
        </w:rPr>
        <w:fldChar w:fldCharType="separate"/>
      </w:r>
      <w:r w:rsidR="007A4482">
        <w:rPr>
          <w:noProof/>
        </w:rPr>
        <w:t>3</w:t>
      </w:r>
      <w:r>
        <w:rPr>
          <w:noProof/>
        </w:rPr>
        <w:fldChar w:fldCharType="end"/>
      </w:r>
    </w:p>
    <w:p w14:paraId="54A051BC" w14:textId="77777777" w:rsidR="0017629C" w:rsidRPr="00270A38" w:rsidRDefault="0017629C">
      <w:pPr>
        <w:pStyle w:val="TOC1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 w:rsidRPr="007B103C">
        <w:rPr>
          <w:rFonts w:cs="Arial"/>
          <w:b/>
          <w:noProof/>
        </w:rPr>
        <w:t>3</w:t>
      </w:r>
      <w:r w:rsidRPr="00270A38">
        <w:rPr>
          <w:rFonts w:ascii="Calibri" w:hAnsi="Calibri"/>
          <w:noProof/>
          <w:kern w:val="2"/>
          <w:sz w:val="21"/>
          <w:szCs w:val="22"/>
          <w:lang w:val="en-US" w:eastAsia="zh-CN"/>
        </w:rPr>
        <w:tab/>
      </w:r>
      <w:r w:rsidRPr="007B103C">
        <w:rPr>
          <w:rFonts w:cs="Arial"/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_Toc51267897 \h </w:instrText>
      </w:r>
      <w:r>
        <w:rPr>
          <w:noProof/>
        </w:rPr>
      </w:r>
      <w:r>
        <w:rPr>
          <w:noProof/>
        </w:rPr>
        <w:fldChar w:fldCharType="separate"/>
      </w:r>
      <w:r w:rsidR="007A4482">
        <w:rPr>
          <w:noProof/>
        </w:rPr>
        <w:t>7</w:t>
      </w:r>
      <w:r>
        <w:rPr>
          <w:noProof/>
        </w:rPr>
        <w:fldChar w:fldCharType="end"/>
      </w:r>
    </w:p>
    <w:p w14:paraId="256C8665" w14:textId="77777777" w:rsidR="0017629C" w:rsidRPr="00270A38" w:rsidRDefault="0017629C">
      <w:pPr>
        <w:pStyle w:val="TOC1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 w:rsidRPr="007B103C">
        <w:rPr>
          <w:rFonts w:cs="Arial"/>
          <w:b/>
          <w:noProof/>
        </w:rPr>
        <w:t>4</w:t>
      </w:r>
      <w:r w:rsidRPr="00270A38">
        <w:rPr>
          <w:rFonts w:ascii="Calibri" w:hAnsi="Calibri"/>
          <w:noProof/>
          <w:kern w:val="2"/>
          <w:sz w:val="21"/>
          <w:szCs w:val="22"/>
          <w:lang w:val="en-US" w:eastAsia="zh-CN"/>
        </w:rPr>
        <w:tab/>
      </w:r>
      <w:r w:rsidRPr="007B103C">
        <w:rPr>
          <w:rFonts w:cs="Arial"/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_Toc51267898 \h </w:instrText>
      </w:r>
      <w:r>
        <w:rPr>
          <w:noProof/>
        </w:rPr>
      </w:r>
      <w:r>
        <w:rPr>
          <w:noProof/>
        </w:rPr>
        <w:fldChar w:fldCharType="separate"/>
      </w:r>
      <w:r w:rsidR="007A4482">
        <w:rPr>
          <w:noProof/>
        </w:rPr>
        <w:t>7</w:t>
      </w:r>
      <w:r>
        <w:rPr>
          <w:noProof/>
        </w:rPr>
        <w:fldChar w:fldCharType="end"/>
      </w:r>
    </w:p>
    <w:p w14:paraId="4F6C9626" w14:textId="77777777" w:rsidR="0017629C" w:rsidRPr="00270A38" w:rsidRDefault="0017629C">
      <w:pPr>
        <w:pStyle w:val="TOC2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 w:rsidRPr="007B103C">
        <w:rPr>
          <w:rFonts w:cs="Arial"/>
          <w:b/>
          <w:noProof/>
        </w:rPr>
        <w:t>4.1</w:t>
      </w:r>
      <w:r w:rsidRPr="00270A38">
        <w:rPr>
          <w:rFonts w:ascii="Calibri" w:hAnsi="Calibri"/>
          <w:noProof/>
          <w:kern w:val="2"/>
          <w:sz w:val="21"/>
          <w:szCs w:val="22"/>
          <w:lang w:val="en-US" w:eastAsia="zh-CN"/>
        </w:rPr>
        <w:tab/>
      </w:r>
      <w:r w:rsidRPr="007B103C">
        <w:rPr>
          <w:b/>
          <w:noProof/>
        </w:rPr>
        <w:t>HiSilicon Balong 5000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_Toc51267899 \h </w:instrText>
      </w:r>
      <w:r>
        <w:rPr>
          <w:noProof/>
        </w:rPr>
      </w:r>
      <w:r>
        <w:rPr>
          <w:noProof/>
        </w:rPr>
        <w:fldChar w:fldCharType="separate"/>
      </w:r>
      <w:r w:rsidR="007A4482">
        <w:rPr>
          <w:noProof/>
        </w:rPr>
        <w:t>7</w:t>
      </w:r>
      <w:r>
        <w:rPr>
          <w:noProof/>
        </w:rPr>
        <w:fldChar w:fldCharType="end"/>
      </w:r>
    </w:p>
    <w:p w14:paraId="13C91842" w14:textId="77777777" w:rsidR="0017629C" w:rsidRPr="00270A38" w:rsidRDefault="0017629C">
      <w:pPr>
        <w:pStyle w:val="TOC1"/>
        <w:rPr>
          <w:rFonts w:ascii="Calibri" w:hAnsi="Calibri"/>
          <w:noProof/>
          <w:kern w:val="2"/>
          <w:sz w:val="21"/>
          <w:szCs w:val="22"/>
          <w:lang w:val="en-US" w:eastAsia="zh-CN"/>
        </w:rPr>
      </w:pPr>
      <w:r w:rsidRPr="007B103C">
        <w:rPr>
          <w:rFonts w:cs="Arial"/>
          <w:b/>
          <w:noProof/>
        </w:rPr>
        <w:t>5</w:t>
      </w:r>
      <w:r w:rsidRPr="00270A38">
        <w:rPr>
          <w:rFonts w:ascii="Calibri" w:hAnsi="Calibri"/>
          <w:noProof/>
          <w:kern w:val="2"/>
          <w:sz w:val="21"/>
          <w:szCs w:val="22"/>
          <w:lang w:val="en-US" w:eastAsia="zh-CN"/>
        </w:rPr>
        <w:tab/>
      </w:r>
      <w:r w:rsidRPr="007B103C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_Toc51267900 \h </w:instrText>
      </w:r>
      <w:r>
        <w:rPr>
          <w:noProof/>
        </w:rPr>
      </w:r>
      <w:r>
        <w:rPr>
          <w:noProof/>
        </w:rPr>
        <w:fldChar w:fldCharType="separate"/>
      </w:r>
      <w:r w:rsidR="007A4482">
        <w:rPr>
          <w:noProof/>
        </w:rPr>
        <w:t>8</w:t>
      </w:r>
      <w:r>
        <w:rPr>
          <w:noProof/>
        </w:rPr>
        <w:fldChar w:fldCharType="end"/>
      </w:r>
    </w:p>
    <w:p w14:paraId="24B45766" w14:textId="77777777" w:rsidR="007C649F" w:rsidRDefault="007C649F">
      <w:pPr>
        <w:spacing w:after="0"/>
        <w:rPr>
          <w:rFonts w:hint="eastAsia"/>
          <w:b/>
          <w:sz w:val="24"/>
          <w:lang w:eastAsia="zh-CN"/>
        </w:rPr>
      </w:pPr>
      <w:r>
        <w:rPr>
          <w:rFonts w:ascii="Arial" w:hAnsi="Arial" w:cs="Arial"/>
          <w:b/>
          <w:sz w:val="36"/>
        </w:rPr>
        <w:fldChar w:fldCharType="end"/>
      </w:r>
      <w:r>
        <w:rPr>
          <w:lang w:val="pt-BR"/>
        </w:rPr>
        <w:br w:type="page"/>
      </w:r>
    </w:p>
    <w:p w14:paraId="3589991B" w14:textId="77777777" w:rsidR="007C649F" w:rsidRDefault="007C649F">
      <w:pPr>
        <w:pStyle w:val="Heading1"/>
        <w:numPr>
          <w:ilvl w:val="0"/>
          <w:numId w:val="1"/>
        </w:numPr>
        <w:tabs>
          <w:tab w:val="left" w:pos="432"/>
        </w:tabs>
        <w:autoSpaceDN w:val="0"/>
        <w:rPr>
          <w:b/>
          <w:lang w:eastAsia="ja-JP"/>
        </w:rPr>
      </w:pPr>
      <w:bookmarkStart w:id="3" w:name="_Toc122434485"/>
      <w:bookmarkStart w:id="4" w:name="_Toc51267893"/>
      <w:r>
        <w:rPr>
          <w:b/>
          <w:lang w:eastAsia="ja-JP"/>
        </w:rPr>
        <w:t>Overview</w:t>
      </w:r>
      <w:bookmarkEnd w:id="3"/>
      <w:bookmarkEnd w:id="4"/>
    </w:p>
    <w:p w14:paraId="7AC36B5C" w14:textId="77777777" w:rsidR="007C649F" w:rsidRDefault="007C64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essencial changes needed to correct problems in the TTCN implementation of test case</w:t>
      </w:r>
      <w:r>
        <w:rPr>
          <w:rFonts w:cs="Arial" w:hint="eastAsia"/>
          <w:lang w:val="en-US" w:eastAsia="zh-CN"/>
        </w:rPr>
        <w:t xml:space="preserve"> </w:t>
      </w:r>
      <w:r w:rsidR="00EA0883">
        <w:rPr>
          <w:rFonts w:cs="Arial" w:hint="eastAsia"/>
          <w:lang w:val="en-US" w:eastAsia="zh-CN"/>
        </w:rPr>
        <w:t>7.1.2.3.4</w:t>
      </w:r>
      <w:r>
        <w:rPr>
          <w:rFonts w:cs="Arial"/>
          <w:sz w:val="21"/>
          <w:szCs w:val="22"/>
        </w:rPr>
        <w:t xml:space="preserve"> which is part of the </w:t>
      </w:r>
      <w:r>
        <w:rPr>
          <w:rFonts w:cs="Arial" w:hint="eastAsia"/>
          <w:sz w:val="21"/>
          <w:szCs w:val="22"/>
          <w:lang w:eastAsia="zh-CN"/>
        </w:rPr>
        <w:t xml:space="preserve">ATS </w:t>
      </w:r>
      <w:r>
        <w:rPr>
          <w:rFonts w:cs="Arial"/>
          <w:sz w:val="21"/>
          <w:szCs w:val="22"/>
          <w:lang w:eastAsia="zh-CN"/>
        </w:rPr>
        <w:t>iwd-TTCN3-B20</w:t>
      </w:r>
      <w:r>
        <w:rPr>
          <w:rFonts w:cs="Arial" w:hint="eastAsia"/>
          <w:sz w:val="21"/>
          <w:szCs w:val="22"/>
          <w:lang w:eastAsia="zh-CN"/>
        </w:rPr>
        <w:t>19</w:t>
      </w:r>
      <w:r>
        <w:rPr>
          <w:rFonts w:cs="Arial"/>
          <w:sz w:val="21"/>
          <w:szCs w:val="22"/>
          <w:lang w:eastAsia="zh-CN"/>
        </w:rPr>
        <w:t>-0</w:t>
      </w:r>
      <w:r>
        <w:rPr>
          <w:rFonts w:cs="Arial" w:hint="eastAsia"/>
          <w:sz w:val="21"/>
          <w:szCs w:val="22"/>
          <w:lang w:eastAsia="zh-CN"/>
        </w:rPr>
        <w:t>6</w:t>
      </w:r>
      <w:r>
        <w:rPr>
          <w:rFonts w:cs="Arial"/>
          <w:sz w:val="21"/>
          <w:szCs w:val="22"/>
          <w:lang w:eastAsia="zh-CN"/>
        </w:rPr>
        <w:t>_</w:t>
      </w:r>
      <w:r w:rsidR="005D4562">
        <w:rPr>
          <w:rFonts w:cs="Arial"/>
          <w:sz w:val="21"/>
          <w:szCs w:val="22"/>
          <w:lang w:eastAsia="zh-CN"/>
        </w:rPr>
        <w:t>D20wk25</w:t>
      </w:r>
      <w:r>
        <w:rPr>
          <w:rFonts w:cs="Arial"/>
        </w:rPr>
        <w:t xml:space="preserve"> test suite</w:t>
      </w:r>
      <w:r>
        <w:rPr>
          <w:rFonts w:cs="Arial"/>
          <w:sz w:val="21"/>
          <w:szCs w:val="22"/>
        </w:rPr>
        <w:t xml:space="preserve">. </w:t>
      </w:r>
    </w:p>
    <w:p w14:paraId="35FA9E5C" w14:textId="77777777" w:rsidR="007C649F" w:rsidRDefault="007C64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A9A05A9" w14:textId="77777777" w:rsidR="007C649F" w:rsidRDefault="007C64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ascii="Arial" w:hAnsi="Arial" w:hint="eastAsia"/>
          <w:sz w:val="24"/>
          <w:lang w:val="en-US" w:eastAsia="zh-CN"/>
        </w:rPr>
        <w:t>Fu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/>
          <w:lang w:val="en-US" w:eastAsia="zh-CN"/>
        </w:rPr>
        <w:t>wangfu@datangmobile.cn</w:t>
      </w:r>
    </w:p>
    <w:p w14:paraId="31D82738" w14:textId="77777777" w:rsidR="007C649F" w:rsidRPr="00F130AF" w:rsidRDefault="007C649F">
      <w:pPr>
        <w:pStyle w:val="Heading2"/>
        <w:numPr>
          <w:ilvl w:val="1"/>
          <w:numId w:val="2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576"/>
        </w:tabs>
        <w:rPr>
          <w:b/>
        </w:rPr>
      </w:pPr>
      <w:bookmarkStart w:id="5" w:name="_Toc51267894"/>
      <w:r w:rsidRPr="00F130AF">
        <w:rPr>
          <w:b/>
        </w:rPr>
        <w:t>Verification Test Summary</w:t>
      </w:r>
      <w:bookmarkEnd w:id="5"/>
    </w:p>
    <w:p w14:paraId="4C656EBA" w14:textId="77777777" w:rsidR="007C649F" w:rsidRDefault="007C64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EA0883">
        <w:rPr>
          <w:rFonts w:cs="Arial"/>
          <w:sz w:val="21"/>
          <w:szCs w:val="22"/>
          <w:lang w:val="en-US" w:eastAsia="zh-CN"/>
        </w:rPr>
        <w:t>7.1.2.3.4</w:t>
      </w:r>
    </w:p>
    <w:p w14:paraId="6A55B82C" w14:textId="77777777" w:rsidR="007C649F" w:rsidRDefault="007C64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zh-CN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ja-JP"/>
        </w:rPr>
        <w:t>iwd-TTCN3-B20</w:t>
      </w:r>
      <w:r>
        <w:rPr>
          <w:rFonts w:cs="Arial" w:hint="eastAsia"/>
          <w:sz w:val="21"/>
          <w:szCs w:val="22"/>
          <w:lang w:val="en-US" w:eastAsia="zh-CN"/>
        </w:rPr>
        <w:t>19</w:t>
      </w:r>
      <w:r>
        <w:rPr>
          <w:rFonts w:cs="Arial" w:hint="eastAsia"/>
          <w:sz w:val="21"/>
          <w:szCs w:val="22"/>
          <w:lang w:val="en-US" w:eastAsia="ja-JP"/>
        </w:rPr>
        <w:t>-0</w:t>
      </w:r>
      <w:r>
        <w:rPr>
          <w:rFonts w:cs="Arial" w:hint="eastAsia"/>
          <w:sz w:val="21"/>
          <w:szCs w:val="22"/>
          <w:lang w:val="en-US" w:eastAsia="zh-CN"/>
        </w:rPr>
        <w:t>6</w:t>
      </w:r>
      <w:r>
        <w:rPr>
          <w:rFonts w:cs="Arial" w:hint="eastAsia"/>
          <w:sz w:val="21"/>
          <w:szCs w:val="22"/>
          <w:lang w:val="en-US" w:eastAsia="ja-JP"/>
        </w:rPr>
        <w:t>_D20wk</w:t>
      </w:r>
      <w:r w:rsidR="005A475F">
        <w:rPr>
          <w:rFonts w:cs="Arial" w:hint="eastAsia"/>
          <w:sz w:val="21"/>
          <w:szCs w:val="22"/>
          <w:lang w:val="en-US" w:eastAsia="zh-CN"/>
        </w:rPr>
        <w:t>25</w:t>
      </w:r>
    </w:p>
    <w:p w14:paraId="758771AF" w14:textId="77777777" w:rsidR="007C649F" w:rsidRDefault="007C64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 w:hint="eastAsia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68213085" w14:textId="77777777" w:rsidR="007C649F" w:rsidRDefault="007C64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HiSilicon Balong 5000</w:t>
      </w:r>
    </w:p>
    <w:p w14:paraId="5C4F5886" w14:textId="77777777" w:rsidR="007C649F" w:rsidRDefault="007C64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B03F055" w14:textId="77777777" w:rsidR="007C649F" w:rsidRDefault="007C649F">
      <w:pPr>
        <w:pStyle w:val="Heading1"/>
        <w:numPr>
          <w:ilvl w:val="0"/>
          <w:numId w:val="2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51267895"/>
      <w:r>
        <w:rPr>
          <w:b/>
        </w:rPr>
        <w:t>Corrections required</w:t>
      </w:r>
      <w:bookmarkEnd w:id="6"/>
      <w:bookmarkEnd w:id="7"/>
      <w:bookmarkEnd w:id="8"/>
    </w:p>
    <w:p w14:paraId="1127DD0D" w14:textId="77777777" w:rsidR="007C649F" w:rsidRPr="00F130AF" w:rsidRDefault="007C649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25725665"/>
      <w:bookmarkStart w:id="10" w:name="_Toc295288970"/>
      <w:bookmarkStart w:id="11" w:name="_Toc122434493"/>
      <w:bookmarkStart w:id="12" w:name="_Toc51267896"/>
      <w:r w:rsidRPr="00F130AF">
        <w:rPr>
          <w:b/>
          <w:lang w:val="pt-BR"/>
        </w:rPr>
        <w:t xml:space="preserve">Change </w:t>
      </w:r>
      <w:r w:rsidR="001B122C">
        <w:rPr>
          <w:rFonts w:hint="eastAsia"/>
          <w:b/>
          <w:lang w:val="pt-BR" w:eastAsia="zh-CN"/>
        </w:rPr>
        <w:t>1</w:t>
      </w:r>
      <w:bookmarkEnd w:id="1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C649F" w14:paraId="6DF7A382" w14:textId="77777777">
        <w:trPr>
          <w:trHeight w:val="447"/>
        </w:trPr>
        <w:tc>
          <w:tcPr>
            <w:tcW w:w="1985" w:type="dxa"/>
          </w:tcPr>
          <w:p w14:paraId="4157EC0D" w14:textId="77777777" w:rsidR="007C649F" w:rsidRDefault="007C649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5078EA1" w14:textId="77777777" w:rsidR="007C649F" w:rsidRDefault="00162850">
            <w:pPr>
              <w:spacing w:after="0"/>
              <w:rPr>
                <w:rFonts w:hint="eastAsia"/>
                <w:lang w:eastAsia="zh-CN"/>
              </w:rPr>
            </w:pPr>
            <w:r w:rsidRPr="00EA0883">
              <w:rPr>
                <w:rFonts w:ascii="Arial" w:hAnsi="Arial" w:cs="Arial"/>
                <w:lang w:eastAsia="ja-JP"/>
              </w:rPr>
              <w:t>fl_TC_7_1_2_3_3and4</w:t>
            </w:r>
            <w:r w:rsidRPr="0082279B">
              <w:rPr>
                <w:rFonts w:ascii="Arial" w:hAnsi="Arial" w:cs="Arial"/>
                <w:lang w:eastAsia="ja-JP"/>
              </w:rPr>
              <w:t xml:space="preserve"> </w:t>
            </w:r>
            <w:r w:rsidR="0082279B" w:rsidRPr="0082279B">
              <w:rPr>
                <w:rFonts w:ascii="Arial" w:hAnsi="Arial" w:cs="Arial"/>
                <w:lang w:eastAsia="ja-JP"/>
              </w:rPr>
              <w:t>()</w:t>
            </w:r>
          </w:p>
        </w:tc>
      </w:tr>
      <w:tr w:rsidR="007C649F" w14:paraId="1656A0E5" w14:textId="77777777">
        <w:trPr>
          <w:trHeight w:val="452"/>
        </w:trPr>
        <w:tc>
          <w:tcPr>
            <w:tcW w:w="1985" w:type="dxa"/>
          </w:tcPr>
          <w:p w14:paraId="50489714" w14:textId="77777777" w:rsidR="007C649F" w:rsidRDefault="007C649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D8C6FD" w14:textId="77777777" w:rsidR="00065C6A" w:rsidRPr="00D451E4" w:rsidRDefault="0017629C" w:rsidP="0017629C">
            <w:pPr>
              <w:numPr>
                <w:ilvl w:val="0"/>
                <w:numId w:val="24"/>
              </w:numPr>
              <w:rPr>
                <w:rFonts w:ascii="Arial" w:hAnsi="Arial" w:cs="Arial" w:hint="eastAsia"/>
                <w:lang w:val="en-US" w:eastAsia="zh-CN"/>
              </w:rPr>
            </w:pPr>
            <w:r w:rsidRPr="0017629C">
              <w:rPr>
                <w:rFonts w:ascii="Arial" w:hAnsi="Arial" w:cs="Arial"/>
                <w:lang w:val="en-US" w:eastAsia="zh-CN"/>
              </w:rPr>
              <w:t>Related to R5s201226 UE may not transmit 64 RLC data PDUs at a time, TTCN should wait the UE finishing the transmit of 64 RLC data PDUs, and then to check it is true or not.</w:t>
            </w:r>
          </w:p>
        </w:tc>
      </w:tr>
      <w:tr w:rsidR="007C649F" w14:paraId="0342626E" w14:textId="77777777" w:rsidTr="003A7885">
        <w:trPr>
          <w:trHeight w:val="593"/>
        </w:trPr>
        <w:tc>
          <w:tcPr>
            <w:tcW w:w="1985" w:type="dxa"/>
          </w:tcPr>
          <w:p w14:paraId="14672186" w14:textId="77777777" w:rsidR="007C649F" w:rsidRDefault="007C649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7DCB39" w14:textId="77777777" w:rsidR="0017629C" w:rsidRPr="0017629C" w:rsidRDefault="0017629C" w:rsidP="0017629C">
            <w:pPr>
              <w:numPr>
                <w:ilvl w:val="0"/>
                <w:numId w:val="17"/>
              </w:numPr>
              <w:rPr>
                <w:rFonts w:ascii="Arial" w:hAnsi="Arial" w:cs="Arial"/>
                <w:lang w:val="en-US" w:eastAsia="zh-CN"/>
              </w:rPr>
            </w:pPr>
            <w:r w:rsidRPr="0017629C">
              <w:rPr>
                <w:rFonts w:ascii="Arial" w:hAnsi="Arial" w:cs="Arial"/>
                <w:lang w:val="en-US" w:eastAsia="zh-CN"/>
              </w:rPr>
              <w:t>Rewrite step2 and step3a1.</w:t>
            </w:r>
          </w:p>
          <w:p w14:paraId="1BEA36BB" w14:textId="77777777" w:rsidR="00065C6A" w:rsidRPr="003A7885" w:rsidRDefault="0017629C" w:rsidP="0017629C">
            <w:pPr>
              <w:ind w:left="360"/>
              <w:rPr>
                <w:rFonts w:cs="Arial" w:hint="eastAsia"/>
                <w:lang w:val="en-US" w:eastAsia="zh-CN"/>
              </w:rPr>
            </w:pPr>
            <w:r w:rsidRPr="0017629C">
              <w:rPr>
                <w:rFonts w:ascii="Arial" w:hAnsi="Arial" w:cs="Arial"/>
                <w:lang w:val="en-US" w:eastAsia="zh-CN"/>
              </w:rPr>
              <w:t>Note: It need a prose CR to support.</w:t>
            </w:r>
          </w:p>
        </w:tc>
      </w:tr>
      <w:tr w:rsidR="007C649F" w14:paraId="17201D77" w14:textId="77777777">
        <w:trPr>
          <w:trHeight w:val="239"/>
        </w:trPr>
        <w:tc>
          <w:tcPr>
            <w:tcW w:w="1985" w:type="dxa"/>
          </w:tcPr>
          <w:p w14:paraId="24C6B5CF" w14:textId="77777777" w:rsidR="007C649F" w:rsidRDefault="007C649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39813E" w14:textId="77777777" w:rsidR="007C649F" w:rsidRDefault="0087264C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87264C">
              <w:rPr>
                <w:rFonts w:ascii="Arial" w:hAnsi="Arial" w:cs="Arial"/>
                <w:lang w:val="en-US" w:eastAsia="zh-CN"/>
              </w:rPr>
              <w:t>RLC_TC_Common_NR.ttcn</w:t>
            </w:r>
          </w:p>
        </w:tc>
      </w:tr>
      <w:tr w:rsidR="007C649F" w14:paraId="77DB3A3B" w14:textId="77777777">
        <w:tc>
          <w:tcPr>
            <w:tcW w:w="1985" w:type="dxa"/>
          </w:tcPr>
          <w:p w14:paraId="46170E1C" w14:textId="77777777" w:rsidR="007C649F" w:rsidRDefault="007C649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8524A1" w14:textId="77777777" w:rsidR="007C649F" w:rsidRDefault="007C649F">
            <w:pPr>
              <w:rPr>
                <w:rFonts w:ascii="Arial" w:hAnsi="Arial"/>
                <w:highlight w:val="cyan"/>
              </w:rPr>
            </w:pPr>
          </w:p>
        </w:tc>
      </w:tr>
    </w:tbl>
    <w:p w14:paraId="3055F27B" w14:textId="77777777" w:rsidR="007C649F" w:rsidRDefault="007C649F">
      <w:pPr>
        <w:rPr>
          <w:lang w:val="en-US" w:eastAsia="zh-CN"/>
        </w:rPr>
      </w:pPr>
    </w:p>
    <w:p w14:paraId="6C4414B3" w14:textId="77777777" w:rsidR="007C649F" w:rsidRDefault="007C6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</w:t>
      </w:r>
    </w:p>
    <w:p w14:paraId="0ADB03D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>function fl_TC_7_1_2_3_3and4(NR_RLC_SS_State_Type p_RLC_Rec,</w:t>
      </w:r>
    </w:p>
    <w:p w14:paraId="0F2E859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                       DRB_Identity p_NR_DRB_Id,</w:t>
      </w:r>
    </w:p>
    <w:p w14:paraId="06C83785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                       integer p_OuterLoop,</w:t>
      </w:r>
    </w:p>
    <w:p w14:paraId="4A06A33C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                       integer p_InnerLoop) runs on NR_BASE_PTC</w:t>
      </w:r>
    </w:p>
    <w:p w14:paraId="7BB11E4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{</w:t>
      </w:r>
    </w:p>
    <w:p w14:paraId="54E419D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integer v_RLC_SDUsize; //@sic R5s190358 sic@</w:t>
      </w:r>
    </w:p>
    <w:p w14:paraId="4DC0D51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B1_Type v_Poll;</w:t>
      </w:r>
    </w:p>
    <w:p w14:paraId="79BB370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integer i;</w:t>
      </w:r>
    </w:p>
    <w:p w14:paraId="1E3B14C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integer j;</w:t>
      </w:r>
    </w:p>
    <w:p w14:paraId="5B9925A1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integer v_SlotsNumber;</w:t>
      </w:r>
    </w:p>
    <w:p w14:paraId="1D457DB0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template (value) NR_DRB_DataPerSlotList_DL_Type v_DataPerSlotList;</w:t>
      </w:r>
    </w:p>
    <w:p w14:paraId="0DF38782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template (value) NR_RLC_AMD_PDU_Type v_NR_RLC_AMD_PDU;</w:t>
      </w:r>
    </w:p>
    <w:p w14:paraId="52A22D0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integer v_VerdictFilter; // @sic R5-185083 sic@</w:t>
      </w:r>
    </w:p>
    <w:p w14:paraId="32A6B5E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var NR_RLC_DataFieldList_Type v_NR_RLC_DataList;</w:t>
      </w:r>
    </w:p>
    <w:p w14:paraId="409DD7AE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</w:t>
      </w:r>
    </w:p>
    <w:p w14:paraId="026809D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if (p_RLC_Rec.AM_SN_Size == 18) {</w:t>
      </w:r>
    </w:p>
    <w:p w14:paraId="6C4EA94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lastRenderedPageBreak/>
        <w:t xml:space="preserve">      // TBS = RLC PDU data + RLC header without SO (3 octets)+ MAC header (2 octets) + BSR or padding(2 octets)= 7 + 3 + 2 + 2 = 14 octets = 112 bits =&gt; TBS = 112 bits</w:t>
      </w:r>
    </w:p>
    <w:p w14:paraId="20C1657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v_VerdictFilter := 4096; // @sic R5s200315 sic@</w:t>
      </w:r>
    </w:p>
    <w:p w14:paraId="365E27B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} else { //SN12</w:t>
      </w:r>
    </w:p>
    <w:p w14:paraId="5526C57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// TBS = RLC PDU data + RLC header without SO(2 octet) + MAC header(2 octets) + BSR or padding(2 octets)= 8 + 2 + 2 + 2 = 14 octets = 112 bits =&gt; TBS = 112 bits</w:t>
      </w:r>
    </w:p>
    <w:p w14:paraId="4B72373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v_VerdictFilter := 256;</w:t>
      </w:r>
    </w:p>
    <w:p w14:paraId="77BD937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}</w:t>
      </w:r>
    </w:p>
    <w:p w14:paraId="3ECF55E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v_RLC_SDUsize := 4; // @sic R5-185083, R5s190358, R5-202613 sic@</w:t>
      </w:r>
    </w:p>
    <w:p w14:paraId="331F941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v_SlotsNumber := f_NR_CellInfo_GetSlotsNumberPerSubframe(nr_Cell1);</w:t>
      </w:r>
    </w:p>
    <w:p w14:paraId="5D8175B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</w:t>
      </w:r>
    </w:p>
    <w:p w14:paraId="4A8E109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EXCEPTION: Steps 1 - 3a1 shall be repeated from j=0 to j=FLOOR((Maximum_RLC_SN/iteration_size).</w:t>
      </w:r>
    </w:p>
    <w:p w14:paraId="471FA7F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for (j := 0; j &lt; p_OuterLoop; j:= j + 1) { // @sic R5-197663, R5-197664, R5-202613 sic@</w:t>
      </w:r>
    </w:p>
    <w:p w14:paraId="247C1F5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48CA9682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generate p_InnerLoop  RLC SDUs = PDCP PDUs for transmission</w:t>
      </w:r>
    </w:p>
    <w:p w14:paraId="1EFCCD8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v_NR_RLC_DataList := fl_NR_GenerateRLC_AM_SDUs(p_RLC_Rec, v_RLC_SDUsize, p_InnerLoop); // list offset is 0, TX_NEXT administered when generating</w:t>
      </w:r>
    </w:p>
    <w:p w14:paraId="63654E6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</w:t>
      </w:r>
    </w:p>
    <w:p w14:paraId="407E3650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put those p_InnerLoop  AMD PDUs into a list for transmission</w:t>
      </w:r>
    </w:p>
    <w:p w14:paraId="44F673E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v_Poll := tsc_NR_P_NoPoll; // no indication of Poll bit usage in the prose</w:t>
      </w:r>
    </w:p>
    <w:p w14:paraId="3DCA354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for (i := 0; i &lt; p_InnerLoop; i:= i + 1) {</w:t>
      </w:r>
    </w:p>
    <w:p w14:paraId="116A80A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v_NR_RLC_AMD_PDU := f_NR_RLC_Get_AMD_FullSDU_TX(p_RLC_Rec, v_Poll, v_NR_RLC_DataList[i]);</w:t>
      </w:r>
    </w:p>
    <w:p w14:paraId="3DD6E97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v_DataPerSlotList[i] := cs_NR_DRB_DataPerSlotList_DL_SingleAmdPdu(v_SlotsNumber, -, v_NR_RLC_AMD_PDU); // @sic R5-202613 sic@</w:t>
      </w:r>
    </w:p>
    <w:p w14:paraId="78C7C07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}</w:t>
      </w:r>
    </w:p>
    <w:p w14:paraId="22306D1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36D560DF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1" siclog@</w:t>
      </w:r>
    </w:p>
    <w:p w14:paraId="32F2253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SS transmits several RLC PDUs in a RLC PDU List, the number of RLC PDUs sent is defined by the iteration_size. Each RLC Data PDU contains one RLC SDU.</w:t>
      </w:r>
    </w:p>
    <w:p w14:paraId="0E8AF03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DRB.send (cas_NR_DRB_COMMON_REQ_DataPerSlot(nr_Cell1,</w:t>
      </w:r>
    </w:p>
    <w:p w14:paraId="032E7F7F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                                        p_NR_DRB_Id,</w:t>
      </w:r>
    </w:p>
    <w:p w14:paraId="29DDD4E0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                                        cs_TimingInfo_Now, // @sic R5-202613 sic@</w:t>
      </w:r>
    </w:p>
    <w:p w14:paraId="3E3C4F8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                                        v_DataPerSlotList));</w:t>
      </w:r>
    </w:p>
    <w:p w14:paraId="2AC3905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</w:t>
      </w:r>
    </w:p>
    <w:p w14:paraId="2B85FA9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EXCEPTION: In Step 2, SS shall receive a RLC PDU and step 2 is repeated from SN=j*iteration_size to SN=(((j+1)*iteration_size)-1).</w:t>
      </w:r>
    </w:p>
    <w:p w14:paraId="4DEBD65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2" siclog@</w:t>
      </w:r>
    </w:p>
    <w:p w14:paraId="6B8A8CC3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CHECK: Does UE transmit a RLC Data PDU with SN=0 for the first iteration and then incremented by 1 at each iteration?</w:t>
      </w:r>
    </w:p>
    <w:p w14:paraId="3D4707C8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</w:t>
      </w:r>
      <w:r w:rsidRPr="00301BF8">
        <w:rPr>
          <w:rFonts w:ascii="Arial" w:hAnsi="Arial" w:cs="Arial"/>
          <w:bCs/>
          <w:highlight w:val="yellow"/>
          <w:lang w:eastAsia="en-GB"/>
        </w:rPr>
        <w:t>for (i := 0; i &lt; p_InnerLoop; i:= i + 1) { // @sic R5-202613 sic@</w:t>
      </w:r>
    </w:p>
    <w:p w14:paraId="69024FB5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v_Poll := f_NR_RxAMD_SDU_GetPoll(p_RLC_Rec, p_NR_DRB_Id, v_NR_RLC_DataList[i], ?);</w:t>
      </w:r>
    </w:p>
    <w:p w14:paraId="18B8BA9B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if ((i == 0) and (j == 0)) { // SN = 0</w:t>
      </w:r>
    </w:p>
    <w:p w14:paraId="01DB9CB6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f_NR_PreliminaryPass(__FILE__, __LINE__, " SN=0 ");</w:t>
      </w:r>
    </w:p>
    <w:p w14:paraId="6117A1C5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}</w:t>
      </w:r>
    </w:p>
    <w:p w14:paraId="62A5F07D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else { // SN = 1 ..</w:t>
      </w:r>
    </w:p>
    <w:p w14:paraId="1307C7CD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if (((i+1) mod v_VerdictFilter) == 0) {f_NR_PreliminaryPass(__FILE__, __LINE__, " SN = " &amp;  int2str((j * p_InnerLoop) + i) )}; // @sic R5-185083, R5-187106, R5s200315 sic@</w:t>
      </w:r>
    </w:p>
    <w:p w14:paraId="2C88B587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}</w:t>
      </w:r>
    </w:p>
    <w:p w14:paraId="13A8BC69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// EXCEPTION: Step 3a1 describes behaviour that depends on the contents of the AMD PDU transmitted at Step 2.</w:t>
      </w:r>
    </w:p>
    <w:p w14:paraId="4B50BCBE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// @siclog "Step 3a1" siclog@</w:t>
      </w:r>
    </w:p>
    <w:p w14:paraId="7365B27E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// IF the UE has set the poll bit in the AMD PDU transmitted at Step 2 THEN the SS transmits a Status Report.</w:t>
      </w:r>
    </w:p>
    <w:p w14:paraId="1F7D7413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if (v_Poll == '1'B) {</w:t>
      </w:r>
    </w:p>
    <w:p w14:paraId="2ADAD0C0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f_NR_TxSTATUS_PDU(p_RLC_Rec, p_NR_DRB_Id);</w:t>
      </w:r>
    </w:p>
    <w:p w14:paraId="2787130B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}</w:t>
      </w:r>
    </w:p>
    <w:p w14:paraId="03F256CE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}</w:t>
      </w:r>
    </w:p>
    <w:p w14:paraId="02F8CD1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} // end outer loop</w:t>
      </w:r>
    </w:p>
    <w:p w14:paraId="1DE0C44C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2D7626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4" siclog@</w:t>
      </w:r>
    </w:p>
    <w:p w14:paraId="2BE66B73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SS transmits a RLC Data PDU containing one RLC SDU. RLC SN equals 0.</w:t>
      </w:r>
    </w:p>
    <w:p w14:paraId="41B4DB71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lastRenderedPageBreak/>
        <w:t xml:space="preserve">    // Regenerate RLC SDU so that PDCP SN is incremented (not reset to 0) @sic R5s190358 sic@</w:t>
      </w:r>
    </w:p>
    <w:p w14:paraId="52534E8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v_NR_RLC_DataList := fl_NR_GenerateRLC_AM_SDUs(p_RLC_Rec,</w:t>
      </w:r>
    </w:p>
    <w:p w14:paraId="60F847A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                                           v_RLC_SDUsize,</w:t>
      </w:r>
    </w:p>
    <w:p w14:paraId="2FE22E8F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                                           1);</w:t>
      </w:r>
    </w:p>
    <w:p w14:paraId="1320E9B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f_NR_TxAMD_SDU(p_RLC_Rec, p_NR_DRB_Id, v_NR_RLC_DataList[p_RLC_Rec.AM_TX_Next]); // first SDU in RLC Data List, AM_TX_Next has wrapped around !</w:t>
      </w:r>
    </w:p>
    <w:p w14:paraId="70B2A2B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    </w:t>
      </w:r>
    </w:p>
    <w:p w14:paraId="101917C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5" siclog@</w:t>
      </w:r>
    </w:p>
    <w:p w14:paraId="2DB20A4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CHECK: Does UE transmit a RLC Data PDU with SN=0?</w:t>
      </w:r>
    </w:p>
    <w:p w14:paraId="22412F9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f_NR_RxAMD_SDU(p_RLC_Rec, p_NR_DRB_Id, v_NR_RLC_DataList[p_RLC_Rec.AM_RX_Next], ?); // first SDU in RLC Data List, AM_RX_Next has wrapped around !</w:t>
      </w:r>
    </w:p>
    <w:p w14:paraId="39CB9FF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f_NR_PreliminaryPass(__FILE__, __LINE__, "Step 5");</w:t>
      </w:r>
    </w:p>
    <w:p w14:paraId="53C517C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</w:t>
      </w:r>
    </w:p>
    <w:p w14:paraId="4B2E24F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6" siclog@</w:t>
      </w:r>
    </w:p>
    <w:p w14:paraId="444C818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The SS transmits a STATUS PDU with ACK_SN = 1.</w:t>
      </w:r>
    </w:p>
    <w:p w14:paraId="4612E10E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f_NR_TxSTATUS_PDU(p_RLC_Rec, p_NR_DRB_Id);</w:t>
      </w:r>
    </w:p>
    <w:p w14:paraId="5D509FF7" w14:textId="77777777" w:rsidR="007C649F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ja-JP"/>
        </w:rPr>
      </w:pPr>
      <w:r w:rsidRPr="00871BB5">
        <w:rPr>
          <w:rFonts w:ascii="Arial" w:hAnsi="Arial" w:cs="Arial"/>
          <w:bCs/>
          <w:lang w:eastAsia="en-GB"/>
        </w:rPr>
        <w:t xml:space="preserve">  }</w:t>
      </w:r>
    </w:p>
    <w:p w14:paraId="7915A450" w14:textId="77777777" w:rsidR="007C649F" w:rsidRDefault="007C649F">
      <w:pPr>
        <w:spacing w:after="0"/>
        <w:rPr>
          <w:rFonts w:ascii="Arial" w:hAnsi="Arial"/>
          <w:b/>
          <w:lang w:eastAsia="en-GB"/>
        </w:rPr>
      </w:pPr>
    </w:p>
    <w:p w14:paraId="4E4D8C3E" w14:textId="77777777" w:rsidR="007C649F" w:rsidRDefault="007C6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</w:t>
      </w:r>
    </w:p>
    <w:bookmarkEnd w:id="9"/>
    <w:bookmarkEnd w:id="10"/>
    <w:bookmarkEnd w:id="11"/>
    <w:p w14:paraId="100A180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>function fl_TC_7_1_2_3_3and4(NR_RLC_SS_State_Type p_RLC_Rec,</w:t>
      </w:r>
    </w:p>
    <w:p w14:paraId="6E49189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      </w:t>
      </w:r>
      <w:r w:rsidRPr="00871BB5">
        <w:rPr>
          <w:rFonts w:ascii="Arial" w:hAnsi="Arial" w:cs="Arial"/>
          <w:bCs/>
          <w:lang w:eastAsia="en-GB"/>
        </w:rPr>
        <w:t xml:space="preserve">   DRB_Identity p_NR_DRB_Id,</w:t>
      </w:r>
    </w:p>
    <w:p w14:paraId="0541345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      </w:t>
      </w:r>
      <w:r w:rsidRPr="00871BB5">
        <w:rPr>
          <w:rFonts w:ascii="Arial" w:hAnsi="Arial" w:cs="Arial"/>
          <w:bCs/>
          <w:lang w:eastAsia="en-GB"/>
        </w:rPr>
        <w:t xml:space="preserve">   integer p_OuterLoop,</w:t>
      </w:r>
    </w:p>
    <w:p w14:paraId="3181E591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      </w:t>
      </w:r>
      <w:r w:rsidRPr="00871BB5">
        <w:rPr>
          <w:rFonts w:ascii="Arial" w:hAnsi="Arial" w:cs="Arial"/>
          <w:bCs/>
          <w:lang w:eastAsia="en-GB"/>
        </w:rPr>
        <w:t xml:space="preserve">   integer p_InnerLoop) runs on NR_BASE_PTC</w:t>
      </w:r>
    </w:p>
    <w:p w14:paraId="5F50BE1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{</w:t>
      </w:r>
    </w:p>
    <w:p w14:paraId="3799976E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>
        <w:rPr>
          <w:rFonts w:ascii="Arial" w:hAnsi="Arial" w:cs="Arial" w:hint="eastAsia"/>
          <w:bCs/>
          <w:lang w:eastAsia="zh-CN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var integer v_RLC_SDUsize; //@sic R5s190358 sic@</w:t>
      </w:r>
    </w:p>
    <w:p w14:paraId="1A53225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>
        <w:rPr>
          <w:rFonts w:ascii="Arial" w:hAnsi="Arial" w:cs="Arial" w:hint="eastAsia"/>
          <w:bCs/>
          <w:lang w:eastAsia="zh-CN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var B1_Type v_Poll;</w:t>
      </w:r>
    </w:p>
    <w:p w14:paraId="0259331C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>
        <w:rPr>
          <w:rFonts w:ascii="Arial" w:hAnsi="Arial" w:cs="Arial" w:hint="eastAsia"/>
          <w:bCs/>
          <w:lang w:eastAsia="zh-CN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var integer i;</w:t>
      </w:r>
    </w:p>
    <w:p w14:paraId="330A61EF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>
        <w:rPr>
          <w:rFonts w:ascii="Arial" w:hAnsi="Arial" w:cs="Arial" w:hint="eastAsia"/>
          <w:bCs/>
          <w:lang w:eastAsia="zh-CN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var integer j;</w:t>
      </w:r>
    </w:p>
    <w:p w14:paraId="305BE07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en-GB"/>
        </w:rPr>
        <w:t xml:space="preserve"> </w:t>
      </w:r>
      <w:r w:rsidRPr="00871BB5">
        <w:rPr>
          <w:rFonts w:ascii="Arial" w:hAnsi="Arial" w:cs="Arial"/>
          <w:bCs/>
          <w:lang w:eastAsia="en-GB"/>
        </w:rPr>
        <w:t>var integer v_SlotsNumber;</w:t>
      </w:r>
    </w:p>
    <w:p w14:paraId="4FBF59D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>
        <w:rPr>
          <w:rFonts w:ascii="Arial" w:hAnsi="Arial" w:cs="Arial" w:hint="eastAsia"/>
          <w:bCs/>
          <w:lang w:eastAsia="zh-CN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var template (value) NR_DRB_DataPerSlotList_DL_Type v_DataPerSlotList;</w:t>
      </w:r>
    </w:p>
    <w:p w14:paraId="7AE6B62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en-GB"/>
        </w:rPr>
        <w:t xml:space="preserve"> </w:t>
      </w:r>
      <w:r w:rsidRPr="00871BB5">
        <w:rPr>
          <w:rFonts w:ascii="Arial" w:hAnsi="Arial" w:cs="Arial"/>
          <w:bCs/>
          <w:lang w:eastAsia="en-GB"/>
        </w:rPr>
        <w:t>var template (value) NR_RLC_AMD_PDU_Type v_NR_RLC_AMD_PDU;</w:t>
      </w:r>
    </w:p>
    <w:p w14:paraId="7FE67AE3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>
        <w:rPr>
          <w:rFonts w:ascii="Arial" w:hAnsi="Arial" w:cs="Arial" w:hint="eastAsia"/>
          <w:bCs/>
          <w:lang w:eastAsia="zh-CN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var integer v_VerdictFilter; // @sic R5-185083 sic@</w:t>
      </w:r>
    </w:p>
    <w:p w14:paraId="48054163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en-GB"/>
        </w:rPr>
        <w:t xml:space="preserve"> </w:t>
      </w:r>
      <w:r w:rsidRPr="00871BB5">
        <w:rPr>
          <w:rFonts w:ascii="Arial" w:hAnsi="Arial" w:cs="Arial"/>
          <w:bCs/>
          <w:lang w:eastAsia="en-GB"/>
        </w:rPr>
        <w:t>var NR_RLC_DataFieldList_Type v_NR_RLC_DataList;</w:t>
      </w:r>
    </w:p>
    <w:p w14:paraId="0CAA549A" w14:textId="77777777" w:rsidR="009534C5" w:rsidRPr="009D7F5D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en-GB"/>
        </w:rPr>
        <w:t xml:space="preserve"> </w:t>
      </w:r>
      <w:r w:rsidRPr="009D7F5D">
        <w:rPr>
          <w:rFonts w:ascii="Arial" w:hAnsi="Arial" w:cs="Arial"/>
          <w:bCs/>
          <w:highlight w:val="yellow"/>
          <w:lang w:eastAsia="en-GB"/>
        </w:rPr>
        <w:t>var NR_RLC_PDUList_Type v_ReceivedPduList;</w:t>
      </w:r>
    </w:p>
    <w:p w14:paraId="7D7C3F0E" w14:textId="77777777" w:rsidR="009534C5" w:rsidRPr="009D7F5D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9D7F5D">
        <w:rPr>
          <w:rFonts w:ascii="Arial" w:hAnsi="Arial" w:cs="Arial"/>
          <w:bCs/>
          <w:highlight w:val="yellow"/>
          <w:lang w:eastAsia="en-GB"/>
        </w:rPr>
        <w:t xml:space="preserve">  </w:t>
      </w:r>
      <w:r w:rsidRPr="009D7F5D">
        <w:rPr>
          <w:rFonts w:ascii="Arial" w:hAnsi="Arial" w:cs="Arial" w:hint="eastAsia"/>
          <w:bCs/>
          <w:highlight w:val="yellow"/>
          <w:lang w:eastAsia="zh-CN"/>
        </w:rPr>
        <w:t xml:space="preserve">  </w:t>
      </w:r>
      <w:r w:rsidRPr="009D7F5D">
        <w:rPr>
          <w:rFonts w:ascii="Arial" w:hAnsi="Arial" w:cs="Arial"/>
          <w:bCs/>
          <w:highlight w:val="yellow"/>
          <w:lang w:eastAsia="en-GB"/>
        </w:rPr>
        <w:t xml:space="preserve">var NR_DRB_COMMON_IND v_NR_DRB_COMMON_IND;    </w:t>
      </w:r>
    </w:p>
    <w:p w14:paraId="228BF53F" w14:textId="77777777" w:rsidR="009534C5" w:rsidRPr="009D7F5D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9D7F5D">
        <w:rPr>
          <w:rFonts w:ascii="Arial" w:hAnsi="Arial" w:cs="Arial"/>
          <w:bCs/>
          <w:highlight w:val="yellow"/>
          <w:lang w:eastAsia="en-GB"/>
        </w:rPr>
        <w:t xml:space="preserve">    var template (present) NR_RLC_PDUList_Type v_NR_RLC_PDUList;  </w:t>
      </w:r>
    </w:p>
    <w:p w14:paraId="6E4C40C9" w14:textId="77777777" w:rsidR="009534C5" w:rsidRPr="009D7F5D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9D7F5D">
        <w:rPr>
          <w:rFonts w:ascii="Arial" w:hAnsi="Arial" w:cs="Arial"/>
          <w:bCs/>
          <w:highlight w:val="yellow"/>
          <w:lang w:eastAsia="en-GB"/>
        </w:rPr>
        <w:t xml:space="preserve">  </w:t>
      </w:r>
      <w:r w:rsidRPr="009D7F5D">
        <w:rPr>
          <w:rFonts w:ascii="Arial" w:hAnsi="Arial" w:cs="Arial" w:hint="eastAsia"/>
          <w:bCs/>
          <w:highlight w:val="yellow"/>
          <w:lang w:eastAsia="zh-CN"/>
        </w:rPr>
        <w:t xml:space="preserve">  </w:t>
      </w:r>
      <w:r w:rsidRPr="009D7F5D">
        <w:rPr>
          <w:rFonts w:ascii="Arial" w:hAnsi="Arial" w:cs="Arial"/>
          <w:bCs/>
          <w:highlight w:val="yellow"/>
          <w:lang w:eastAsia="en-GB"/>
        </w:rPr>
        <w:t>var template (present) NR_RLC_AMD_PDU_Type v_NR_RLC_AMD_PDU_Expected;</w:t>
      </w:r>
    </w:p>
    <w:p w14:paraId="7E5E431F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9D7F5D">
        <w:rPr>
          <w:rFonts w:ascii="Arial" w:hAnsi="Arial" w:cs="Arial"/>
          <w:bCs/>
          <w:highlight w:val="yellow"/>
          <w:lang w:eastAsia="en-GB"/>
        </w:rPr>
        <w:t xml:space="preserve"> </w:t>
      </w:r>
      <w:r w:rsidRPr="009D7F5D">
        <w:rPr>
          <w:rFonts w:ascii="Arial" w:hAnsi="Arial" w:cs="Arial" w:hint="eastAsia"/>
          <w:bCs/>
          <w:highlight w:val="yellow"/>
          <w:lang w:eastAsia="zh-CN"/>
        </w:rPr>
        <w:t xml:space="preserve">  </w:t>
      </w:r>
      <w:r w:rsidRPr="009D7F5D">
        <w:rPr>
          <w:rFonts w:ascii="Arial" w:hAnsi="Arial" w:cs="Arial"/>
          <w:bCs/>
          <w:highlight w:val="yellow"/>
          <w:lang w:eastAsia="en-GB"/>
        </w:rPr>
        <w:t xml:space="preserve"> var integer n;</w:t>
      </w:r>
    </w:p>
    <w:p w14:paraId="0141EFE1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</w:t>
      </w:r>
    </w:p>
    <w:p w14:paraId="599C48B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if (p_RLC_Rec.AM_SN_Size == 18) {</w:t>
      </w:r>
    </w:p>
    <w:p w14:paraId="5B9E038C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// TBS = RLC PDU data + RLC header without SO (3 octets)+ MAC header (2 octets) + BSR or padding(2 octets)= 7 + 3 + 2 + 2 = 14 octets = 112 bits =&gt; TBS = 112 bits</w:t>
      </w:r>
    </w:p>
    <w:p w14:paraId="57FAF53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v_VerdictFilter := 4096; // @sic R5s200315 sic@</w:t>
      </w:r>
    </w:p>
    <w:p w14:paraId="519E134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} else { //SN12</w:t>
      </w:r>
    </w:p>
    <w:p w14:paraId="38564B8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// TBS = RLC PDU data + RLC header without SO(2 octet) + MAC header(2 octets) + BSR or padding(2 octets)= 8 + 2 + 2 + 2 = 14 octets = 112 bits =&gt; TBS = 112 bits</w:t>
      </w:r>
    </w:p>
    <w:p w14:paraId="619C77D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v_VerdictFilter := 256;</w:t>
      </w:r>
    </w:p>
    <w:p w14:paraId="4AAE98B2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}</w:t>
      </w:r>
    </w:p>
    <w:p w14:paraId="2724CED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v_RLC_SDUsize := 4; // @sic R5-185083, R5s190358, R5-202613 sic@</w:t>
      </w:r>
    </w:p>
    <w:p w14:paraId="4A1FD05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v_SlotsNumber := f_NR_CellInfo_GetSlotsNumberPerSubframe(nr_Cell1);</w:t>
      </w:r>
    </w:p>
    <w:p w14:paraId="41888953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</w:p>
    <w:p w14:paraId="2E090853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EXCEPTION: Steps 1 - 3a1 shall be repeated from j=0 to j=FLOOR((Maximum_RLC_SN/iteration_size).</w:t>
      </w:r>
    </w:p>
    <w:p w14:paraId="2B912375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for (j := 0; j &lt; p_OuterLoop; j:= j + 1) { // @sic R5-197663, R5-197664, R5-202613 sic@</w:t>
      </w:r>
    </w:p>
    <w:p w14:paraId="7A0A0808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</w:t>
      </w:r>
    </w:p>
    <w:p w14:paraId="6DE31483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generate p_InnerLoop  RLC SDUs = PDCP PDUs for transmission</w:t>
      </w:r>
    </w:p>
    <w:p w14:paraId="3B96DE4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v_NR_RLC_DataList := fl_NR_GenerateRLC_AM_SDUs(p_RLC_Rec, v_RLC_SDUsize, p_InnerLoop); // list offset is 0, TX_NEXT administered when generating</w:t>
      </w:r>
      <w:r>
        <w:rPr>
          <w:rFonts w:ascii="Arial" w:hAnsi="Arial" w:cs="Arial"/>
          <w:bCs/>
          <w:lang w:eastAsia="en-GB"/>
        </w:rPr>
        <w:t xml:space="preserve">  </w:t>
      </w:r>
    </w:p>
    <w:p w14:paraId="25DAFB6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</w:p>
    <w:p w14:paraId="5CEC5B10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put those p_InnerLoop  AMD PDUs into a list for transmission</w:t>
      </w:r>
    </w:p>
    <w:p w14:paraId="726E662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v_Poll := tsc_NR_P_NoPoll; // no indication of Poll bit usage in the prose</w:t>
      </w:r>
    </w:p>
    <w:p w14:paraId="1052C5BC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for (i := 0; i &lt; p_InnerLoop; i:= i + 1) {</w:t>
      </w:r>
    </w:p>
    <w:p w14:paraId="52787AA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lastRenderedPageBreak/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v_NR_RLC_AMD_PDU := f_NR_RLC_Get_AMD_FullSDU_TX(p_RLC_Rec, v_Poll, v_NR_RLC_DataList[i]);</w:t>
      </w:r>
    </w:p>
    <w:p w14:paraId="73069C8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v_DataPerSlotList[i] := cs_NR_DRB_DataPerSlotList_DL_SingleAmdPdu(v_SlotsNumber, -, v_NR_RLC_AMD_PDU); // @sic R5-202613 sic@</w:t>
      </w:r>
    </w:p>
    <w:p w14:paraId="5FAFDFE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</w:t>
      </w:r>
    </w:p>
    <w:p w14:paraId="792D7A4E" w14:textId="77777777" w:rsidR="009534C5" w:rsidRPr="009D7F5D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</w:t>
      </w:r>
      <w:r w:rsidRPr="009D7F5D">
        <w:rPr>
          <w:rFonts w:ascii="Arial" w:hAnsi="Arial" w:cs="Arial"/>
          <w:bCs/>
          <w:highlight w:val="yellow"/>
          <w:lang w:eastAsia="en-GB"/>
        </w:rPr>
        <w:t>v_NR_RLC_AMD_PDU_Expected := f_NR_RLC_Get_AMD_FullSDU_RX(p_RLC_Rec, ?, v_NR_RLC_DataList[i]);</w:t>
      </w:r>
    </w:p>
    <w:p w14:paraId="60B9F6EC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9D7F5D">
        <w:rPr>
          <w:rFonts w:ascii="Arial" w:hAnsi="Arial" w:cs="Arial"/>
          <w:bCs/>
          <w:highlight w:val="yellow"/>
          <w:lang w:eastAsia="en-GB"/>
        </w:rPr>
        <w:t xml:space="preserve">      v_NR_RLC_PDUList[i] := cr_NR_RLC_PDU_AMD(v_NR_RLC_AMD_PDU_Expected);</w:t>
      </w: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</w:t>
      </w:r>
    </w:p>
    <w:p w14:paraId="5942ADD9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}</w:t>
      </w:r>
      <w:r>
        <w:rPr>
          <w:rFonts w:ascii="Arial" w:hAnsi="Arial" w:cs="Arial"/>
          <w:bCs/>
          <w:lang w:eastAsia="en-GB"/>
        </w:rPr>
        <w:t xml:space="preserve">  </w:t>
      </w:r>
    </w:p>
    <w:p w14:paraId="6E14502C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</w:t>
      </w:r>
      <w:r w:rsidRPr="00871BB5">
        <w:rPr>
          <w:rFonts w:ascii="Arial" w:hAnsi="Arial" w:cs="Arial"/>
          <w:bCs/>
          <w:lang w:eastAsia="en-GB"/>
        </w:rPr>
        <w:t xml:space="preserve"> </w:t>
      </w:r>
    </w:p>
    <w:p w14:paraId="1C5488DF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1" siclog@</w:t>
      </w:r>
    </w:p>
    <w:p w14:paraId="7213813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SS transmits several RLC PDUs in a RLC PDU List, the number of RLC PDUs sent is defined by the iteration_size. Each RLC Data PDU contains one RLC SDU.</w:t>
      </w:r>
    </w:p>
    <w:p w14:paraId="71520422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DRB.send (cas_NR_DRB_COMMON_REQ_DataPerSlot(nr_Cell1,</w:t>
      </w:r>
    </w:p>
    <w:p w14:paraId="727579A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                </w:t>
      </w:r>
      <w:r w:rsidRPr="00871BB5">
        <w:rPr>
          <w:rFonts w:ascii="Arial" w:hAnsi="Arial" w:cs="Arial"/>
          <w:bCs/>
          <w:lang w:eastAsia="en-GB"/>
        </w:rPr>
        <w:t>p_NR_DRB_Id,</w:t>
      </w:r>
    </w:p>
    <w:p w14:paraId="1FC995E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                </w:t>
      </w:r>
      <w:r w:rsidRPr="00871BB5">
        <w:rPr>
          <w:rFonts w:ascii="Arial" w:hAnsi="Arial" w:cs="Arial"/>
          <w:bCs/>
          <w:lang w:eastAsia="en-GB"/>
        </w:rPr>
        <w:t xml:space="preserve">cs_TimingInfo_Now, // @sic R5-202613 sic@  </w:t>
      </w:r>
    </w:p>
    <w:p w14:paraId="138961DE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                </w:t>
      </w:r>
      <w:r w:rsidRPr="00871BB5">
        <w:rPr>
          <w:rFonts w:ascii="Arial" w:hAnsi="Arial" w:cs="Arial"/>
          <w:bCs/>
          <w:lang w:eastAsia="en-GB"/>
        </w:rPr>
        <w:t>v_DataPerSlotList));</w:t>
      </w:r>
    </w:p>
    <w:p w14:paraId="187C410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</w:p>
    <w:p w14:paraId="71D7E9B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EXCEPTION: In Step 2, SS shall receive a RLC PDU and step 2 is repeated from SN=j*iteration_size to SN=(((j+1)*iteration_size)-1).</w:t>
      </w:r>
    </w:p>
    <w:p w14:paraId="032EA79E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2" siclog@</w:t>
      </w:r>
    </w:p>
    <w:p w14:paraId="2FE1157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CHECK: Does UE transmit a RLC Data PDU with SN=0 for the first iteration and then incremented by 1 at each iteration?</w:t>
      </w:r>
    </w:p>
    <w:p w14:paraId="6901517E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</w:p>
    <w:p w14:paraId="72A048C1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</w:t>
      </w:r>
      <w:r w:rsidRPr="00301BF8">
        <w:rPr>
          <w:rFonts w:ascii="Arial" w:hAnsi="Arial" w:cs="Arial"/>
          <w:bCs/>
          <w:highlight w:val="yellow"/>
          <w:lang w:eastAsia="en-GB"/>
        </w:rPr>
        <w:t>v_ReceivedPduList := {};</w:t>
      </w:r>
    </w:p>
    <w:p w14:paraId="0A14093B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n := 0</w:t>
      </w:r>
    </w:p>
    <w:p w14:paraId="3DB2CC50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while(n &lt; p_InnerLoop){</w:t>
      </w:r>
    </w:p>
    <w:p w14:paraId="0F54F587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DRB.receive(car_NR_DRB_COMMON_IND_RLC_PDUList(nr_Cell1,</w:t>
      </w:r>
    </w:p>
    <w:p w14:paraId="495BF510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                                          p_NR_DRB_Id,</w:t>
      </w:r>
    </w:p>
    <w:p w14:paraId="67D5496B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                                          -,</w:t>
      </w:r>
    </w:p>
    <w:p w14:paraId="7C6E6935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                                          ?)) -&gt; value v_NR_DRB_COMMON_IND;</w:t>
      </w:r>
    </w:p>
    <w:p w14:paraId="32C70034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</w:t>
      </w:r>
    </w:p>
    <w:p w14:paraId="175F9EBD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v_ReceivedPduList := v_ReceivedPduList &amp; v_NR_DRB_COMMON_IND.U_Plane.SlotData.PduSduList.RlcPdu;</w:t>
      </w:r>
    </w:p>
    <w:p w14:paraId="4A5975F4" w14:textId="77777777" w:rsidR="009534C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 w:hint="eastAsia"/>
          <w:bCs/>
          <w:highlight w:val="yellow"/>
          <w:lang w:eastAsia="zh-CN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for (i := 0; i &lt; lengthof(v_NR_DRB_COMMON_IND.U_Plane.SlotData.PduSduList.RlcPdu); i:= i + 1) { </w:t>
      </w:r>
    </w:p>
    <w:p w14:paraId="650EDB71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select (p_RLC_Rec.AM_SN_Size) {</w:t>
      </w:r>
    </w:p>
    <w:p w14:paraId="06057B09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case (18) {</w:t>
      </w:r>
    </w:p>
    <w:p w14:paraId="1B4DBAD9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 v_Poll := v_NR_DRB_COMMON_IND.U_Plane.SlotData.PduSduList.RlcPdu[i].AMD.SN18Bit.Header.Poll; </w:t>
      </w:r>
    </w:p>
    <w:p w14:paraId="1005E19D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}</w:t>
      </w:r>
    </w:p>
    <w:p w14:paraId="4CAD0226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case (12) {</w:t>
      </w:r>
    </w:p>
    <w:p w14:paraId="24385BE6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</w:t>
      </w:r>
    </w:p>
    <w:p w14:paraId="212A5635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v_Poll := v_NR_DRB_COMMON_IND.U_Plane.SlotData.PduSduList.RlcPdu[i].AMD.SN12Bit.Header.Poll; </w:t>
      </w:r>
    </w:p>
    <w:p w14:paraId="7039E5F3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}</w:t>
      </w:r>
    </w:p>
    <w:p w14:paraId="78378C0B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}</w:t>
      </w:r>
    </w:p>
    <w:p w14:paraId="06046A13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if (v_Poll == '1'B) {</w:t>
      </w:r>
    </w:p>
    <w:p w14:paraId="726619EA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// @siclog "Step 3a1" siclog@</w:t>
      </w:r>
    </w:p>
    <w:p w14:paraId="51FD1CFE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// EXCEPTION: Step 3a1 describes behaviour that depends on the contents of the AMD PDU transmitted at Step 2.</w:t>
      </w:r>
    </w:p>
    <w:p w14:paraId="764E2731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select (p_RLC_Rec.AM_SN_Size) {</w:t>
      </w:r>
    </w:p>
    <w:p w14:paraId="2F428AB9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case (18) {</w:t>
      </w:r>
    </w:p>
    <w:p w14:paraId="26D0A1DE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p_RLC_Rec.AM_RX_Next := (bit2int(v_NR_DRB_COMMON_IND.U_Plane.SlotData.PduSduList.RlcPdu[i].AMD.SN18Bit.Header.SequenceNumber) + 1) mod f_Power(2, p_RLC_Rec.AM_SN_Size);</w:t>
      </w:r>
    </w:p>
    <w:p w14:paraId="2CDE8024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}</w:t>
      </w:r>
    </w:p>
    <w:p w14:paraId="6EE6AB49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case (12) {       </w:t>
      </w:r>
    </w:p>
    <w:p w14:paraId="2245F0EE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p_RLC_Rec.AM_RX_Next := (bit2int(v_NR_DRB_COMMON_IND.U_Plane.SlotData.PduSduList.RlcPdu[i].AMD.SN12Bit.Header.SequenceNumber) + 1) mod f_Power(2, p_RLC_Rec.AM_SN_Size);</w:t>
      </w:r>
    </w:p>
    <w:p w14:paraId="70389307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}</w:t>
      </w:r>
    </w:p>
    <w:p w14:paraId="456D7911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}</w:t>
      </w:r>
    </w:p>
    <w:p w14:paraId="13CA4F08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lastRenderedPageBreak/>
        <w:t xml:space="preserve">          f_NR_TxSTATUS_PDU(p_RLC_Rec, p_NR_DRB_Id);</w:t>
      </w:r>
    </w:p>
    <w:p w14:paraId="53468ED1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  }</w:t>
      </w:r>
    </w:p>
    <w:p w14:paraId="54E1C882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}</w:t>
      </w:r>
    </w:p>
    <w:p w14:paraId="74D6023C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n := n + lengthof(v_NR_DRB_COMMON_IND.U_Plane.SlotData.PduSduList.RlcPdu);</w:t>
      </w:r>
    </w:p>
    <w:p w14:paraId="51209DEC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Cs/>
          <w:lang w:eastAsia="en-GB"/>
        </w:rPr>
        <w:t xml:space="preserve">  </w:t>
      </w:r>
    </w:p>
    <w:p w14:paraId="6B5756C0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if (j == 0) { // SN = 0    </w:t>
      </w:r>
    </w:p>
    <w:p w14:paraId="10A7F2CC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f_NR_PreliminaryPass(__FILE__, __LINE__, " SN=0 ");</w:t>
      </w:r>
    </w:p>
    <w:p w14:paraId="161A3715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}else </w:t>
      </w:r>
    </w:p>
    <w:p w14:paraId="06BFD23C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{ // SN = 1 ..</w:t>
      </w:r>
    </w:p>
    <w:p w14:paraId="07F104B8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if (((j * p_InnerLoop + n) mod v_VerdictFilter) == 0) </w:t>
      </w:r>
    </w:p>
    <w:p w14:paraId="444EADCE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   {f_NR_PreliminaryPass(__FILE__, __LINE__, " SN = " &amp;  int2str(j * p_InnerLoop + n) )}; </w:t>
      </w:r>
    </w:p>
    <w:p w14:paraId="196EA310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}</w:t>
      </w:r>
    </w:p>
    <w:p w14:paraId="44724D84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}</w:t>
      </w:r>
    </w:p>
    <w:p w14:paraId="70149D56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if(match(v_ReceivedPduList, v_NR_RLC_PDUList)){</w:t>
      </w:r>
    </w:p>
    <w:p w14:paraId="61E4EB05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</w:t>
      </w:r>
    </w:p>
    <w:p w14:paraId="2619058C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f_NR_PreliminaryPass(__FILE__, __LINE__, " Step 2 ");</w:t>
      </w:r>
    </w:p>
    <w:p w14:paraId="28F68076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}else{</w:t>
      </w:r>
    </w:p>
    <w:p w14:paraId="13AAF5FA" w14:textId="77777777" w:rsidR="009534C5" w:rsidRPr="00301BF8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highlight w:val="yellow"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 f_NR_SetVerdictFailOrInconc(__FILE__, __LINE__, " Step 2 ");</w:t>
      </w:r>
    </w:p>
    <w:p w14:paraId="20AB39C2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301BF8">
        <w:rPr>
          <w:rFonts w:ascii="Arial" w:hAnsi="Arial" w:cs="Arial"/>
          <w:bCs/>
          <w:highlight w:val="yellow"/>
          <w:lang w:eastAsia="en-GB"/>
        </w:rPr>
        <w:t xml:space="preserve">     }</w:t>
      </w:r>
    </w:p>
    <w:p w14:paraId="63D39B52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/>
          <w:bCs/>
          <w:lang w:eastAsia="en-GB"/>
        </w:rPr>
        <w:t xml:space="preserve">  </w:t>
      </w:r>
    </w:p>
    <w:p w14:paraId="47FA7C72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} // end outer loop</w:t>
      </w:r>
    </w:p>
    <w:p w14:paraId="6F84EB3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 xml:space="preserve">  </w:t>
      </w:r>
    </w:p>
    <w:p w14:paraId="594099F6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4" siclog@</w:t>
      </w:r>
    </w:p>
    <w:p w14:paraId="1E5F4B4F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SS transmits a RLC Data PDU containing one RLC SDU. RLC SN equals 0.</w:t>
      </w:r>
    </w:p>
    <w:p w14:paraId="48D8E07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Regenerate RLC SDU so that PDCP SN is incremented (not reset to 0) @sic R5s190358 sic@</w:t>
      </w:r>
    </w:p>
    <w:p w14:paraId="43288CC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v_NR_RLC_DataList := fl_NR_GenerateRLC_AM_SDUs(p_RLC_Rec,</w:t>
      </w:r>
    </w:p>
    <w:p w14:paraId="05AE5E35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                </w:t>
      </w:r>
      <w:r w:rsidRPr="00871BB5">
        <w:rPr>
          <w:rFonts w:ascii="Arial" w:hAnsi="Arial" w:cs="Arial"/>
          <w:bCs/>
          <w:lang w:eastAsia="en-GB"/>
        </w:rPr>
        <w:t xml:space="preserve">   v_RLC_SDUsize,</w:t>
      </w:r>
    </w:p>
    <w:p w14:paraId="0D60C08B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                    </w:t>
      </w:r>
      <w:r w:rsidRPr="00871BB5">
        <w:rPr>
          <w:rFonts w:ascii="Arial" w:hAnsi="Arial" w:cs="Arial"/>
          <w:bCs/>
          <w:lang w:eastAsia="en-GB"/>
        </w:rPr>
        <w:t xml:space="preserve">   1);</w:t>
      </w:r>
    </w:p>
    <w:p w14:paraId="53C74B31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f_NR_TxAMD_SDU(p_RLC_Rec, p_NR_DRB_Id, v_NR_RLC_DataList[p_RLC_Rec.AM_TX_Next]); // first SDU in RLC Data List, AM_TX_Next has wrapped around !</w:t>
      </w:r>
    </w:p>
    <w:p w14:paraId="1F9C8792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  </w:t>
      </w:r>
    </w:p>
    <w:p w14:paraId="5309ADAD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5" siclog@</w:t>
      </w:r>
    </w:p>
    <w:p w14:paraId="3558A42F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CHECK: Does UE transmit a RLC Data PDU with SN=0?</w:t>
      </w:r>
    </w:p>
    <w:p w14:paraId="249F6CDA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f_NR_RxAMD_SDU(p_RLC_Rec, p_NR_DRB_Id, v_NR_RLC_DataList[p_RLC_Rec.AM_RX_Next], ?); // first SDU in RLC Data List, AM_RX_Next has wrapped around !</w:t>
      </w:r>
    </w:p>
    <w:p w14:paraId="131FAF81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f_NR_PreliminaryPass(__FILE__, __LINE__, "Step 5");</w:t>
      </w:r>
    </w:p>
    <w:p w14:paraId="419CA634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</w:p>
    <w:p w14:paraId="31A0F787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 w:rsidRPr="00871BB5">
        <w:rPr>
          <w:rFonts w:ascii="Arial" w:hAnsi="Arial" w:cs="Arial"/>
          <w:bCs/>
          <w:lang w:eastAsia="en-GB"/>
        </w:rPr>
        <w:t xml:space="preserve">    // @siclog "Step 6" siclog@</w:t>
      </w:r>
    </w:p>
    <w:p w14:paraId="0744B955" w14:textId="77777777" w:rsidR="009534C5" w:rsidRPr="00871BB5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// The SS transmits a STATUS PDU with ACK_SN = 1.</w:t>
      </w:r>
    </w:p>
    <w:p w14:paraId="7286A9B3" w14:textId="77777777" w:rsidR="006C4812" w:rsidRPr="00DD667C" w:rsidRDefault="009534C5" w:rsidP="009534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808"/>
        </w:tabs>
        <w:spacing w:after="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Cs/>
          <w:lang w:eastAsia="en-GB"/>
        </w:rPr>
        <w:t xml:space="preserve">  </w:t>
      </w:r>
      <w:r w:rsidRPr="00871BB5">
        <w:rPr>
          <w:rFonts w:ascii="Arial" w:hAnsi="Arial" w:cs="Arial"/>
          <w:bCs/>
          <w:lang w:eastAsia="en-GB"/>
        </w:rPr>
        <w:t>f_NR_TxSTATUS_PDU(p_RLC_Rec, p_NR_DRB_Id);  }</w:t>
      </w:r>
    </w:p>
    <w:p w14:paraId="33291E3B" w14:textId="77777777" w:rsidR="00CE2A51" w:rsidRDefault="00CE2A51" w:rsidP="00CE2A51">
      <w:pPr>
        <w:spacing w:after="0"/>
        <w:rPr>
          <w:rFonts w:ascii="Arial" w:hAnsi="Arial"/>
          <w:b/>
          <w:lang w:eastAsia="en-GB"/>
        </w:rPr>
      </w:pPr>
    </w:p>
    <w:p w14:paraId="4B798DFB" w14:textId="77777777" w:rsidR="007C649F" w:rsidRDefault="007C649F">
      <w:pPr>
        <w:pStyle w:val="Heading1"/>
        <w:numPr>
          <w:ilvl w:val="0"/>
          <w:numId w:val="2"/>
        </w:numPr>
        <w:tabs>
          <w:tab w:val="left" w:pos="432"/>
          <w:tab w:val="left" w:pos="4274"/>
        </w:tabs>
        <w:autoSpaceDN w:val="0"/>
        <w:rPr>
          <w:rFonts w:cs="Arial"/>
          <w:b/>
        </w:rPr>
      </w:pPr>
      <w:bookmarkStart w:id="13" w:name="_Toc51267897"/>
      <w:r>
        <w:rPr>
          <w:rFonts w:cs="Arial"/>
          <w:b/>
        </w:rPr>
        <w:t>Branches executed</w:t>
      </w:r>
      <w:bookmarkEnd w:id="13"/>
      <w:r>
        <w:rPr>
          <w:rFonts w:cs="Arial" w:hint="eastAsia"/>
          <w:b/>
          <w:lang w:eastAsia="zh-CN"/>
        </w:rPr>
        <w:tab/>
      </w:r>
    </w:p>
    <w:p w14:paraId="1148BA24" w14:textId="77777777" w:rsidR="007C649F" w:rsidRDefault="007C649F">
      <w:pPr>
        <w:pStyle w:val="Heading1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1267898"/>
      <w:r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2E19B665" w14:textId="77777777" w:rsidR="007C649F" w:rsidRPr="00F130AF" w:rsidRDefault="007C649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8" w:name="_Toc51267899"/>
      <w:r w:rsidRPr="00F130AF">
        <w:rPr>
          <w:b/>
        </w:rPr>
        <w:t>HiSilicon Balong 5000</w:t>
      </w:r>
      <w:bookmarkEnd w:id="18"/>
    </w:p>
    <w:p w14:paraId="2B7706D3" w14:textId="77777777" w:rsidR="007C649F" w:rsidRDefault="007C649F">
      <w:pPr>
        <w:rPr>
          <w:rFonts w:cs="Arial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104DA718" w14:textId="77777777" w:rsidR="007C649F" w:rsidRDefault="007C649F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>\ TC_</w:t>
      </w:r>
      <w:r w:rsidR="00EA0883">
        <w:rPr>
          <w:rFonts w:ascii="Calibri" w:hAnsi="Calibri" w:cs="Calibri" w:hint="eastAsia"/>
          <w:sz w:val="22"/>
          <w:lang w:val="en-US" w:eastAsia="zh-CN"/>
        </w:rPr>
        <w:t>7_1_2_3_4</w:t>
      </w:r>
      <w:r>
        <w:rPr>
          <w:rFonts w:ascii="Calibri" w:hAnsi="Calibri" w:cs="Calibri"/>
          <w:sz w:val="22"/>
        </w:rPr>
        <w:t>_NR5GC_N</w:t>
      </w:r>
      <w:r w:rsidR="00135030">
        <w:rPr>
          <w:rFonts w:ascii="Calibri" w:hAnsi="Calibri" w:cs="Calibri" w:hint="eastAsia"/>
          <w:sz w:val="22"/>
          <w:lang w:eastAsia="zh-CN"/>
        </w:rPr>
        <w:t>78</w:t>
      </w:r>
      <w:r>
        <w:rPr>
          <w:rFonts w:ascii="Calibri" w:hAnsi="Calibri" w:cs="Calibri"/>
          <w:sz w:val="22"/>
        </w:rPr>
        <w:t>.log</w:t>
      </w:r>
    </w:p>
    <w:p w14:paraId="0E10006A" w14:textId="77777777" w:rsidR="007C649F" w:rsidRDefault="007C649F" w:rsidP="0093442A">
      <w:pPr>
        <w:numPr>
          <w:ilvl w:val="0"/>
          <w:numId w:val="11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93442A" w:rsidRPr="0093442A">
        <w:rPr>
          <w:rFonts w:ascii="Calibri" w:hAnsi="Calibri" w:cs="Calibri"/>
          <w:sz w:val="22"/>
        </w:rPr>
        <w:t>Pics(SA(TS))</w:t>
      </w:r>
      <w:r>
        <w:rPr>
          <w:rFonts w:ascii="Calibri" w:hAnsi="Calibri" w:cs="Calibri"/>
          <w:sz w:val="22"/>
        </w:rPr>
        <w:t>.xml</w:t>
      </w:r>
    </w:p>
    <w:p w14:paraId="16EC9AEF" w14:textId="77777777" w:rsidR="007C649F" w:rsidRDefault="007C649F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ascii="Calibri" w:hAnsi="Calibri" w:cs="Calibri"/>
          <w:sz w:val="22"/>
        </w:rPr>
        <w:t>\Pixit(TC_</w:t>
      </w:r>
      <w:r w:rsidR="00EA0883">
        <w:rPr>
          <w:rFonts w:ascii="Calibri" w:hAnsi="Calibri" w:cs="Calibri" w:hint="eastAsia"/>
          <w:sz w:val="22"/>
          <w:lang w:val="en-US" w:eastAsia="zh-CN"/>
        </w:rPr>
        <w:t>7_1_2_3_4</w:t>
      </w:r>
      <w:r>
        <w:rPr>
          <w:rFonts w:ascii="Calibri" w:hAnsi="Calibri" w:cs="Calibri"/>
          <w:sz w:val="22"/>
        </w:rPr>
        <w:t>_NR5GC).xml</w:t>
      </w:r>
    </w:p>
    <w:p w14:paraId="0E006DB0" w14:textId="77777777" w:rsidR="007C649F" w:rsidRPr="00F130AF" w:rsidRDefault="007C649F">
      <w:pPr>
        <w:pStyle w:val="Heading1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1267900"/>
      <w:r w:rsidRPr="00F130AF">
        <w:rPr>
          <w:rFonts w:cs="Arial"/>
          <w:b/>
        </w:rPr>
        <w:lastRenderedPageBreak/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7C649F" w14:paraId="1ACAABCA" w14:textId="77777777">
        <w:tc>
          <w:tcPr>
            <w:tcW w:w="709" w:type="dxa"/>
          </w:tcPr>
          <w:p w14:paraId="417CA884" w14:textId="77777777" w:rsidR="007C649F" w:rsidRDefault="007C649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6659B6E7" w14:textId="77777777" w:rsidR="007C649F" w:rsidRDefault="007C649F" w:rsidP="003E1201">
            <w:pPr>
              <w:spacing w:before="40" w:after="40"/>
              <w:rPr>
                <w:rFonts w:ascii="Calibri" w:hAnsi="Calibri" w:cs="Calibri" w:hint="eastAsia"/>
                <w:sz w:val="22"/>
                <w:lang w:eastAsia="zh-CN"/>
              </w:rPr>
            </w:pPr>
            <w:r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R5s20</w:t>
            </w:r>
            <w:r w:rsidR="00210447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3E1201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320</w:t>
            </w:r>
            <w:r>
              <w:rPr>
                <w:rFonts w:ascii="Arial" w:hAnsi="Arial"/>
              </w:rPr>
              <w:t xml:space="preserve">:   </w:t>
            </w:r>
            <w:r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>
              <w:rPr>
                <w:rFonts w:ascii="Calibri" w:hAnsi="Calibri" w:cs="Calibri" w:hint="eastAsia"/>
                <w:sz w:val="22"/>
              </w:rPr>
              <w:t>NR5GC</w:t>
            </w:r>
            <w:r>
              <w:rPr>
                <w:rFonts w:ascii="Calibri" w:hAnsi="Calibri" w:cs="Calibri"/>
                <w:sz w:val="22"/>
              </w:rPr>
              <w:t xml:space="preserve"> test case </w:t>
            </w:r>
            <w:r w:rsidR="00EA0883">
              <w:rPr>
                <w:rFonts w:ascii="Calibri" w:hAnsi="Calibri" w:cs="Calibri"/>
                <w:sz w:val="22"/>
              </w:rPr>
              <w:t>7.1.2.3.4</w:t>
            </w:r>
            <w:r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6C2D1F20" w14:textId="77777777" w:rsidR="007C649F" w:rsidRPr="00EB66DE" w:rsidRDefault="007C649F">
      <w:pPr>
        <w:rPr>
          <w:rFonts w:hint="eastAsia"/>
          <w:lang w:eastAsia="zh-CN"/>
        </w:rPr>
      </w:pPr>
    </w:p>
    <w:sectPr w:rsidR="007C649F" w:rsidRPr="00EB66D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058C" w14:textId="77777777" w:rsidR="007D6249" w:rsidRDefault="007D6249">
      <w:pPr>
        <w:spacing w:after="0"/>
      </w:pPr>
      <w:r>
        <w:separator/>
      </w:r>
    </w:p>
  </w:endnote>
  <w:endnote w:type="continuationSeparator" w:id="0">
    <w:p w14:paraId="0DEF6F4F" w14:textId="77777777" w:rsidR="007D6249" w:rsidRDefault="007D62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FF80D" w14:textId="77777777" w:rsidR="007D6249" w:rsidRDefault="007D6249">
      <w:pPr>
        <w:spacing w:after="0"/>
      </w:pPr>
      <w:r>
        <w:separator/>
      </w:r>
    </w:p>
  </w:footnote>
  <w:footnote w:type="continuationSeparator" w:id="0">
    <w:p w14:paraId="67F3D66F" w14:textId="77777777" w:rsidR="007D6249" w:rsidRDefault="007D62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647F3" w14:textId="77777777" w:rsidR="007C649F" w:rsidRDefault="007C64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zh-CN" w:eastAsia="zh-CN"/>
      </w:rPr>
      <w:t>1</w:t>
    </w:r>
    <w:r>
      <w:rPr>
        <w:lang w:val="zh-CN"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E103E" w14:textId="77777777" w:rsidR="007C649F" w:rsidRDefault="007C6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4351" w14:textId="77777777" w:rsidR="007C649F" w:rsidRDefault="007C64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95EF3" w14:textId="77777777" w:rsidR="007C649F" w:rsidRDefault="007C64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0007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4457DE"/>
    <w:multiLevelType w:val="multilevel"/>
    <w:tmpl w:val="5E9674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492B1A"/>
    <w:multiLevelType w:val="multilevel"/>
    <w:tmpl w:val="28492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D42460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60670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EB44513"/>
    <w:multiLevelType w:val="hybridMultilevel"/>
    <w:tmpl w:val="507CFD04"/>
    <w:lvl w:ilvl="0" w:tplc="FE665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80158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E967487"/>
    <w:multiLevelType w:val="multilevel"/>
    <w:tmpl w:val="5E9674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E967703"/>
    <w:multiLevelType w:val="singleLevel"/>
    <w:tmpl w:val="5E96770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2" w15:restartNumberingAfterBreak="0">
    <w:nsid w:val="5E96778E"/>
    <w:multiLevelType w:val="singleLevel"/>
    <w:tmpl w:val="5E96778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EAAD3B0"/>
    <w:multiLevelType w:val="singleLevel"/>
    <w:tmpl w:val="5EAAD3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5" w15:restartNumberingAfterBreak="0">
    <w:nsid w:val="5EAAD52A"/>
    <w:multiLevelType w:val="singleLevel"/>
    <w:tmpl w:val="5EAAD5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61CB032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ED5F35"/>
    <w:multiLevelType w:val="multilevel"/>
    <w:tmpl w:val="5E9674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9E258C5"/>
    <w:multiLevelType w:val="multilevel"/>
    <w:tmpl w:val="69E258C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C140D32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44B2857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5B01FB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EFF6202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  <w:lvlOverride w:ilvl="0">
      <w:startOverride w:val="1"/>
    </w:lvlOverride>
  </w:num>
  <w:num w:numId="2">
    <w:abstractNumId w:val="13"/>
    <w:lvlOverride w:ilvl="1">
      <w:startOverride w:val="1"/>
    </w:lvlOverride>
  </w:num>
  <w:num w:numId="3">
    <w:abstractNumId w:val="5"/>
  </w:num>
  <w:num w:numId="4">
    <w:abstractNumId w:val="18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15"/>
  </w:num>
  <w:num w:numId="10">
    <w:abstractNumId w:val="14"/>
  </w:num>
  <w:num w:numId="11">
    <w:abstractNumId w:val="2"/>
  </w:num>
  <w:num w:numId="12">
    <w:abstractNumId w:val="22"/>
  </w:num>
  <w:num w:numId="13">
    <w:abstractNumId w:val="4"/>
  </w:num>
  <w:num w:numId="14">
    <w:abstractNumId w:val="9"/>
  </w:num>
  <w:num w:numId="15">
    <w:abstractNumId w:val="17"/>
  </w:num>
  <w:num w:numId="16">
    <w:abstractNumId w:val="16"/>
  </w:num>
  <w:num w:numId="17">
    <w:abstractNumId w:val="1"/>
  </w:num>
  <w:num w:numId="18">
    <w:abstractNumId w:val="21"/>
  </w:num>
  <w:num w:numId="19">
    <w:abstractNumId w:val="0"/>
  </w:num>
  <w:num w:numId="20">
    <w:abstractNumId w:val="19"/>
  </w:num>
  <w:num w:numId="21">
    <w:abstractNumId w:val="20"/>
  </w:num>
  <w:num w:numId="22">
    <w:abstractNumId w:val="6"/>
  </w:num>
  <w:num w:numId="23">
    <w:abstractNumId w:val="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B0"/>
    <w:rsid w:val="00011873"/>
    <w:rsid w:val="00022E4A"/>
    <w:rsid w:val="00031204"/>
    <w:rsid w:val="0003420C"/>
    <w:rsid w:val="000365AB"/>
    <w:rsid w:val="00036EB5"/>
    <w:rsid w:val="000523C2"/>
    <w:rsid w:val="00065C6A"/>
    <w:rsid w:val="00095468"/>
    <w:rsid w:val="00097816"/>
    <w:rsid w:val="000A0C26"/>
    <w:rsid w:val="000A1C38"/>
    <w:rsid w:val="000A637A"/>
    <w:rsid w:val="000A6394"/>
    <w:rsid w:val="000B43D0"/>
    <w:rsid w:val="000B7FED"/>
    <w:rsid w:val="000C01B6"/>
    <w:rsid w:val="000C038A"/>
    <w:rsid w:val="000C3C47"/>
    <w:rsid w:val="000C481A"/>
    <w:rsid w:val="000C6598"/>
    <w:rsid w:val="000D075D"/>
    <w:rsid w:val="000D08DF"/>
    <w:rsid w:val="000D74E8"/>
    <w:rsid w:val="000D7C24"/>
    <w:rsid w:val="000E30C7"/>
    <w:rsid w:val="000E46D0"/>
    <w:rsid w:val="000F6420"/>
    <w:rsid w:val="001026C3"/>
    <w:rsid w:val="00105518"/>
    <w:rsid w:val="0011502D"/>
    <w:rsid w:val="001249A6"/>
    <w:rsid w:val="00126531"/>
    <w:rsid w:val="001317F0"/>
    <w:rsid w:val="00135030"/>
    <w:rsid w:val="00145616"/>
    <w:rsid w:val="00145D43"/>
    <w:rsid w:val="00150514"/>
    <w:rsid w:val="001567FF"/>
    <w:rsid w:val="00162850"/>
    <w:rsid w:val="00163982"/>
    <w:rsid w:val="00170ACE"/>
    <w:rsid w:val="0017629C"/>
    <w:rsid w:val="001767B8"/>
    <w:rsid w:val="00192C46"/>
    <w:rsid w:val="00193983"/>
    <w:rsid w:val="001954C6"/>
    <w:rsid w:val="001A08B3"/>
    <w:rsid w:val="001A7B60"/>
    <w:rsid w:val="001B122C"/>
    <w:rsid w:val="001B52F0"/>
    <w:rsid w:val="001B7A65"/>
    <w:rsid w:val="001C5DB5"/>
    <w:rsid w:val="001D0195"/>
    <w:rsid w:val="001D4E99"/>
    <w:rsid w:val="001E41F3"/>
    <w:rsid w:val="001E5EBB"/>
    <w:rsid w:val="001F197D"/>
    <w:rsid w:val="00207E76"/>
    <w:rsid w:val="00210301"/>
    <w:rsid w:val="00210447"/>
    <w:rsid w:val="00213D26"/>
    <w:rsid w:val="002207B2"/>
    <w:rsid w:val="002229A9"/>
    <w:rsid w:val="00224B82"/>
    <w:rsid w:val="002313E2"/>
    <w:rsid w:val="00241DC9"/>
    <w:rsid w:val="00246649"/>
    <w:rsid w:val="0025465C"/>
    <w:rsid w:val="0026004D"/>
    <w:rsid w:val="002640DD"/>
    <w:rsid w:val="00270A38"/>
    <w:rsid w:val="002717E7"/>
    <w:rsid w:val="00271BC7"/>
    <w:rsid w:val="002755E6"/>
    <w:rsid w:val="00275D12"/>
    <w:rsid w:val="00276383"/>
    <w:rsid w:val="00284FEB"/>
    <w:rsid w:val="002860C4"/>
    <w:rsid w:val="002917FF"/>
    <w:rsid w:val="00293247"/>
    <w:rsid w:val="00293F01"/>
    <w:rsid w:val="002A3FE6"/>
    <w:rsid w:val="002A5857"/>
    <w:rsid w:val="002A6239"/>
    <w:rsid w:val="002B0EF7"/>
    <w:rsid w:val="002B206D"/>
    <w:rsid w:val="002B5741"/>
    <w:rsid w:val="002B6B44"/>
    <w:rsid w:val="002C18CC"/>
    <w:rsid w:val="002D2EA7"/>
    <w:rsid w:val="002D3E57"/>
    <w:rsid w:val="002F274F"/>
    <w:rsid w:val="002F76A1"/>
    <w:rsid w:val="00305409"/>
    <w:rsid w:val="00305AE5"/>
    <w:rsid w:val="003076F8"/>
    <w:rsid w:val="00312DA9"/>
    <w:rsid w:val="00332F39"/>
    <w:rsid w:val="00334A8F"/>
    <w:rsid w:val="0034092A"/>
    <w:rsid w:val="00341D26"/>
    <w:rsid w:val="003609EF"/>
    <w:rsid w:val="0036231A"/>
    <w:rsid w:val="00362AC3"/>
    <w:rsid w:val="003674AB"/>
    <w:rsid w:val="003742E8"/>
    <w:rsid w:val="00374D3D"/>
    <w:rsid w:val="00374DD4"/>
    <w:rsid w:val="00375160"/>
    <w:rsid w:val="0039012C"/>
    <w:rsid w:val="00395CBE"/>
    <w:rsid w:val="00396743"/>
    <w:rsid w:val="003A6D19"/>
    <w:rsid w:val="003A7885"/>
    <w:rsid w:val="003B2FDA"/>
    <w:rsid w:val="003D7949"/>
    <w:rsid w:val="003D7D5C"/>
    <w:rsid w:val="003E1201"/>
    <w:rsid w:val="003E1A36"/>
    <w:rsid w:val="003F1543"/>
    <w:rsid w:val="003F1FEB"/>
    <w:rsid w:val="003F7091"/>
    <w:rsid w:val="00402A7F"/>
    <w:rsid w:val="00410371"/>
    <w:rsid w:val="00423536"/>
    <w:rsid w:val="004242F1"/>
    <w:rsid w:val="00437868"/>
    <w:rsid w:val="0044325E"/>
    <w:rsid w:val="00446488"/>
    <w:rsid w:val="00451ABA"/>
    <w:rsid w:val="00454BAC"/>
    <w:rsid w:val="00461F12"/>
    <w:rsid w:val="00462D8A"/>
    <w:rsid w:val="004854EB"/>
    <w:rsid w:val="00486C32"/>
    <w:rsid w:val="004920CA"/>
    <w:rsid w:val="004B75B7"/>
    <w:rsid w:val="004B75D4"/>
    <w:rsid w:val="004C2BA7"/>
    <w:rsid w:val="004C3D9A"/>
    <w:rsid w:val="004C458F"/>
    <w:rsid w:val="004D00BA"/>
    <w:rsid w:val="004D19B1"/>
    <w:rsid w:val="004E011C"/>
    <w:rsid w:val="0050345B"/>
    <w:rsid w:val="00503653"/>
    <w:rsid w:val="00507642"/>
    <w:rsid w:val="00511B7D"/>
    <w:rsid w:val="005141DC"/>
    <w:rsid w:val="0051580D"/>
    <w:rsid w:val="00527A5F"/>
    <w:rsid w:val="005355D3"/>
    <w:rsid w:val="00542A24"/>
    <w:rsid w:val="00542B58"/>
    <w:rsid w:val="00547111"/>
    <w:rsid w:val="005510E5"/>
    <w:rsid w:val="00552316"/>
    <w:rsid w:val="0055420E"/>
    <w:rsid w:val="00556321"/>
    <w:rsid w:val="005616BF"/>
    <w:rsid w:val="005619FD"/>
    <w:rsid w:val="0056228C"/>
    <w:rsid w:val="0056234B"/>
    <w:rsid w:val="00592D74"/>
    <w:rsid w:val="005A161D"/>
    <w:rsid w:val="005A179B"/>
    <w:rsid w:val="005A475F"/>
    <w:rsid w:val="005B1226"/>
    <w:rsid w:val="005B288F"/>
    <w:rsid w:val="005D0118"/>
    <w:rsid w:val="005D4562"/>
    <w:rsid w:val="005D55D4"/>
    <w:rsid w:val="005E2C44"/>
    <w:rsid w:val="005E315F"/>
    <w:rsid w:val="00600513"/>
    <w:rsid w:val="00600ACB"/>
    <w:rsid w:val="0060212D"/>
    <w:rsid w:val="006036EE"/>
    <w:rsid w:val="00614C62"/>
    <w:rsid w:val="00617D68"/>
    <w:rsid w:val="00621188"/>
    <w:rsid w:val="006257ED"/>
    <w:rsid w:val="0063540A"/>
    <w:rsid w:val="006410F5"/>
    <w:rsid w:val="0065001D"/>
    <w:rsid w:val="00650A91"/>
    <w:rsid w:val="006540B1"/>
    <w:rsid w:val="006541B8"/>
    <w:rsid w:val="00657BC6"/>
    <w:rsid w:val="00663C56"/>
    <w:rsid w:val="006712F4"/>
    <w:rsid w:val="006737FF"/>
    <w:rsid w:val="0068074F"/>
    <w:rsid w:val="00692C8A"/>
    <w:rsid w:val="00695808"/>
    <w:rsid w:val="006B3504"/>
    <w:rsid w:val="006B46FB"/>
    <w:rsid w:val="006B640D"/>
    <w:rsid w:val="006C4812"/>
    <w:rsid w:val="006E21FB"/>
    <w:rsid w:val="006E743C"/>
    <w:rsid w:val="006E7B9E"/>
    <w:rsid w:val="006F12A7"/>
    <w:rsid w:val="00706BCC"/>
    <w:rsid w:val="007171DA"/>
    <w:rsid w:val="00723763"/>
    <w:rsid w:val="007306B5"/>
    <w:rsid w:val="007366AE"/>
    <w:rsid w:val="00741581"/>
    <w:rsid w:val="00743A45"/>
    <w:rsid w:val="00745460"/>
    <w:rsid w:val="007570DD"/>
    <w:rsid w:val="00764953"/>
    <w:rsid w:val="0077138E"/>
    <w:rsid w:val="00775184"/>
    <w:rsid w:val="007774BF"/>
    <w:rsid w:val="0077779B"/>
    <w:rsid w:val="00782B9D"/>
    <w:rsid w:val="0079021E"/>
    <w:rsid w:val="00792342"/>
    <w:rsid w:val="00796585"/>
    <w:rsid w:val="007977A8"/>
    <w:rsid w:val="007A4482"/>
    <w:rsid w:val="007A6A9E"/>
    <w:rsid w:val="007A6CB6"/>
    <w:rsid w:val="007B4AB6"/>
    <w:rsid w:val="007B512A"/>
    <w:rsid w:val="007B61CE"/>
    <w:rsid w:val="007C0D5E"/>
    <w:rsid w:val="007C2097"/>
    <w:rsid w:val="007C50F0"/>
    <w:rsid w:val="007C649F"/>
    <w:rsid w:val="007D0C51"/>
    <w:rsid w:val="007D51C2"/>
    <w:rsid w:val="007D6249"/>
    <w:rsid w:val="007D6A07"/>
    <w:rsid w:val="007E23E4"/>
    <w:rsid w:val="007E2863"/>
    <w:rsid w:val="007F0656"/>
    <w:rsid w:val="007F49AB"/>
    <w:rsid w:val="007F5B4D"/>
    <w:rsid w:val="007F681E"/>
    <w:rsid w:val="007F6C24"/>
    <w:rsid w:val="007F7259"/>
    <w:rsid w:val="00802E30"/>
    <w:rsid w:val="008040A8"/>
    <w:rsid w:val="00804298"/>
    <w:rsid w:val="00815546"/>
    <w:rsid w:val="00817D30"/>
    <w:rsid w:val="0082279B"/>
    <w:rsid w:val="008265B9"/>
    <w:rsid w:val="008279FA"/>
    <w:rsid w:val="008508D5"/>
    <w:rsid w:val="00851B61"/>
    <w:rsid w:val="00851BE6"/>
    <w:rsid w:val="008531B3"/>
    <w:rsid w:val="00862269"/>
    <w:rsid w:val="008626E7"/>
    <w:rsid w:val="00864C99"/>
    <w:rsid w:val="00870EE7"/>
    <w:rsid w:val="0087264C"/>
    <w:rsid w:val="008813BE"/>
    <w:rsid w:val="00885111"/>
    <w:rsid w:val="008863B9"/>
    <w:rsid w:val="008A29EE"/>
    <w:rsid w:val="008A32F5"/>
    <w:rsid w:val="008A349D"/>
    <w:rsid w:val="008A45A6"/>
    <w:rsid w:val="008B2A58"/>
    <w:rsid w:val="008B67E4"/>
    <w:rsid w:val="008B7C91"/>
    <w:rsid w:val="008C1E9B"/>
    <w:rsid w:val="008C4713"/>
    <w:rsid w:val="008D0DF9"/>
    <w:rsid w:val="008D332F"/>
    <w:rsid w:val="008D5210"/>
    <w:rsid w:val="008F0E34"/>
    <w:rsid w:val="008F120F"/>
    <w:rsid w:val="008F2306"/>
    <w:rsid w:val="008F6088"/>
    <w:rsid w:val="008F686C"/>
    <w:rsid w:val="00900E93"/>
    <w:rsid w:val="00904FE5"/>
    <w:rsid w:val="009148DE"/>
    <w:rsid w:val="00915803"/>
    <w:rsid w:val="00916311"/>
    <w:rsid w:val="00924478"/>
    <w:rsid w:val="00927261"/>
    <w:rsid w:val="0093442A"/>
    <w:rsid w:val="00935DC5"/>
    <w:rsid w:val="00941E30"/>
    <w:rsid w:val="00944A1E"/>
    <w:rsid w:val="00945D75"/>
    <w:rsid w:val="00946C00"/>
    <w:rsid w:val="00947FD3"/>
    <w:rsid w:val="009534C5"/>
    <w:rsid w:val="00960F54"/>
    <w:rsid w:val="00964B1A"/>
    <w:rsid w:val="00974543"/>
    <w:rsid w:val="009777D9"/>
    <w:rsid w:val="00991B88"/>
    <w:rsid w:val="00996CFB"/>
    <w:rsid w:val="009A06D8"/>
    <w:rsid w:val="009A0FC4"/>
    <w:rsid w:val="009A5753"/>
    <w:rsid w:val="009A579D"/>
    <w:rsid w:val="009C3C01"/>
    <w:rsid w:val="009C5B26"/>
    <w:rsid w:val="009C65E7"/>
    <w:rsid w:val="009C74E9"/>
    <w:rsid w:val="009E1702"/>
    <w:rsid w:val="009E3297"/>
    <w:rsid w:val="009E6C20"/>
    <w:rsid w:val="009F1A3C"/>
    <w:rsid w:val="009F6D01"/>
    <w:rsid w:val="009F734F"/>
    <w:rsid w:val="00A01AEB"/>
    <w:rsid w:val="00A023F5"/>
    <w:rsid w:val="00A06A7B"/>
    <w:rsid w:val="00A074BF"/>
    <w:rsid w:val="00A11F20"/>
    <w:rsid w:val="00A138BF"/>
    <w:rsid w:val="00A24536"/>
    <w:rsid w:val="00A246B6"/>
    <w:rsid w:val="00A47E70"/>
    <w:rsid w:val="00A50CF0"/>
    <w:rsid w:val="00A529FD"/>
    <w:rsid w:val="00A52F6F"/>
    <w:rsid w:val="00A73B02"/>
    <w:rsid w:val="00A75428"/>
    <w:rsid w:val="00A7671C"/>
    <w:rsid w:val="00A836C2"/>
    <w:rsid w:val="00A83CE0"/>
    <w:rsid w:val="00A9307F"/>
    <w:rsid w:val="00AA2CBC"/>
    <w:rsid w:val="00AA52C2"/>
    <w:rsid w:val="00AA6335"/>
    <w:rsid w:val="00AC5820"/>
    <w:rsid w:val="00AD1CD8"/>
    <w:rsid w:val="00AD58D5"/>
    <w:rsid w:val="00AE6876"/>
    <w:rsid w:val="00AF320E"/>
    <w:rsid w:val="00B10CED"/>
    <w:rsid w:val="00B21899"/>
    <w:rsid w:val="00B22ABE"/>
    <w:rsid w:val="00B24A80"/>
    <w:rsid w:val="00B258BB"/>
    <w:rsid w:val="00B342CD"/>
    <w:rsid w:val="00B41ACA"/>
    <w:rsid w:val="00B6497B"/>
    <w:rsid w:val="00B67B97"/>
    <w:rsid w:val="00B707AE"/>
    <w:rsid w:val="00B75E77"/>
    <w:rsid w:val="00B77705"/>
    <w:rsid w:val="00B8313F"/>
    <w:rsid w:val="00B85E3B"/>
    <w:rsid w:val="00B86CE6"/>
    <w:rsid w:val="00B90D73"/>
    <w:rsid w:val="00B94D79"/>
    <w:rsid w:val="00B968C8"/>
    <w:rsid w:val="00BA1350"/>
    <w:rsid w:val="00BA15CE"/>
    <w:rsid w:val="00BA3EC5"/>
    <w:rsid w:val="00BA4540"/>
    <w:rsid w:val="00BA51C6"/>
    <w:rsid w:val="00BA51D9"/>
    <w:rsid w:val="00BB59E1"/>
    <w:rsid w:val="00BB5DFC"/>
    <w:rsid w:val="00BC6132"/>
    <w:rsid w:val="00BC7E7D"/>
    <w:rsid w:val="00BD0D89"/>
    <w:rsid w:val="00BD279D"/>
    <w:rsid w:val="00BD6BB8"/>
    <w:rsid w:val="00BE16CD"/>
    <w:rsid w:val="00BE2266"/>
    <w:rsid w:val="00BE58B1"/>
    <w:rsid w:val="00BE7D2D"/>
    <w:rsid w:val="00BF0E63"/>
    <w:rsid w:val="00BF565B"/>
    <w:rsid w:val="00C03D04"/>
    <w:rsid w:val="00C21A30"/>
    <w:rsid w:val="00C2218D"/>
    <w:rsid w:val="00C259BF"/>
    <w:rsid w:val="00C26AA6"/>
    <w:rsid w:val="00C27DAD"/>
    <w:rsid w:val="00C44DBA"/>
    <w:rsid w:val="00C47817"/>
    <w:rsid w:val="00C51E37"/>
    <w:rsid w:val="00C66BA2"/>
    <w:rsid w:val="00C75B0D"/>
    <w:rsid w:val="00C80A97"/>
    <w:rsid w:val="00C84DAD"/>
    <w:rsid w:val="00C84FC1"/>
    <w:rsid w:val="00C860BE"/>
    <w:rsid w:val="00C94EC1"/>
    <w:rsid w:val="00C95985"/>
    <w:rsid w:val="00C972A9"/>
    <w:rsid w:val="00C979AE"/>
    <w:rsid w:val="00CA0276"/>
    <w:rsid w:val="00CB3107"/>
    <w:rsid w:val="00CB3EF3"/>
    <w:rsid w:val="00CB556B"/>
    <w:rsid w:val="00CC5026"/>
    <w:rsid w:val="00CC523E"/>
    <w:rsid w:val="00CC68D0"/>
    <w:rsid w:val="00CD3330"/>
    <w:rsid w:val="00CD3EF2"/>
    <w:rsid w:val="00CE2A51"/>
    <w:rsid w:val="00CE3B53"/>
    <w:rsid w:val="00CE5296"/>
    <w:rsid w:val="00CF5EDB"/>
    <w:rsid w:val="00D03F9A"/>
    <w:rsid w:val="00D06D51"/>
    <w:rsid w:val="00D06E5A"/>
    <w:rsid w:val="00D1122C"/>
    <w:rsid w:val="00D124C0"/>
    <w:rsid w:val="00D15B87"/>
    <w:rsid w:val="00D15FA7"/>
    <w:rsid w:val="00D22E05"/>
    <w:rsid w:val="00D24991"/>
    <w:rsid w:val="00D24FF3"/>
    <w:rsid w:val="00D2762F"/>
    <w:rsid w:val="00D4157F"/>
    <w:rsid w:val="00D4445A"/>
    <w:rsid w:val="00D451E4"/>
    <w:rsid w:val="00D47336"/>
    <w:rsid w:val="00D47851"/>
    <w:rsid w:val="00D50255"/>
    <w:rsid w:val="00D51E8C"/>
    <w:rsid w:val="00D62018"/>
    <w:rsid w:val="00D6299A"/>
    <w:rsid w:val="00D66520"/>
    <w:rsid w:val="00D728B4"/>
    <w:rsid w:val="00D84867"/>
    <w:rsid w:val="00D9024E"/>
    <w:rsid w:val="00D9694D"/>
    <w:rsid w:val="00D96A51"/>
    <w:rsid w:val="00DB1651"/>
    <w:rsid w:val="00DD11FD"/>
    <w:rsid w:val="00DD667C"/>
    <w:rsid w:val="00DE27B0"/>
    <w:rsid w:val="00DE34CF"/>
    <w:rsid w:val="00DE446E"/>
    <w:rsid w:val="00DF63B0"/>
    <w:rsid w:val="00E06B2E"/>
    <w:rsid w:val="00E12757"/>
    <w:rsid w:val="00E13F3D"/>
    <w:rsid w:val="00E14834"/>
    <w:rsid w:val="00E14D7D"/>
    <w:rsid w:val="00E15B0A"/>
    <w:rsid w:val="00E16620"/>
    <w:rsid w:val="00E16D2C"/>
    <w:rsid w:val="00E26A8D"/>
    <w:rsid w:val="00E31CA6"/>
    <w:rsid w:val="00E34690"/>
    <w:rsid w:val="00E34898"/>
    <w:rsid w:val="00E37029"/>
    <w:rsid w:val="00E52BBC"/>
    <w:rsid w:val="00E52BCE"/>
    <w:rsid w:val="00E52CBE"/>
    <w:rsid w:val="00E63A71"/>
    <w:rsid w:val="00E63E05"/>
    <w:rsid w:val="00E75D9F"/>
    <w:rsid w:val="00E85C66"/>
    <w:rsid w:val="00E86F06"/>
    <w:rsid w:val="00E87187"/>
    <w:rsid w:val="00E96599"/>
    <w:rsid w:val="00EA0883"/>
    <w:rsid w:val="00EA0A57"/>
    <w:rsid w:val="00EA2109"/>
    <w:rsid w:val="00EA3F7A"/>
    <w:rsid w:val="00EA3FBE"/>
    <w:rsid w:val="00EB09B7"/>
    <w:rsid w:val="00EB34EA"/>
    <w:rsid w:val="00EB3DA6"/>
    <w:rsid w:val="00EB51FF"/>
    <w:rsid w:val="00EB66DE"/>
    <w:rsid w:val="00ED0791"/>
    <w:rsid w:val="00EE463A"/>
    <w:rsid w:val="00EE7724"/>
    <w:rsid w:val="00EE7D7C"/>
    <w:rsid w:val="00F01EB8"/>
    <w:rsid w:val="00F130AF"/>
    <w:rsid w:val="00F23416"/>
    <w:rsid w:val="00F24385"/>
    <w:rsid w:val="00F25D98"/>
    <w:rsid w:val="00F300FB"/>
    <w:rsid w:val="00F34665"/>
    <w:rsid w:val="00F37988"/>
    <w:rsid w:val="00F553AA"/>
    <w:rsid w:val="00F57AD6"/>
    <w:rsid w:val="00F61F44"/>
    <w:rsid w:val="00F67017"/>
    <w:rsid w:val="00F73806"/>
    <w:rsid w:val="00F80696"/>
    <w:rsid w:val="00F81323"/>
    <w:rsid w:val="00F86997"/>
    <w:rsid w:val="00F90F1A"/>
    <w:rsid w:val="00F93698"/>
    <w:rsid w:val="00F95683"/>
    <w:rsid w:val="00F96CAF"/>
    <w:rsid w:val="00FA2BFB"/>
    <w:rsid w:val="00FB094C"/>
    <w:rsid w:val="00FB6386"/>
    <w:rsid w:val="00FC3533"/>
    <w:rsid w:val="00FC3B8F"/>
    <w:rsid w:val="00FC55F6"/>
    <w:rsid w:val="00FC720F"/>
    <w:rsid w:val="00FD1C67"/>
    <w:rsid w:val="04E46897"/>
    <w:rsid w:val="04F75C3A"/>
    <w:rsid w:val="0B4D758F"/>
    <w:rsid w:val="0B737155"/>
    <w:rsid w:val="0C886C9D"/>
    <w:rsid w:val="11326C8D"/>
    <w:rsid w:val="11D1624A"/>
    <w:rsid w:val="126311C8"/>
    <w:rsid w:val="12B02035"/>
    <w:rsid w:val="12FA11B0"/>
    <w:rsid w:val="13041ABF"/>
    <w:rsid w:val="14890A3D"/>
    <w:rsid w:val="15297246"/>
    <w:rsid w:val="17AB3A62"/>
    <w:rsid w:val="18910C44"/>
    <w:rsid w:val="1B011E98"/>
    <w:rsid w:val="1BF22FCD"/>
    <w:rsid w:val="1CF06807"/>
    <w:rsid w:val="1DAD3556"/>
    <w:rsid w:val="223238CB"/>
    <w:rsid w:val="224D38F4"/>
    <w:rsid w:val="23BA71AA"/>
    <w:rsid w:val="23C864C0"/>
    <w:rsid w:val="27CD54C2"/>
    <w:rsid w:val="2CA5304B"/>
    <w:rsid w:val="2D9B6559"/>
    <w:rsid w:val="2E8005D7"/>
    <w:rsid w:val="2EEC0AC8"/>
    <w:rsid w:val="31EF4D9C"/>
    <w:rsid w:val="32A81A27"/>
    <w:rsid w:val="335B1FD0"/>
    <w:rsid w:val="34A43DEB"/>
    <w:rsid w:val="34A71E55"/>
    <w:rsid w:val="34CC1B21"/>
    <w:rsid w:val="36B527D2"/>
    <w:rsid w:val="37BC5606"/>
    <w:rsid w:val="38863044"/>
    <w:rsid w:val="3A9B69B4"/>
    <w:rsid w:val="3BA10238"/>
    <w:rsid w:val="3C02614A"/>
    <w:rsid w:val="40551718"/>
    <w:rsid w:val="40743E70"/>
    <w:rsid w:val="42C34E80"/>
    <w:rsid w:val="439A14F5"/>
    <w:rsid w:val="43E176EB"/>
    <w:rsid w:val="450A704E"/>
    <w:rsid w:val="45C13D2C"/>
    <w:rsid w:val="460C3B16"/>
    <w:rsid w:val="4714714D"/>
    <w:rsid w:val="481C4B1D"/>
    <w:rsid w:val="49892535"/>
    <w:rsid w:val="4D3032B0"/>
    <w:rsid w:val="4E1A6AB1"/>
    <w:rsid w:val="4EFD4B25"/>
    <w:rsid w:val="50B652BD"/>
    <w:rsid w:val="51054EFA"/>
    <w:rsid w:val="531079F0"/>
    <w:rsid w:val="54866E9B"/>
    <w:rsid w:val="556876AD"/>
    <w:rsid w:val="574254C0"/>
    <w:rsid w:val="57BA4C2E"/>
    <w:rsid w:val="585338F8"/>
    <w:rsid w:val="58AB07E2"/>
    <w:rsid w:val="59561C97"/>
    <w:rsid w:val="5A21156A"/>
    <w:rsid w:val="5B012360"/>
    <w:rsid w:val="5C4C0BFA"/>
    <w:rsid w:val="5CBC4731"/>
    <w:rsid w:val="5CE0224B"/>
    <w:rsid w:val="5EDF35B2"/>
    <w:rsid w:val="5F405755"/>
    <w:rsid w:val="627A5E9C"/>
    <w:rsid w:val="6316204C"/>
    <w:rsid w:val="6343678B"/>
    <w:rsid w:val="63F27C87"/>
    <w:rsid w:val="66270278"/>
    <w:rsid w:val="667F16AB"/>
    <w:rsid w:val="66CB07E3"/>
    <w:rsid w:val="67AF2931"/>
    <w:rsid w:val="6ADE252B"/>
    <w:rsid w:val="6C232EE5"/>
    <w:rsid w:val="6D7D3A31"/>
    <w:rsid w:val="6E9E3B08"/>
    <w:rsid w:val="6F7C3315"/>
    <w:rsid w:val="71167A14"/>
    <w:rsid w:val="720508A2"/>
    <w:rsid w:val="73EB0ABD"/>
    <w:rsid w:val="74D36ED1"/>
    <w:rsid w:val="76C53A4F"/>
    <w:rsid w:val="77571758"/>
    <w:rsid w:val="7892007C"/>
    <w:rsid w:val="798A03F3"/>
    <w:rsid w:val="7A090FA4"/>
    <w:rsid w:val="7BDA2241"/>
    <w:rsid w:val="7DBC5218"/>
    <w:rsid w:val="7EAA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01C3FD0"/>
  <w15:chartTrackingRefBased/>
  <w15:docId w15:val="{6241E256-5508-416A-83A4-EC898218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ZGSM">
    <w:name w:val="ZGSM"/>
  </w:style>
  <w:style w:type="character" w:styleId="CommentReference">
    <w:name w:val="annotation reference"/>
    <w:semiHidden/>
    <w:rPr>
      <w:sz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ListNumber2">
    <w:name w:val="List Number 2"/>
    <w:basedOn w:val="ListNumber"/>
    <w:pPr>
      <w:ind w:left="851"/>
    </w:pPr>
  </w:style>
  <w:style w:type="paragraph" w:styleId="List4">
    <w:name w:val="List 4"/>
    <w:basedOn w:val="List3"/>
    <w:pPr>
      <w:ind w:left="1418"/>
    </w:p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Bullet">
    <w:name w:val="List Bullet"/>
    <w:basedOn w:val="List"/>
  </w:style>
  <w:style w:type="paragraph" w:styleId="ListNumber">
    <w:name w:val="List Number"/>
    <w:basedOn w:val="List"/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CommentText">
    <w:name w:val="annotation text"/>
    <w:basedOn w:val="Normal"/>
    <w:semiHidden/>
    <w:qFormat/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B4">
    <w:name w:val="B4"/>
    <w:basedOn w:val="List4"/>
    <w:qFormat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B2">
    <w:name w:val="B2"/>
    <w:basedOn w:val="List2"/>
    <w:qFormat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B5">
    <w:name w:val="B5"/>
    <w:basedOn w:val="List5"/>
  </w:style>
  <w:style w:type="paragraph" w:customStyle="1" w:styleId="B1">
    <w:name w:val="B1"/>
    <w:basedOn w:val="List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3">
    <w:name w:val="B3"/>
    <w:basedOn w:val="List3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1E5E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2272</Words>
  <Characters>12956</Characters>
  <Application>Microsoft Office Word</Application>
  <DocSecurity>0</DocSecurity>
  <PresentationFormat/>
  <Lines>107</Lines>
  <Paragraphs>30</Paragraphs>
  <Slides>0</Slides>
  <Notes>0</Notes>
  <HiddenSlides>0</HiddenSlides>
  <MMClips>0</MMClips>
  <ScaleCrop>false</ScaleCrop>
  <Company>3GPP Support Team</Company>
  <LinksUpToDate>false</LinksUpToDate>
  <CharactersWithSpaces>15198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2411-12-31T08:00:00Z</cp:lastPrinted>
  <dcterms:created xsi:type="dcterms:W3CDTF">2021-05-04T13:36:00Z</dcterms:created>
  <dcterms:modified xsi:type="dcterms:W3CDTF">2021-05-04T13:36:00Z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1598510786</vt:lpwstr>
  </property>
</Properties>
</file>