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EF4E7" w14:textId="628DAF44" w:rsidR="0025174F" w:rsidRDefault="0025174F" w:rsidP="002517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</w:t>
        </w:r>
        <w:r w:rsidR="009B26F9">
          <w:rPr>
            <w:b/>
            <w:i/>
            <w:noProof/>
            <w:sz w:val="28"/>
          </w:rPr>
          <w:t>0509</w:t>
        </w:r>
      </w:fldSimple>
    </w:p>
    <w:p w14:paraId="17B5E98F" w14:textId="77777777" w:rsidR="0025174F" w:rsidRDefault="00CF40D9" w:rsidP="002517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5174F" w:rsidRPr="00BA51D9">
          <w:rPr>
            <w:b/>
            <w:noProof/>
            <w:sz w:val="24"/>
          </w:rPr>
          <w:t>Online</w:t>
        </w:r>
      </w:fldSimple>
      <w:r w:rsidR="0025174F">
        <w:rPr>
          <w:b/>
          <w:noProof/>
          <w:sz w:val="24"/>
        </w:rPr>
        <w:t xml:space="preserve">, </w:t>
      </w:r>
      <w:r w:rsidR="0025174F">
        <w:fldChar w:fldCharType="begin"/>
      </w:r>
      <w:r w:rsidR="0025174F">
        <w:instrText xml:space="preserve"> DOCPROPERTY  Country  \* MERGEFORMAT </w:instrText>
      </w:r>
      <w:r w:rsidR="0025174F">
        <w:fldChar w:fldCharType="end"/>
      </w:r>
      <w:r w:rsidR="0025174F">
        <w:rPr>
          <w:b/>
          <w:noProof/>
          <w:sz w:val="24"/>
        </w:rPr>
        <w:t xml:space="preserve">, </w:t>
      </w:r>
      <w:fldSimple w:instr=" DOCPROPERTY  StartDate  \* MERGEFORMAT ">
        <w:r w:rsidR="0025174F" w:rsidRPr="00BA51D9">
          <w:rPr>
            <w:b/>
            <w:noProof/>
            <w:sz w:val="24"/>
          </w:rPr>
          <w:t>7th Dec 2020</w:t>
        </w:r>
      </w:fldSimple>
      <w:r w:rsidR="0025174F">
        <w:rPr>
          <w:b/>
          <w:noProof/>
          <w:sz w:val="24"/>
        </w:rPr>
        <w:t xml:space="preserve"> - </w:t>
      </w:r>
      <w:fldSimple w:instr=" DOCPROPERTY  EndDate  \* MERGEFORMAT ">
        <w:r w:rsidR="0025174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174F" w14:paraId="49C36F73" w14:textId="77777777" w:rsidTr="000237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DC9CC" w14:textId="77777777" w:rsidR="0025174F" w:rsidRDefault="0025174F" w:rsidP="000237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174F" w14:paraId="71785CDA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76E89" w14:textId="77777777" w:rsidR="0025174F" w:rsidRDefault="0025174F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174F" w14:paraId="56A476B4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F044B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09B7541E" w14:textId="77777777" w:rsidTr="00023740">
        <w:tc>
          <w:tcPr>
            <w:tcW w:w="142" w:type="dxa"/>
            <w:tcBorders>
              <w:left w:val="single" w:sz="4" w:space="0" w:color="auto"/>
            </w:tcBorders>
          </w:tcPr>
          <w:p w14:paraId="7E6ABFD6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E7CE3" w14:textId="77777777" w:rsidR="0025174F" w:rsidRPr="00410371" w:rsidRDefault="00CF40D9" w:rsidP="000237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174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E19EBF4" w14:textId="77777777" w:rsidR="0025174F" w:rsidRDefault="0025174F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DC12B" w14:textId="1EC67942" w:rsidR="0025174F" w:rsidRPr="009B26F9" w:rsidRDefault="009B26F9" w:rsidP="0002374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B26F9">
              <w:rPr>
                <w:b/>
                <w:bCs/>
                <w:sz w:val="28"/>
                <w:szCs w:val="28"/>
              </w:rPr>
              <w:t>1710</w:t>
            </w:r>
          </w:p>
        </w:tc>
        <w:tc>
          <w:tcPr>
            <w:tcW w:w="709" w:type="dxa"/>
          </w:tcPr>
          <w:p w14:paraId="0A6833B7" w14:textId="77777777" w:rsidR="0025174F" w:rsidRDefault="0025174F" w:rsidP="000237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4A395" w14:textId="77777777" w:rsidR="0025174F" w:rsidRPr="00410371" w:rsidRDefault="00CF40D9" w:rsidP="000237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5174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3547C80" w14:textId="77777777" w:rsidR="0025174F" w:rsidRDefault="0025174F" w:rsidP="000237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38E729" w14:textId="77777777" w:rsidR="0025174F" w:rsidRPr="00410371" w:rsidRDefault="00CF40D9" w:rsidP="00023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174F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08CD43" w14:textId="77777777" w:rsidR="0025174F" w:rsidRDefault="0025174F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25174F" w14:paraId="22A19F39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2AF08" w14:textId="77777777" w:rsidR="0025174F" w:rsidRDefault="0025174F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25174F" w14:paraId="403F179B" w14:textId="77777777" w:rsidTr="000237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6614F7" w14:textId="77777777" w:rsidR="0025174F" w:rsidRPr="00F25D98" w:rsidRDefault="0025174F" w:rsidP="000237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174F" w14:paraId="7E87AF0C" w14:textId="77777777" w:rsidTr="00023740">
        <w:tc>
          <w:tcPr>
            <w:tcW w:w="9641" w:type="dxa"/>
            <w:gridSpan w:val="9"/>
          </w:tcPr>
          <w:p w14:paraId="4F7960E9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53487C" w14:textId="77777777" w:rsidR="0025174F" w:rsidRDefault="0025174F" w:rsidP="002517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174F" w14:paraId="5E16E9EB" w14:textId="77777777" w:rsidTr="00023740">
        <w:tc>
          <w:tcPr>
            <w:tcW w:w="2835" w:type="dxa"/>
          </w:tcPr>
          <w:p w14:paraId="341090E5" w14:textId="77777777" w:rsidR="0025174F" w:rsidRDefault="0025174F" w:rsidP="000237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935E7B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9C84DB" w14:textId="77777777" w:rsidR="0025174F" w:rsidRDefault="0025174F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A175E3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346560" w14:textId="77777777" w:rsidR="0025174F" w:rsidRDefault="0025174F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21F189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3BF08F" w14:textId="77777777" w:rsidR="0025174F" w:rsidRDefault="0025174F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8864FB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6D284" w14:textId="77777777" w:rsidR="0025174F" w:rsidRDefault="0025174F" w:rsidP="000237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18BFA7" w14:textId="77777777" w:rsidR="0025174F" w:rsidRDefault="0025174F" w:rsidP="0025174F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174F" w14:paraId="1EB39980" w14:textId="77777777" w:rsidTr="00B85ABF">
        <w:tc>
          <w:tcPr>
            <w:tcW w:w="9640" w:type="dxa"/>
            <w:gridSpan w:val="11"/>
          </w:tcPr>
          <w:p w14:paraId="407D36FF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3B153B49" w14:textId="77777777" w:rsidTr="00B85A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147433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70434754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ACB48" w14:textId="6731D8B6" w:rsidR="0025174F" w:rsidRDefault="00CF40D9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109A" w:rsidRPr="0087109A">
              <w:t>Correction to the UE capability transfer testcases 8.2.1.1.1 and 8.1.5.1.1</w:t>
            </w:r>
            <w:r>
              <w:fldChar w:fldCharType="end"/>
            </w:r>
            <w:bookmarkEnd w:id="1"/>
          </w:p>
        </w:tc>
      </w:tr>
      <w:tr w:rsidR="0025174F" w14:paraId="6B1E571D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389026DA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F500A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22E0F129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0600D851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775ABD" w14:textId="3696AD3A" w:rsidR="0025174F" w:rsidRDefault="00CF40D9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51A3A">
                <w:rPr>
                  <w:noProof/>
                </w:rPr>
                <w:t>ANRITSU LTD</w:t>
              </w:r>
            </w:fldSimple>
          </w:p>
        </w:tc>
      </w:tr>
      <w:tr w:rsidR="0025174F" w14:paraId="4B1F9697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2A9065F9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A4BE27" w14:textId="77777777" w:rsidR="0025174F" w:rsidRDefault="00B85ABF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5174F">
              <w:fldChar w:fldCharType="begin"/>
            </w:r>
            <w:r w:rsidR="0025174F">
              <w:instrText xml:space="preserve"> DOCPROPERTY  SourceIfTsg  \* MERGEFORMAT </w:instrText>
            </w:r>
            <w:r w:rsidR="0025174F">
              <w:fldChar w:fldCharType="end"/>
            </w:r>
          </w:p>
        </w:tc>
      </w:tr>
      <w:tr w:rsidR="0025174F" w14:paraId="19F7756C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15E0F015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710AB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3948BDC3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4560691B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AD057B" w14:textId="77777777" w:rsidR="0025174F" w:rsidRDefault="00CF40D9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5174F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B7FCE6" w14:textId="77777777" w:rsidR="0025174F" w:rsidRDefault="0025174F" w:rsidP="000237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DECC2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2082DA" w14:textId="7A2C0CF9" w:rsidR="0025174F" w:rsidRDefault="00CF40D9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174F">
                <w:rPr>
                  <w:noProof/>
                </w:rPr>
                <w:t>2021-04-</w:t>
              </w:r>
              <w:r w:rsidR="0087109A">
                <w:rPr>
                  <w:noProof/>
                </w:rPr>
                <w:t>26</w:t>
              </w:r>
            </w:fldSimple>
          </w:p>
        </w:tc>
      </w:tr>
      <w:tr w:rsidR="0025174F" w14:paraId="1E76FD51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36A4B024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627CC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31AB53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696C5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52FB14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5A63ACA4" w14:textId="77777777" w:rsidTr="00B85A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E0D81A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F48D2" w14:textId="77777777" w:rsidR="0025174F" w:rsidRDefault="00CF40D9" w:rsidP="0002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174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95EEF" w14:textId="77777777" w:rsidR="0025174F" w:rsidRDefault="0025174F" w:rsidP="000237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BA49B" w14:textId="77777777" w:rsidR="0025174F" w:rsidRDefault="0025174F" w:rsidP="000237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6A77A" w14:textId="77777777" w:rsidR="0025174F" w:rsidRDefault="00CF40D9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174F">
                <w:rPr>
                  <w:noProof/>
                </w:rPr>
                <w:t>Rel-16</w:t>
              </w:r>
            </w:fldSimple>
          </w:p>
        </w:tc>
      </w:tr>
      <w:tr w:rsidR="0025174F" w14:paraId="73EB92A3" w14:textId="77777777" w:rsidTr="00B85A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E2E7B2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DF6284" w14:textId="77777777" w:rsidR="0025174F" w:rsidRDefault="0025174F" w:rsidP="000237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D34D66" w14:textId="77777777" w:rsidR="0025174F" w:rsidRDefault="0025174F" w:rsidP="000237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D2E06" w14:textId="77777777" w:rsidR="0025174F" w:rsidRPr="007C2097" w:rsidRDefault="0025174F" w:rsidP="000237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174F" w14:paraId="7BF91F27" w14:textId="77777777" w:rsidTr="00B85ABF">
        <w:tc>
          <w:tcPr>
            <w:tcW w:w="1843" w:type="dxa"/>
          </w:tcPr>
          <w:p w14:paraId="2F657E16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A2EA08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BF" w14:paraId="015C6C8C" w14:textId="77777777" w:rsidTr="00B85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D0ABD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9E497" w14:textId="77777777" w:rsidR="00C443A0" w:rsidRDefault="00C443A0" w:rsidP="00C44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 CR’s </w:t>
            </w:r>
            <w:r w:rsidRPr="009243CF">
              <w:rPr>
                <w:noProof/>
              </w:rPr>
              <w:t>R5-211500</w:t>
            </w:r>
            <w:r>
              <w:rPr>
                <w:noProof/>
              </w:rPr>
              <w:t xml:space="preserve"> and</w:t>
            </w:r>
            <w:r w:rsidRPr="009243CF">
              <w:rPr>
                <w:noProof/>
              </w:rPr>
              <w:t xml:space="preserve"> R5-211501</w:t>
            </w:r>
            <w:r>
              <w:rPr>
                <w:noProof/>
              </w:rPr>
              <w:t xml:space="preserve"> set the parameters  </w:t>
            </w:r>
            <w:r w:rsidRPr="009243CF">
              <w:rPr>
                <w:b/>
                <w:bCs/>
                <w:noProof/>
              </w:rPr>
              <w:t>pucch_F2_WithFH</w:t>
            </w:r>
            <w:r>
              <w:rPr>
                <w:noProof/>
              </w:rPr>
              <w:t xml:space="preserve"> and </w:t>
            </w:r>
            <w:r w:rsidRPr="009243CF">
              <w:rPr>
                <w:b/>
                <w:bCs/>
                <w:noProof/>
              </w:rPr>
              <w:t>pucch_F3_WithFH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>like supported but only for:</w:t>
            </w:r>
          </w:p>
          <w:p w14:paraId="7A036D1D" w14:textId="77777777" w:rsidR="00C443A0" w:rsidRDefault="00C443A0" w:rsidP="00C443A0">
            <w:pPr>
              <w:pStyle w:val="CRCoverPage"/>
              <w:spacing w:after="0"/>
              <w:ind w:left="100"/>
              <w:rPr>
                <w:noProof/>
              </w:rPr>
            </w:pPr>
            <w:r w:rsidRPr="009243CF">
              <w:rPr>
                <w:noProof/>
              </w:rPr>
              <w:t>phy_Parameters</w:t>
            </w:r>
            <w:r>
              <w:rPr>
                <w:noProof/>
              </w:rPr>
              <w:t xml:space="preserve"> -&gt; </w:t>
            </w:r>
            <w:r w:rsidRPr="009243CF">
              <w:rPr>
                <w:noProof/>
              </w:rPr>
              <w:t>phy_ParametersFRX_Diff</w:t>
            </w:r>
          </w:p>
          <w:p w14:paraId="707DDFD4" w14:textId="77777777" w:rsidR="00C443A0" w:rsidRDefault="00C443A0" w:rsidP="00C443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D6D955" w14:textId="2800B03E" w:rsidR="00B85ABF" w:rsidRPr="00E66A80" w:rsidRDefault="00C443A0" w:rsidP="00C44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E75535">
              <w:rPr>
                <w:b/>
                <w:bCs/>
                <w:noProof/>
              </w:rPr>
              <w:t>fr1_Add_UE_NR_Capabilities</w:t>
            </w:r>
            <w:r>
              <w:rPr>
                <w:noProof/>
              </w:rPr>
              <w:t xml:space="preserve"> and </w:t>
            </w:r>
            <w:r w:rsidRPr="00E75535">
              <w:rPr>
                <w:b/>
                <w:bCs/>
                <w:noProof/>
              </w:rPr>
              <w:t>fr2_Add_UE_NR_Capabilities</w:t>
            </w:r>
            <w:r>
              <w:rPr>
                <w:noProof/>
              </w:rPr>
              <w:t xml:space="preserve"> it should be set to </w:t>
            </w:r>
            <w:r w:rsidRPr="00E75535">
              <w:rPr>
                <w:b/>
                <w:bCs/>
              </w:rPr>
              <w:t>Not checked</w:t>
            </w:r>
          </w:p>
        </w:tc>
      </w:tr>
      <w:tr w:rsidR="00B85ABF" w14:paraId="1E1293E4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CE218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A8524" w14:textId="77777777" w:rsidR="00B85ABF" w:rsidRPr="002A201C" w:rsidRDefault="00B85ABF" w:rsidP="00B85AB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85ABF" w14:paraId="3E773DF0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05530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17F1D" w14:textId="77777777" w:rsidR="00C443A0" w:rsidRDefault="00C443A0" w:rsidP="00AF55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TTCN that </w:t>
            </w:r>
            <w:r w:rsidRPr="009243CF">
              <w:rPr>
                <w:b/>
                <w:bCs/>
                <w:noProof/>
              </w:rPr>
              <w:t>pucch_F2_WithFH</w:t>
            </w:r>
            <w:r>
              <w:rPr>
                <w:noProof/>
              </w:rPr>
              <w:t xml:space="preserve"> and </w:t>
            </w:r>
            <w:r w:rsidRPr="009243CF">
              <w:rPr>
                <w:b/>
                <w:bCs/>
                <w:noProof/>
              </w:rPr>
              <w:t>pucch_F3_WithFH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 xml:space="preserve">will be check like supported only for </w:t>
            </w:r>
            <w:r w:rsidRPr="009243CF">
              <w:rPr>
                <w:noProof/>
              </w:rPr>
              <w:t>phy_Parameters</w:t>
            </w:r>
            <w:r>
              <w:rPr>
                <w:noProof/>
              </w:rPr>
              <w:t xml:space="preserve"> -&gt; </w:t>
            </w:r>
            <w:r w:rsidRPr="009243CF">
              <w:rPr>
                <w:noProof/>
              </w:rPr>
              <w:t>phy_ParametersFRX_Diff</w:t>
            </w:r>
          </w:p>
          <w:p w14:paraId="7290F797" w14:textId="450191D3" w:rsidR="00B85ABF" w:rsidRPr="00C443A0" w:rsidRDefault="00C443A0" w:rsidP="00B85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not checked for </w:t>
            </w:r>
            <w:r w:rsidRPr="00E75535">
              <w:rPr>
                <w:b/>
                <w:bCs/>
                <w:noProof/>
              </w:rPr>
              <w:t>fr1_Add_UE_NR_Capabilities</w:t>
            </w:r>
            <w:r>
              <w:rPr>
                <w:noProof/>
              </w:rPr>
              <w:t xml:space="preserve"> and </w:t>
            </w:r>
            <w:r w:rsidRPr="00E75535">
              <w:rPr>
                <w:b/>
                <w:bCs/>
                <w:noProof/>
              </w:rPr>
              <w:t>fr2_Add_UE_NR_Capabilities</w:t>
            </w:r>
          </w:p>
        </w:tc>
      </w:tr>
      <w:tr w:rsidR="00B85ABF" w14:paraId="233B3846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F12E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47F79" w14:textId="77777777" w:rsidR="00B85ABF" w:rsidRPr="00CF39F2" w:rsidRDefault="00B85ABF" w:rsidP="00B85AB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85ABF" w14:paraId="09E2BA87" w14:textId="77777777" w:rsidTr="00B85A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A9DD0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F9E0" w14:textId="77777777" w:rsidR="00B85ABF" w:rsidRPr="00CF39F2" w:rsidRDefault="00B85ABF" w:rsidP="00B85AB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B85ABF" w14:paraId="2D29FEAF" w14:textId="77777777" w:rsidTr="00B85ABF">
        <w:tc>
          <w:tcPr>
            <w:tcW w:w="2694" w:type="dxa"/>
            <w:gridSpan w:val="2"/>
          </w:tcPr>
          <w:p w14:paraId="5A1A90B4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E240E" w14:textId="77777777" w:rsidR="00B85ABF" w:rsidRDefault="00B85ABF" w:rsidP="00B85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BF" w14:paraId="73F50FEC" w14:textId="77777777" w:rsidTr="00B85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1C51FF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275FC" w14:textId="4D5EEF2C" w:rsidR="00B85ABF" w:rsidRDefault="00643C0A" w:rsidP="00AF0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B85ABF">
              <w:rPr>
                <w:noProof/>
              </w:rPr>
              <w:t>.1.</w:t>
            </w:r>
            <w:r>
              <w:rPr>
                <w:noProof/>
              </w:rPr>
              <w:t>5</w:t>
            </w:r>
            <w:r w:rsidR="00B85ABF">
              <w:rPr>
                <w:noProof/>
              </w:rPr>
              <w:t>.1.</w:t>
            </w:r>
            <w:r>
              <w:rPr>
                <w:noProof/>
              </w:rPr>
              <w:t>1</w:t>
            </w:r>
            <w:r w:rsidR="00B85ABF">
              <w:rPr>
                <w:noProof/>
              </w:rPr>
              <w:t>.</w:t>
            </w:r>
            <w:r>
              <w:rPr>
                <w:noProof/>
              </w:rPr>
              <w:t>NR5GC</w:t>
            </w:r>
            <w:r w:rsidR="00B85ABF">
              <w:rPr>
                <w:noProof/>
              </w:rPr>
              <w:t xml:space="preserve"> and </w:t>
            </w:r>
            <w:r>
              <w:rPr>
                <w:noProof/>
              </w:rPr>
              <w:t>8</w:t>
            </w:r>
            <w:r w:rsidR="00B85ABF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B85AB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B85ABF">
              <w:rPr>
                <w:noProof/>
              </w:rPr>
              <w:t>.1.</w:t>
            </w:r>
            <w:r>
              <w:rPr>
                <w:noProof/>
              </w:rPr>
              <w:t>1</w:t>
            </w:r>
            <w:r w:rsidR="00B85ABF">
              <w:rPr>
                <w:noProof/>
              </w:rPr>
              <w:t>.</w:t>
            </w:r>
            <w:r>
              <w:rPr>
                <w:noProof/>
              </w:rPr>
              <w:t>EN</w:t>
            </w:r>
            <w:r w:rsidR="00694794">
              <w:rPr>
                <w:noProof/>
              </w:rPr>
              <w:t>D</w:t>
            </w:r>
            <w:r w:rsidR="00B85ABF">
              <w:rPr>
                <w:noProof/>
              </w:rPr>
              <w:t>C</w:t>
            </w:r>
          </w:p>
        </w:tc>
      </w:tr>
      <w:tr w:rsidR="00B85ABF" w14:paraId="4CC79445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C699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FAAC8" w14:textId="77777777" w:rsidR="00B85ABF" w:rsidRDefault="00B85ABF" w:rsidP="00B85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BF" w14:paraId="2AFAE214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FFE33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7A9EA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DE697A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811D5A" w14:textId="77777777" w:rsidR="00B85ABF" w:rsidRDefault="00B85ABF" w:rsidP="00B85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4FC9BB" w14:textId="77777777"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14:paraId="0F738A3A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FD641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B7645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51C3F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954EF" w14:textId="77777777" w:rsidR="00B85ABF" w:rsidRDefault="00B85ABF" w:rsidP="00B85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C2991" w14:textId="77777777"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14:paraId="1A490E65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A91EF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D66E1" w14:textId="71C640C1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06C2D" w14:textId="5DAF2D97" w:rsidR="00B85ABF" w:rsidRDefault="009B26F9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DB27" w14:textId="77777777" w:rsidR="00B85ABF" w:rsidRDefault="00B85ABF" w:rsidP="00B85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E5B15" w14:textId="77777777"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14:paraId="41FFF18D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0364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11734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F3BD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A8F4C" w14:textId="77777777" w:rsidR="00B85ABF" w:rsidRDefault="00B85ABF" w:rsidP="00B85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83757" w14:textId="77777777"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14:paraId="7EEF8787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28C1C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5D881" w14:textId="77777777" w:rsidR="00B85ABF" w:rsidRDefault="00B85ABF" w:rsidP="00B85ABF">
            <w:pPr>
              <w:pStyle w:val="CRCoverPage"/>
              <w:spacing w:after="0"/>
              <w:rPr>
                <w:noProof/>
              </w:rPr>
            </w:pPr>
          </w:p>
        </w:tc>
      </w:tr>
      <w:tr w:rsidR="00B85ABF" w14:paraId="05778883" w14:textId="77777777" w:rsidTr="00B85A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F4EDD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141D7" w14:textId="77777777" w:rsidR="00B85ABF" w:rsidRDefault="00B85ABF" w:rsidP="00B85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ABF" w:rsidRPr="008863B9" w14:paraId="5FB9FE4E" w14:textId="77777777" w:rsidTr="00B85A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CADEE" w14:textId="77777777" w:rsidR="00B85ABF" w:rsidRPr="008863B9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6960F9" w14:textId="77777777" w:rsidR="00B85ABF" w:rsidRPr="008863B9" w:rsidRDefault="00B85ABF" w:rsidP="00B85A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5ABF" w14:paraId="09CCAEB8" w14:textId="77777777" w:rsidTr="00B85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DEBF8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2900B" w14:textId="77777777" w:rsidR="00B85ABF" w:rsidRDefault="00B85ABF" w:rsidP="00B85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78F9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62BE63A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C0129" w14:textId="77777777" w:rsidR="009478EE" w:rsidRDefault="009478EE" w:rsidP="009478EE">
      <w:pPr>
        <w:rPr>
          <w:noProof/>
        </w:rPr>
      </w:pPr>
    </w:p>
    <w:p w14:paraId="0C353D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031998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14:paraId="2917237F" w14:textId="657D83B3" w:rsidR="00C443A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443A0" w:rsidRPr="00677CE5">
        <w:rPr>
          <w:rFonts w:ascii="Arial" w:hAnsi="Arial" w:cs="Arial"/>
          <w:iCs/>
        </w:rPr>
        <w:t>Table of Contents</w:t>
      </w:r>
      <w:r w:rsidR="00C443A0">
        <w:tab/>
      </w:r>
      <w:r w:rsidR="00C443A0">
        <w:fldChar w:fldCharType="begin"/>
      </w:r>
      <w:r w:rsidR="00C443A0">
        <w:instrText xml:space="preserve"> PAGEREF _Toc70319989 \h </w:instrText>
      </w:r>
      <w:r w:rsidR="00C443A0">
        <w:fldChar w:fldCharType="separate"/>
      </w:r>
      <w:r w:rsidR="00C443A0">
        <w:t>2</w:t>
      </w:r>
      <w:r w:rsidR="00C443A0">
        <w:fldChar w:fldCharType="end"/>
      </w:r>
    </w:p>
    <w:p w14:paraId="77B98378" w14:textId="6675E739" w:rsidR="00C443A0" w:rsidRDefault="00C443A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77CE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77CE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_Toc70319990 \h </w:instrText>
      </w:r>
      <w:r>
        <w:fldChar w:fldCharType="separate"/>
      </w:r>
      <w:r>
        <w:t>2</w:t>
      </w:r>
      <w:r>
        <w:fldChar w:fldCharType="end"/>
      </w:r>
    </w:p>
    <w:p w14:paraId="22F5859C" w14:textId="1668E001" w:rsidR="00C443A0" w:rsidRDefault="00C443A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77CE5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77CE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_Toc70319991 \h </w:instrText>
      </w:r>
      <w:r>
        <w:fldChar w:fldCharType="separate"/>
      </w:r>
      <w:r>
        <w:t>2</w:t>
      </w:r>
      <w:r>
        <w:fldChar w:fldCharType="end"/>
      </w:r>
    </w:p>
    <w:p w14:paraId="4013849E" w14:textId="6C2B6979" w:rsidR="00C443A0" w:rsidRDefault="00C443A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77CE5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77CE5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_Toc70319992 \h </w:instrText>
      </w:r>
      <w:r>
        <w:fldChar w:fldCharType="separate"/>
      </w:r>
      <w:r>
        <w:t>4</w:t>
      </w:r>
      <w:r>
        <w:fldChar w:fldCharType="end"/>
      </w:r>
    </w:p>
    <w:p w14:paraId="0C004015" w14:textId="47D37E29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0A70ED9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0319990"/>
      <w:r w:rsidRPr="00854C55">
        <w:rPr>
          <w:b/>
        </w:rPr>
        <w:t>Corrections required</w:t>
      </w:r>
      <w:bookmarkEnd w:id="3"/>
      <w:bookmarkEnd w:id="4"/>
      <w:bookmarkEnd w:id="5"/>
    </w:p>
    <w:p w14:paraId="23F13B32" w14:textId="4110DDF6" w:rsidR="005D27CA" w:rsidRDefault="001E1D84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0319991"/>
      <w:r>
        <w:rPr>
          <w:rFonts w:cs="Arial"/>
          <w:b/>
          <w:color w:val="000000"/>
          <w:lang w:eastAsia="en-GB"/>
        </w:rPr>
        <w:t>Change 1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67AA5A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A35D" w14:textId="77777777" w:rsidR="005D27CA" w:rsidRDefault="00FF162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200E" w14:textId="17849C31" w:rsidR="005D27CA" w:rsidRPr="00CC39F9" w:rsidRDefault="00E835F4" w:rsidP="00113E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835F4">
              <w:rPr>
                <w:noProof/>
              </w:rPr>
              <w:t>cr_NR_Phy_ParametersFRX_Diff_fr1_2</w:t>
            </w:r>
          </w:p>
        </w:tc>
      </w:tr>
      <w:tr w:rsidR="000C002D" w14:paraId="0EAF5D07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FF71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481E" w14:textId="77777777" w:rsidR="000C002D" w:rsidRDefault="009243CF" w:rsidP="00113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 CR’s </w:t>
            </w:r>
            <w:r w:rsidRPr="009243CF">
              <w:rPr>
                <w:noProof/>
              </w:rPr>
              <w:t>R5-211500</w:t>
            </w:r>
            <w:r>
              <w:rPr>
                <w:noProof/>
              </w:rPr>
              <w:t xml:space="preserve"> and</w:t>
            </w:r>
            <w:r w:rsidRPr="009243CF">
              <w:rPr>
                <w:noProof/>
              </w:rPr>
              <w:t xml:space="preserve"> R5-211501</w:t>
            </w:r>
            <w:r>
              <w:rPr>
                <w:noProof/>
              </w:rPr>
              <w:t xml:space="preserve"> set the parameters  </w:t>
            </w:r>
            <w:r w:rsidRPr="009243CF">
              <w:rPr>
                <w:b/>
                <w:bCs/>
                <w:noProof/>
              </w:rPr>
              <w:t>pucch_F2_WithFH</w:t>
            </w:r>
            <w:r>
              <w:rPr>
                <w:noProof/>
              </w:rPr>
              <w:t xml:space="preserve"> and </w:t>
            </w:r>
            <w:r w:rsidRPr="009243CF">
              <w:rPr>
                <w:b/>
                <w:bCs/>
                <w:noProof/>
              </w:rPr>
              <w:t>pucch_F3_WithFH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>like supported but only for:</w:t>
            </w:r>
          </w:p>
          <w:p w14:paraId="0D6494E3" w14:textId="77777777" w:rsidR="009243CF" w:rsidRDefault="009243CF" w:rsidP="009243CF">
            <w:pPr>
              <w:pStyle w:val="CRCoverPage"/>
              <w:spacing w:after="0"/>
              <w:ind w:left="100"/>
              <w:rPr>
                <w:noProof/>
              </w:rPr>
            </w:pPr>
            <w:r w:rsidRPr="009243CF">
              <w:rPr>
                <w:noProof/>
              </w:rPr>
              <w:t>phy_Parameters</w:t>
            </w:r>
            <w:r>
              <w:rPr>
                <w:noProof/>
              </w:rPr>
              <w:t xml:space="preserve"> -&gt; </w:t>
            </w:r>
            <w:r w:rsidRPr="009243CF">
              <w:rPr>
                <w:noProof/>
              </w:rPr>
              <w:t>phy_ParametersFRX_Diff</w:t>
            </w:r>
          </w:p>
          <w:p w14:paraId="1CA391CF" w14:textId="77777777" w:rsidR="009243CF" w:rsidRDefault="009243CF" w:rsidP="00924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B5EF6F" w14:textId="2D2AD38B" w:rsidR="009243CF" w:rsidRPr="009D00B7" w:rsidRDefault="009243CF" w:rsidP="00113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E75535">
              <w:rPr>
                <w:b/>
                <w:bCs/>
                <w:noProof/>
              </w:rPr>
              <w:t>fr1_Add_UE_NR_Capabilities</w:t>
            </w:r>
            <w:r>
              <w:rPr>
                <w:noProof/>
              </w:rPr>
              <w:t xml:space="preserve"> and </w:t>
            </w:r>
            <w:r w:rsidRPr="00E75535">
              <w:rPr>
                <w:b/>
                <w:bCs/>
                <w:noProof/>
              </w:rPr>
              <w:t>fr2_Add_UE_NR_Capabilities</w:t>
            </w:r>
            <w:r>
              <w:rPr>
                <w:noProof/>
              </w:rPr>
              <w:t xml:space="preserve"> it should be set to </w:t>
            </w:r>
            <w:r w:rsidR="00E75535" w:rsidRPr="00E75535">
              <w:rPr>
                <w:b/>
                <w:bCs/>
              </w:rPr>
              <w:t>Not checked</w:t>
            </w:r>
          </w:p>
        </w:tc>
      </w:tr>
      <w:tr w:rsidR="006936DF" w14:paraId="2F368D1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9800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3C9F" w14:textId="3E7BF63B" w:rsidR="006936DF" w:rsidRPr="006316B2" w:rsidRDefault="00E75535" w:rsidP="006936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 a new template for </w:t>
            </w:r>
            <w:r w:rsidRPr="00E75535">
              <w:rPr>
                <w:b/>
                <w:bCs/>
                <w:noProof/>
              </w:rPr>
              <w:t>fr1_Add_UE_NR_Capabilities</w:t>
            </w:r>
            <w:r>
              <w:rPr>
                <w:noProof/>
              </w:rPr>
              <w:t xml:space="preserve"> and </w:t>
            </w:r>
            <w:r w:rsidRPr="00E75535">
              <w:rPr>
                <w:b/>
                <w:bCs/>
                <w:noProof/>
              </w:rPr>
              <w:t>fr2_Add_UE_NR_Capabilities</w:t>
            </w:r>
            <w:r>
              <w:rPr>
                <w:noProof/>
              </w:rPr>
              <w:t xml:space="preserve"> where </w:t>
            </w:r>
            <w:r w:rsidRPr="009243CF">
              <w:rPr>
                <w:b/>
                <w:bCs/>
                <w:noProof/>
              </w:rPr>
              <w:t>pucch_F2_WithFH</w:t>
            </w:r>
            <w:r>
              <w:rPr>
                <w:noProof/>
              </w:rPr>
              <w:t xml:space="preserve"> and </w:t>
            </w:r>
            <w:r w:rsidRPr="009243CF">
              <w:rPr>
                <w:b/>
                <w:bCs/>
                <w:noProof/>
              </w:rPr>
              <w:t>pucch_F3_WithFH</w:t>
            </w:r>
            <w:r>
              <w:rPr>
                <w:b/>
                <w:bCs/>
                <w:noProof/>
              </w:rPr>
              <w:t xml:space="preserve"> </w:t>
            </w:r>
            <w:r w:rsidRPr="00E75535">
              <w:rPr>
                <w:noProof/>
              </w:rPr>
              <w:t>will</w:t>
            </w:r>
            <w:r>
              <w:rPr>
                <w:noProof/>
              </w:rPr>
              <w:t xml:space="preserve"> be set to any or omit.</w:t>
            </w:r>
          </w:p>
        </w:tc>
      </w:tr>
      <w:tr w:rsidR="006936DF" w14:paraId="1CAD605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38FE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445C" w14:textId="6CE8EAA7" w:rsidR="006936DF" w:rsidRPr="00CC39F9" w:rsidRDefault="00E835F4" w:rsidP="00617FEE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835F4">
              <w:rPr>
                <w:rFonts w:ascii="Arial" w:hAnsi="Arial" w:cs="Arial"/>
                <w:lang w:eastAsia="en-GB"/>
              </w:rPr>
              <w:t>NR_AuxiliaryCapCheckFunctions.ttcn</w:t>
            </w:r>
            <w:proofErr w:type="spellEnd"/>
          </w:p>
        </w:tc>
      </w:tr>
      <w:tr w:rsidR="006936DF" w14:paraId="7107307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475D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9440" w14:textId="62B2894C" w:rsidR="006936DF" w:rsidRDefault="006936DF" w:rsidP="006936D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BDA4D0C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0CA91B6" w14:textId="50DC04D5" w:rsidR="005D27CA" w:rsidRDefault="0009318E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Template</w:t>
      </w:r>
      <w:r w:rsidR="005D27CA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486C0D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94A8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cr_NR_Phy_ParametersFRX_Diff_fr1_2 :=</w:t>
            </w:r>
          </w:p>
          <w:p w14:paraId="48CFA8DB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618DA7C5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dynamicSFI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:= *,</w:t>
            </w:r>
          </w:p>
          <w:p w14:paraId="126A0BD5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dummy1                                 := *,</w:t>
            </w:r>
          </w:p>
          <w:p w14:paraId="0954A700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twoFL_DMRS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:= *,</w:t>
            </w:r>
          </w:p>
          <w:p w14:paraId="0F975C75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dummy2                                 := *,</w:t>
            </w:r>
          </w:p>
          <w:p w14:paraId="3CC2A37C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dummy3                                 := *,</w:t>
            </w:r>
          </w:p>
          <w:p w14:paraId="1206A19E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supportedDMRS_TypeDL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:= *,</w:t>
            </w:r>
          </w:p>
          <w:p w14:paraId="2372EE83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supportedDMRS_TypeUL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:= *,</w:t>
            </w:r>
          </w:p>
          <w:p w14:paraId="0B34CF57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semiOpenLoopCSI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:= *,</w:t>
            </w:r>
          </w:p>
          <w:p w14:paraId="0402F57B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csi_ReportWithoutPMI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:= *,</w:t>
            </w:r>
          </w:p>
          <w:p w14:paraId="00901DFE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csi_ReportWithoutCQI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:= *,</w:t>
            </w:r>
          </w:p>
          <w:p w14:paraId="33DB567E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onePortsPTRS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:= *,</w:t>
            </w:r>
          </w:p>
          <w:p w14:paraId="0091E29D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twoPUCCH_F0_2_ConsecSymbols            := *,</w:t>
            </w:r>
          </w:p>
          <w:p w14:paraId="77AF60E9" w14:textId="6C4962AA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pucch_F2_WithFH                        := *, </w:t>
            </w:r>
          </w:p>
          <w:p w14:paraId="1E25B1DD" w14:textId="0B817E33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pucch_F3_WithFH                        := *, </w:t>
            </w:r>
          </w:p>
          <w:p w14:paraId="27251F36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pucch_F4_WithFH                        := *,</w:t>
            </w:r>
          </w:p>
          <w:p w14:paraId="562B2FBC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pucch_F0_2WithoutFH                    := *,                /* @sic R5s201387 BASELINE MOVING 2020 sic@ */</w:t>
            </w:r>
          </w:p>
          <w:p w14:paraId="51D32653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pucch_F1_3_4WithoutFH                  := *,                /* @sic R5s201387 BASELINE MOVING 2020 sic@ */</w:t>
            </w:r>
          </w:p>
          <w:p w14:paraId="2C720EA0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mux_SR_HARQ_ACK_CSI_PUCCH_MultiPerSlot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:= *,</w:t>
            </w:r>
          </w:p>
          <w:p w14:paraId="2EA7ED1D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uci_CodeBlockSegmentation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:= *,</w:t>
            </w:r>
          </w:p>
          <w:p w14:paraId="7B4034F8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onePUCCH_LongAndShortFormat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:= *,</w:t>
            </w:r>
          </w:p>
          <w:p w14:paraId="693CFA37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twoPUCCH_AnyOthersInSlot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:= *,</w:t>
            </w:r>
          </w:p>
          <w:p w14:paraId="6357EE03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intraSlotFreqHopping_PUSCH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:= *,</w:t>
            </w:r>
          </w:p>
          <w:p w14:paraId="3F52E7B8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pusch_LBRM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:= *,</w:t>
            </w:r>
          </w:p>
          <w:p w14:paraId="6A9056A2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pdcch_BlindDetectionCA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:= *,</w:t>
            </w:r>
          </w:p>
          <w:p w14:paraId="3E58680F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tpc_PUSCH_RNTI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:= *,</w:t>
            </w:r>
          </w:p>
          <w:p w14:paraId="609CCDCE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tpc_PUCCH_RNTI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:= *,</w:t>
            </w:r>
          </w:p>
          <w:p w14:paraId="7A90472D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tpc_SRS_RNTI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:= *,</w:t>
            </w:r>
          </w:p>
          <w:p w14:paraId="0C078668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absoluteTPC_Command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:= *,</w:t>
            </w:r>
          </w:p>
          <w:p w14:paraId="17BBFD67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twoDifferentTPC_Loop_PUSCH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:= *,</w:t>
            </w:r>
          </w:p>
          <w:p w14:paraId="21F5260C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twoDifferentTPC_Loop_PUCCH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:= *,</w:t>
            </w:r>
          </w:p>
          <w:p w14:paraId="54C154BA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pusch_HalfPi_BPSK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:= *,</w:t>
            </w:r>
          </w:p>
          <w:p w14:paraId="17DC5085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pucch_F3_4_HalfPi_BPSK                 := *,</w:t>
            </w:r>
          </w:p>
          <w:p w14:paraId="7A09B5D6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almostContiguousCP_OFDM_UL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:= *,</w:t>
            </w:r>
          </w:p>
          <w:p w14:paraId="6191C36F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sp_CSI_RS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:= *,</w:t>
            </w:r>
          </w:p>
          <w:p w14:paraId="30035A5C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sp_CSI_IM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:= *,</w:t>
            </w:r>
          </w:p>
          <w:p w14:paraId="0BAE3785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tdd_MultiDL_UL_SwitchPerSlot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:= *,</w:t>
            </w:r>
          </w:p>
          <w:p w14:paraId="3594905B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multipleCORESET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:= *,</w:t>
            </w:r>
          </w:p>
          <w:p w14:paraId="1F72BEE3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csi_RS_IM_ReceptionForFeedback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:= *,</w:t>
            </w:r>
          </w:p>
          <w:p w14:paraId="1011DD6A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csi_RS_ProcFrameworkForSRS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:= *,</w:t>
            </w:r>
          </w:p>
          <w:p w14:paraId="1867E1E9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csi_ReportFramework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:= *,</w:t>
            </w:r>
          </w:p>
          <w:p w14:paraId="6452562C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mux_SR_HARQ_ACK_CSI_PUCCH_OncePerSlot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:= {</w:t>
            </w:r>
          </w:p>
          <w:p w14:paraId="45C0CE78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sameSymbol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:= *,</w:t>
            </w:r>
          </w:p>
          <w:p w14:paraId="10BDAE6F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diffSymbol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:= *</w:t>
            </w:r>
          </w:p>
          <w:p w14:paraId="57D98DD2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}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, // @sic R5s200506 sic@</w:t>
            </w:r>
          </w:p>
          <w:p w14:paraId="5022A5A7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mux_SR_HARQ_ACK_PUCCH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:= *,</w:t>
            </w:r>
          </w:p>
          <w:p w14:paraId="5C39D4E1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mux_MultipleGroupCtrlCH_Overlap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:= *,</w:t>
            </w:r>
          </w:p>
          <w:p w14:paraId="31A89414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dl_SchedulingOffset_PDSCH_TypeA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:= *,</w:t>
            </w:r>
          </w:p>
          <w:p w14:paraId="2B45A307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dl_SchedulingOffset_PDSCH_TypeB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:= *,</w:t>
            </w:r>
          </w:p>
          <w:p w14:paraId="298BFC44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ul_SchedulingOffset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:= *,</w:t>
            </w:r>
          </w:p>
          <w:p w14:paraId="7A59836F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dl_64QAM_MCS_TableAlt                  := *,</w:t>
            </w:r>
          </w:p>
          <w:p w14:paraId="57142525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ul_64QAM_MCS_TableAlt                  := *,</w:t>
            </w:r>
          </w:p>
          <w:p w14:paraId="3AE1E4F8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cqi_TableAlt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:= *,</w:t>
            </w:r>
          </w:p>
          <w:p w14:paraId="0719C07C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oneFL_DMRS_TwoAdditionalDMRS_UL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:= *,</w:t>
            </w:r>
          </w:p>
          <w:p w14:paraId="01FA05FB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twoFL_DMRS_TwoAdditionalDMRS_UL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:= *,</w:t>
            </w:r>
          </w:p>
          <w:p w14:paraId="6FC412BF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oneFL_DMRS_ThreeAdditionalDMRS_UL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:= *,</w:t>
            </w:r>
          </w:p>
          <w:p w14:paraId="50101BCE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pdcch_BlindDetectionNRDC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:= {</w:t>
            </w:r>
          </w:p>
          <w:p w14:paraId="15078654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pdcch_BlindDetectionMCG_UE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:= ?,</w:t>
            </w:r>
          </w:p>
          <w:p w14:paraId="5CB90BD9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pdcch_BlindDetectionSCG_UE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:= ?</w:t>
            </w:r>
          </w:p>
          <w:p w14:paraId="42085AAD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}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,                                     /* @sic R5s190543 BASELINE MOVING 2019 sic@ */</w:t>
            </w:r>
          </w:p>
          <w:p w14:paraId="558B6654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mux_HARQ_ACK_PUSCH_DiffSymbol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:= *,     /* @sic R5s190543 BASELINE MOVING 2019 sic@ */</w:t>
            </w:r>
          </w:p>
          <w:p w14:paraId="5FE1894B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type1_HARQ_ACK_Codebook_r16            := *,     /* @sic R5s201387 BASELINE MOVING 2020 sic@ */</w:t>
            </w:r>
          </w:p>
          <w:p w14:paraId="6A5CE7D9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enhancedPowerControl_r16               := *,     /* @sic R5s201387 BASELINE MOVING 2020 sic@ */</w:t>
            </w:r>
          </w:p>
          <w:p w14:paraId="0937555D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simultaneousTCI_ActMultipleCC_r16      := *,     /* @sic R5s201387 BASELINE MOVING 2020 sic@ */</w:t>
            </w:r>
          </w:p>
          <w:p w14:paraId="2AD288FC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simultaneousSpatialRelationMultipleCC_r16 := *,  /* @sic R5s201387 BASELINE MOVING 2020 sic@ */</w:t>
            </w:r>
          </w:p>
          <w:p w14:paraId="69DDE7DD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cli_RSSI_FDM_DL_r16                    := *,     /* @sic R5s201387 BASELINE MOVING 2020 sic@ */</w:t>
            </w:r>
          </w:p>
          <w:p w14:paraId="0114EB98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cli_SRS_RSRP_FDM_DL_r16                := *,     /* @sic R5s201387 BASELINE MOVING 2020 sic@ */</w:t>
            </w:r>
          </w:p>
          <w:p w14:paraId="1A9EE5B0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maxLayersMIMO_Adaptation_r16           := *,     /* @sic R5s201387 BASELINE MOVING 2020 sic@ */</w:t>
            </w:r>
          </w:p>
          <w:p w14:paraId="5CDE3EA5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aggregationFactorSPS_DL_r16            := *,     /* @sic R5s201387 BASELINE MOVING 2020 sic@ */</w:t>
            </w:r>
          </w:p>
          <w:p w14:paraId="55161DA3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maxTotalResourcesForOneFreqRange_r16   := *,     /* @sic R5s201387 BASELINE MOVING 2020 sic@ */</w:t>
            </w:r>
          </w:p>
          <w:p w14:paraId="4C7BE8B4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csi_ReportFrameworkExt_r16             := *      /* @sic R5s201387 BASELINE MOVING 2020 sic@ */</w:t>
            </w:r>
          </w:p>
          <w:p w14:paraId="3854F504" w14:textId="489B3036" w:rsidR="00BA5195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2B66012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53FBB77" w14:textId="0FDF95AB" w:rsidR="00DB484C" w:rsidRDefault="001E1D84" w:rsidP="00DB484C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70319992"/>
      <w:r>
        <w:rPr>
          <w:rFonts w:cs="Arial"/>
          <w:b/>
          <w:color w:val="000000"/>
          <w:lang w:eastAsia="en-GB"/>
        </w:rPr>
        <w:t>Change 2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B484C" w14:paraId="78244221" w14:textId="77777777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9EAB" w14:textId="77777777" w:rsidR="00DB484C" w:rsidRDefault="00DB484C" w:rsidP="00D12F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E92C" w14:textId="06DF3E23" w:rsidR="00DB484C" w:rsidRPr="00575851" w:rsidRDefault="00575851" w:rsidP="00D12FC5">
            <w:pPr>
              <w:pStyle w:val="CRCoverPage"/>
              <w:spacing w:after="0"/>
              <w:ind w:left="100"/>
              <w:rPr>
                <w:noProof/>
              </w:rPr>
            </w:pPr>
            <w:r w:rsidRPr="00575851">
              <w:rPr>
                <w:noProof/>
              </w:rPr>
              <w:t>cr_UE_NR_CapabilityAddFRX_Mode</w:t>
            </w:r>
          </w:p>
        </w:tc>
      </w:tr>
      <w:tr w:rsidR="00575851" w14:paraId="2EC241EA" w14:textId="77777777" w:rsidTr="00D12F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E3A7" w14:textId="77777777" w:rsidR="00575851" w:rsidRDefault="00575851" w:rsidP="005758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3F1F" w14:textId="77777777" w:rsidR="00575851" w:rsidRDefault="00575851" w:rsidP="00575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 CR’s </w:t>
            </w:r>
            <w:r w:rsidRPr="009243CF">
              <w:rPr>
                <w:noProof/>
              </w:rPr>
              <w:t>R5-211500</w:t>
            </w:r>
            <w:r>
              <w:rPr>
                <w:noProof/>
              </w:rPr>
              <w:t xml:space="preserve"> and</w:t>
            </w:r>
            <w:r w:rsidRPr="009243CF">
              <w:rPr>
                <w:noProof/>
              </w:rPr>
              <w:t xml:space="preserve"> R5-211501</w:t>
            </w:r>
            <w:r>
              <w:rPr>
                <w:noProof/>
              </w:rPr>
              <w:t xml:space="preserve"> set the parameters  </w:t>
            </w:r>
            <w:r w:rsidRPr="009243CF">
              <w:rPr>
                <w:b/>
                <w:bCs/>
                <w:noProof/>
              </w:rPr>
              <w:t>pucch_F2_WithFH</w:t>
            </w:r>
            <w:r>
              <w:rPr>
                <w:noProof/>
              </w:rPr>
              <w:t xml:space="preserve"> and </w:t>
            </w:r>
            <w:r w:rsidRPr="009243CF">
              <w:rPr>
                <w:b/>
                <w:bCs/>
                <w:noProof/>
              </w:rPr>
              <w:t>pucch_F3_WithFH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>like supported but only for:</w:t>
            </w:r>
          </w:p>
          <w:p w14:paraId="381F5D15" w14:textId="77777777" w:rsidR="00575851" w:rsidRDefault="00575851" w:rsidP="00575851">
            <w:pPr>
              <w:pStyle w:val="CRCoverPage"/>
              <w:spacing w:after="0"/>
              <w:ind w:left="100"/>
              <w:rPr>
                <w:noProof/>
              </w:rPr>
            </w:pPr>
            <w:r w:rsidRPr="009243CF">
              <w:rPr>
                <w:noProof/>
              </w:rPr>
              <w:t>phy_Parameters</w:t>
            </w:r>
            <w:r>
              <w:rPr>
                <w:noProof/>
              </w:rPr>
              <w:t xml:space="preserve"> -&gt; </w:t>
            </w:r>
            <w:r w:rsidRPr="009243CF">
              <w:rPr>
                <w:noProof/>
              </w:rPr>
              <w:t>phy_ParametersFRX_Diff</w:t>
            </w:r>
          </w:p>
          <w:p w14:paraId="2642B9C9" w14:textId="77777777" w:rsidR="00575851" w:rsidRDefault="00575851" w:rsidP="005758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92D355" w14:textId="68DE0E9C" w:rsidR="00575851" w:rsidRPr="009D00B7" w:rsidRDefault="00575851" w:rsidP="00575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E75535">
              <w:rPr>
                <w:b/>
                <w:bCs/>
                <w:noProof/>
              </w:rPr>
              <w:t>fr1_Add_UE_NR_Capabilities</w:t>
            </w:r>
            <w:r>
              <w:rPr>
                <w:noProof/>
              </w:rPr>
              <w:t xml:space="preserve"> and </w:t>
            </w:r>
            <w:r w:rsidRPr="00E75535">
              <w:rPr>
                <w:b/>
                <w:bCs/>
                <w:noProof/>
              </w:rPr>
              <w:t>fr2_Add_UE_NR_Capabilities</w:t>
            </w:r>
            <w:r>
              <w:rPr>
                <w:noProof/>
              </w:rPr>
              <w:t xml:space="preserve"> it should be set to </w:t>
            </w:r>
            <w:r w:rsidRPr="00E75535">
              <w:rPr>
                <w:b/>
                <w:bCs/>
              </w:rPr>
              <w:t>Not checked</w:t>
            </w:r>
          </w:p>
        </w:tc>
      </w:tr>
      <w:tr w:rsidR="00575851" w14:paraId="3789BBA0" w14:textId="77777777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8645" w14:textId="77777777" w:rsidR="00575851" w:rsidRDefault="00575851" w:rsidP="005758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438" w14:textId="60604F2D" w:rsidR="00575851" w:rsidRPr="006316B2" w:rsidRDefault="00575851" w:rsidP="005758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75851">
              <w:rPr>
                <w:b/>
                <w:bCs/>
                <w:noProof/>
              </w:rPr>
              <w:t>cr_UE_NR_CapabilityAddFRX_Mode</w:t>
            </w:r>
            <w:r w:rsidRPr="00575851">
              <w:rPr>
                <w:noProof/>
              </w:rPr>
              <w:t xml:space="preserve"> with template</w:t>
            </w:r>
            <w:r>
              <w:rPr>
                <w:noProof/>
              </w:rPr>
              <w:t xml:space="preserve"> where </w:t>
            </w:r>
            <w:r w:rsidRPr="00575851">
              <w:rPr>
                <w:b/>
                <w:bCs/>
                <w:noProof/>
              </w:rPr>
              <w:t>pucch_F2_WithFH</w:t>
            </w:r>
            <w:r>
              <w:rPr>
                <w:noProof/>
              </w:rPr>
              <w:t xml:space="preserve"> and </w:t>
            </w:r>
            <w:r w:rsidRPr="00575851">
              <w:rPr>
                <w:b/>
                <w:bCs/>
                <w:noProof/>
              </w:rPr>
              <w:t>pucch_F3_WithFH</w:t>
            </w:r>
            <w:r w:rsidRPr="00575851">
              <w:rPr>
                <w:noProof/>
              </w:rPr>
              <w:t xml:space="preserve"> </w:t>
            </w:r>
            <w:r w:rsidRPr="00E75535">
              <w:rPr>
                <w:noProof/>
              </w:rPr>
              <w:t>will</w:t>
            </w:r>
            <w:r>
              <w:rPr>
                <w:noProof/>
              </w:rPr>
              <w:t xml:space="preserve"> be set to any or omit.</w:t>
            </w:r>
          </w:p>
        </w:tc>
      </w:tr>
      <w:tr w:rsidR="00575851" w14:paraId="2F5EE811" w14:textId="77777777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B674" w14:textId="77777777" w:rsidR="00575851" w:rsidRDefault="00575851" w:rsidP="005758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4500" w14:textId="0A35BD6B" w:rsidR="00575851" w:rsidRPr="00CC39F9" w:rsidRDefault="00575851" w:rsidP="00575851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835F4">
              <w:rPr>
                <w:rFonts w:ascii="Arial" w:hAnsi="Arial" w:cs="Arial"/>
                <w:lang w:eastAsia="en-GB"/>
              </w:rPr>
              <w:t>NR_AuxiliaryCapCheckFunctions.ttcn</w:t>
            </w:r>
            <w:proofErr w:type="spellEnd"/>
          </w:p>
        </w:tc>
      </w:tr>
      <w:tr w:rsidR="00575851" w14:paraId="13AD324D" w14:textId="77777777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B08F" w14:textId="77777777" w:rsidR="00575851" w:rsidRDefault="00575851" w:rsidP="0057585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5CBB" w14:textId="0F7D86A8" w:rsidR="00575851" w:rsidRDefault="00575851" w:rsidP="0057585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66F6892" w14:textId="77777777" w:rsidR="00DB484C" w:rsidRDefault="00DB484C" w:rsidP="00DB484C">
      <w:pPr>
        <w:spacing w:after="0"/>
        <w:rPr>
          <w:rFonts w:ascii="Arial" w:hAnsi="Arial"/>
          <w:b/>
          <w:lang w:eastAsia="en-GB"/>
        </w:rPr>
      </w:pPr>
    </w:p>
    <w:p w14:paraId="2B0B9683" w14:textId="77777777" w:rsidR="00DB484C" w:rsidRDefault="00DB484C" w:rsidP="00DB484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B484C" w:rsidRPr="00CD057D" w14:paraId="33FF6C0D" w14:textId="77777777" w:rsidTr="00D12F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8CDF" w14:textId="77777777" w:rsidR="00374D3B" w:rsidRPr="00374D3B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template (present)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UE_NR_CapabilityAddFRX_Mode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cr_UE_NR_CapabilityAddFRX_Mode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6E6B0978" w14:textId="77777777" w:rsidR="00374D3B" w:rsidRPr="00374D3B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1B574538" w14:textId="77777777" w:rsidR="00374D3B" w:rsidRPr="00374D3B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cr_NR_Phy_ParametersFRX_Diff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073C4C" w14:textId="77777777" w:rsidR="00374D3B" w:rsidRPr="00374D3B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measAndMobParametersFRX_Diff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cr_NR_MeasAndMobParametersFRX_Diff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</w:p>
          <w:p w14:paraId="1A907C5B" w14:textId="76A13055" w:rsidR="00DB484C" w:rsidRPr="00B04335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8E10304" w14:textId="77777777" w:rsidR="00DB484C" w:rsidRPr="00CD057D" w:rsidRDefault="00DB484C" w:rsidP="00DB484C">
      <w:pPr>
        <w:spacing w:after="0"/>
        <w:rPr>
          <w:rFonts w:ascii="Arial" w:hAnsi="Arial"/>
          <w:b/>
          <w:color w:val="000000"/>
          <w:lang w:eastAsia="en-GB"/>
        </w:rPr>
      </w:pPr>
    </w:p>
    <w:p w14:paraId="1B3D978F" w14:textId="77777777" w:rsidR="00DB484C" w:rsidRPr="00CD057D" w:rsidRDefault="00DB484C" w:rsidP="00DB484C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B484C" w:rsidRPr="00CD057D" w14:paraId="2192A429" w14:textId="77777777" w:rsidTr="00D12F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13CC" w14:textId="427E4BEC" w:rsidR="00374D3B" w:rsidRPr="00374D3B" w:rsidRDefault="00DB484C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74D3B"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="00374D3B" w:rsidRPr="00374D3B">
              <w:rPr>
                <w:rFonts w:ascii="Courier New" w:hAnsi="Courier New" w:cs="Courier New"/>
                <w:color w:val="000000"/>
                <w:lang w:eastAsia="de-DE"/>
              </w:rPr>
              <w:t>UE_NR_CapabilityAddFRX_Mode</w:t>
            </w:r>
            <w:proofErr w:type="spellEnd"/>
            <w:r w:rsidR="00374D3B"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374D3B" w:rsidRPr="00374D3B">
              <w:rPr>
                <w:rFonts w:ascii="Courier New" w:hAnsi="Courier New" w:cs="Courier New"/>
                <w:color w:val="000000"/>
                <w:lang w:eastAsia="de-DE"/>
              </w:rPr>
              <w:t>cr_UE_NR_CapabilityAddFRX_Mode</w:t>
            </w:r>
            <w:proofErr w:type="spellEnd"/>
            <w:r w:rsidR="00374D3B"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25943FC5" w14:textId="77777777" w:rsidR="00374D3B" w:rsidRPr="00374D3B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435F270F" w14:textId="02336A97" w:rsidR="00374D3B" w:rsidRPr="00374D3B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r w:rsidRPr="00374D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cr_NR_Phy_ParametersFRX_Diff_fr1_2</w:t>
            </w: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</w:p>
          <w:p w14:paraId="346A30A8" w14:textId="77777777" w:rsidR="00374D3B" w:rsidRPr="00374D3B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measAndMobParametersFRX_Diff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cr_NR_MeasAndMobParametersFRX_Diff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</w:p>
          <w:p w14:paraId="24EBFA07" w14:textId="68D97E70" w:rsidR="00374D3B" w:rsidRPr="00CD057D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6C480271" w14:textId="0FEEFF1C" w:rsidR="00DB484C" w:rsidRPr="00CD057D" w:rsidRDefault="00DB484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11B07D28" w14:textId="77777777" w:rsidR="00DB484C" w:rsidRDefault="00DB484C" w:rsidP="00DB484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DB484C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95BD2" w14:textId="77777777" w:rsidR="001F2208" w:rsidRDefault="001F2208">
      <w:r>
        <w:separator/>
      </w:r>
    </w:p>
  </w:endnote>
  <w:endnote w:type="continuationSeparator" w:id="0">
    <w:p w14:paraId="160A3E01" w14:textId="77777777" w:rsidR="001F2208" w:rsidRDefault="001F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CED18" w14:textId="77777777" w:rsidR="001F2208" w:rsidRDefault="001F2208">
      <w:r>
        <w:separator/>
      </w:r>
    </w:p>
  </w:footnote>
  <w:footnote w:type="continuationSeparator" w:id="0">
    <w:p w14:paraId="1554C2B5" w14:textId="77777777" w:rsidR="001F2208" w:rsidRDefault="001F2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B3680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EC2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8A97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80FF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6651"/>
    <w:rsid w:val="00007575"/>
    <w:rsid w:val="00011C14"/>
    <w:rsid w:val="00017572"/>
    <w:rsid w:val="00022E4A"/>
    <w:rsid w:val="00024866"/>
    <w:rsid w:val="0003629C"/>
    <w:rsid w:val="00036FE7"/>
    <w:rsid w:val="00041DA9"/>
    <w:rsid w:val="00054E62"/>
    <w:rsid w:val="00057DBD"/>
    <w:rsid w:val="000614B3"/>
    <w:rsid w:val="0006562C"/>
    <w:rsid w:val="00065DA7"/>
    <w:rsid w:val="000749BF"/>
    <w:rsid w:val="00075335"/>
    <w:rsid w:val="0009318E"/>
    <w:rsid w:val="0009581D"/>
    <w:rsid w:val="00095C27"/>
    <w:rsid w:val="00096F61"/>
    <w:rsid w:val="000A0C6E"/>
    <w:rsid w:val="000A1C38"/>
    <w:rsid w:val="000A30FB"/>
    <w:rsid w:val="000A4903"/>
    <w:rsid w:val="000A4AB6"/>
    <w:rsid w:val="000A55CC"/>
    <w:rsid w:val="000A6394"/>
    <w:rsid w:val="000A773C"/>
    <w:rsid w:val="000B70AF"/>
    <w:rsid w:val="000B7FED"/>
    <w:rsid w:val="000C002D"/>
    <w:rsid w:val="000C038A"/>
    <w:rsid w:val="000C104F"/>
    <w:rsid w:val="000C6598"/>
    <w:rsid w:val="000D2667"/>
    <w:rsid w:val="000D40AB"/>
    <w:rsid w:val="000E0F12"/>
    <w:rsid w:val="000E2533"/>
    <w:rsid w:val="000F119F"/>
    <w:rsid w:val="000F34D6"/>
    <w:rsid w:val="000F39F5"/>
    <w:rsid w:val="000F7E23"/>
    <w:rsid w:val="00100ED2"/>
    <w:rsid w:val="001101DD"/>
    <w:rsid w:val="001109AC"/>
    <w:rsid w:val="00112785"/>
    <w:rsid w:val="00113E1D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09EA"/>
    <w:rsid w:val="00173835"/>
    <w:rsid w:val="00177D63"/>
    <w:rsid w:val="001840A4"/>
    <w:rsid w:val="00185B4A"/>
    <w:rsid w:val="0018757C"/>
    <w:rsid w:val="001901A2"/>
    <w:rsid w:val="00192C46"/>
    <w:rsid w:val="00194949"/>
    <w:rsid w:val="001A08B3"/>
    <w:rsid w:val="001A0D31"/>
    <w:rsid w:val="001A709A"/>
    <w:rsid w:val="001A7B60"/>
    <w:rsid w:val="001B52F0"/>
    <w:rsid w:val="001B7A65"/>
    <w:rsid w:val="001C4D7F"/>
    <w:rsid w:val="001C5BC6"/>
    <w:rsid w:val="001C5C2A"/>
    <w:rsid w:val="001C660D"/>
    <w:rsid w:val="001E1D84"/>
    <w:rsid w:val="001E3FA8"/>
    <w:rsid w:val="001E41F3"/>
    <w:rsid w:val="001E7E47"/>
    <w:rsid w:val="001F1817"/>
    <w:rsid w:val="001F2208"/>
    <w:rsid w:val="001F406A"/>
    <w:rsid w:val="001F4DD8"/>
    <w:rsid w:val="002040A1"/>
    <w:rsid w:val="00211882"/>
    <w:rsid w:val="00220349"/>
    <w:rsid w:val="00221C5A"/>
    <w:rsid w:val="00225FCF"/>
    <w:rsid w:val="00226687"/>
    <w:rsid w:val="00241A66"/>
    <w:rsid w:val="00243814"/>
    <w:rsid w:val="00245CA4"/>
    <w:rsid w:val="00247D6B"/>
    <w:rsid w:val="002501D4"/>
    <w:rsid w:val="0025174F"/>
    <w:rsid w:val="002564C6"/>
    <w:rsid w:val="0026004D"/>
    <w:rsid w:val="00263668"/>
    <w:rsid w:val="002640DD"/>
    <w:rsid w:val="00275D12"/>
    <w:rsid w:val="00284FEB"/>
    <w:rsid w:val="002860C4"/>
    <w:rsid w:val="0029778B"/>
    <w:rsid w:val="002A201C"/>
    <w:rsid w:val="002A2CA9"/>
    <w:rsid w:val="002A4DCB"/>
    <w:rsid w:val="002B14D3"/>
    <w:rsid w:val="002B5741"/>
    <w:rsid w:val="002C7E01"/>
    <w:rsid w:val="002D2D41"/>
    <w:rsid w:val="002D5291"/>
    <w:rsid w:val="002D6EA5"/>
    <w:rsid w:val="002D729B"/>
    <w:rsid w:val="002E008A"/>
    <w:rsid w:val="002E2AA4"/>
    <w:rsid w:val="002F1C4D"/>
    <w:rsid w:val="002F25C8"/>
    <w:rsid w:val="002F45F1"/>
    <w:rsid w:val="002F6C25"/>
    <w:rsid w:val="002F7D40"/>
    <w:rsid w:val="00303E7C"/>
    <w:rsid w:val="00304724"/>
    <w:rsid w:val="00304A2C"/>
    <w:rsid w:val="00305409"/>
    <w:rsid w:val="00310217"/>
    <w:rsid w:val="0031061D"/>
    <w:rsid w:val="003216F1"/>
    <w:rsid w:val="00322D46"/>
    <w:rsid w:val="0033294A"/>
    <w:rsid w:val="00335C90"/>
    <w:rsid w:val="003367BF"/>
    <w:rsid w:val="0033698E"/>
    <w:rsid w:val="00341F6F"/>
    <w:rsid w:val="00342D98"/>
    <w:rsid w:val="00343CD7"/>
    <w:rsid w:val="00344C38"/>
    <w:rsid w:val="00345383"/>
    <w:rsid w:val="003455C4"/>
    <w:rsid w:val="00346D77"/>
    <w:rsid w:val="00347CE8"/>
    <w:rsid w:val="0035036E"/>
    <w:rsid w:val="00352D86"/>
    <w:rsid w:val="00354F14"/>
    <w:rsid w:val="003556DC"/>
    <w:rsid w:val="00355B3A"/>
    <w:rsid w:val="003609EF"/>
    <w:rsid w:val="00361583"/>
    <w:rsid w:val="0036231A"/>
    <w:rsid w:val="00374D3B"/>
    <w:rsid w:val="00374DD4"/>
    <w:rsid w:val="00375BB0"/>
    <w:rsid w:val="003764EC"/>
    <w:rsid w:val="003806A7"/>
    <w:rsid w:val="00381B16"/>
    <w:rsid w:val="00383C3D"/>
    <w:rsid w:val="003858C9"/>
    <w:rsid w:val="00387792"/>
    <w:rsid w:val="003904E3"/>
    <w:rsid w:val="003926A3"/>
    <w:rsid w:val="00393BCA"/>
    <w:rsid w:val="00393CEA"/>
    <w:rsid w:val="003A4B2E"/>
    <w:rsid w:val="003B510D"/>
    <w:rsid w:val="003C24B5"/>
    <w:rsid w:val="003C2766"/>
    <w:rsid w:val="003C2CE8"/>
    <w:rsid w:val="003C50FE"/>
    <w:rsid w:val="003D1466"/>
    <w:rsid w:val="003D2B94"/>
    <w:rsid w:val="003E12A4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550E"/>
    <w:rsid w:val="0041693A"/>
    <w:rsid w:val="004200F4"/>
    <w:rsid w:val="004242F1"/>
    <w:rsid w:val="00425A95"/>
    <w:rsid w:val="0043075A"/>
    <w:rsid w:val="0043163D"/>
    <w:rsid w:val="0043208D"/>
    <w:rsid w:val="00433730"/>
    <w:rsid w:val="00440D0A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35E5"/>
    <w:rsid w:val="00464DEA"/>
    <w:rsid w:val="00465B0C"/>
    <w:rsid w:val="00470DD3"/>
    <w:rsid w:val="004717EA"/>
    <w:rsid w:val="0047305B"/>
    <w:rsid w:val="0047404F"/>
    <w:rsid w:val="00482B43"/>
    <w:rsid w:val="00491B27"/>
    <w:rsid w:val="00495060"/>
    <w:rsid w:val="00496FA3"/>
    <w:rsid w:val="004A02C4"/>
    <w:rsid w:val="004A2AED"/>
    <w:rsid w:val="004A3BE0"/>
    <w:rsid w:val="004B01A5"/>
    <w:rsid w:val="004B2C2D"/>
    <w:rsid w:val="004B3151"/>
    <w:rsid w:val="004B526E"/>
    <w:rsid w:val="004B75B7"/>
    <w:rsid w:val="004D455F"/>
    <w:rsid w:val="004D499C"/>
    <w:rsid w:val="004D4DA9"/>
    <w:rsid w:val="004D4EE2"/>
    <w:rsid w:val="004E297B"/>
    <w:rsid w:val="004F661B"/>
    <w:rsid w:val="005045C7"/>
    <w:rsid w:val="00507329"/>
    <w:rsid w:val="005105E0"/>
    <w:rsid w:val="0051196A"/>
    <w:rsid w:val="005135A1"/>
    <w:rsid w:val="0051580D"/>
    <w:rsid w:val="00515FF1"/>
    <w:rsid w:val="00521C70"/>
    <w:rsid w:val="005279F5"/>
    <w:rsid w:val="00532891"/>
    <w:rsid w:val="005412F6"/>
    <w:rsid w:val="00542EBB"/>
    <w:rsid w:val="00547111"/>
    <w:rsid w:val="00550D59"/>
    <w:rsid w:val="00552254"/>
    <w:rsid w:val="00553FCC"/>
    <w:rsid w:val="005629B6"/>
    <w:rsid w:val="00564606"/>
    <w:rsid w:val="00564EDF"/>
    <w:rsid w:val="0056673A"/>
    <w:rsid w:val="00566F6F"/>
    <w:rsid w:val="00571288"/>
    <w:rsid w:val="00575851"/>
    <w:rsid w:val="0058240F"/>
    <w:rsid w:val="00584A2B"/>
    <w:rsid w:val="00587F6A"/>
    <w:rsid w:val="00592D74"/>
    <w:rsid w:val="00596753"/>
    <w:rsid w:val="005A1AB7"/>
    <w:rsid w:val="005A64E2"/>
    <w:rsid w:val="005B4127"/>
    <w:rsid w:val="005B5026"/>
    <w:rsid w:val="005C6918"/>
    <w:rsid w:val="005D27CA"/>
    <w:rsid w:val="005D2ABE"/>
    <w:rsid w:val="005E18C6"/>
    <w:rsid w:val="005E2C44"/>
    <w:rsid w:val="005E42FB"/>
    <w:rsid w:val="005E7977"/>
    <w:rsid w:val="005F391D"/>
    <w:rsid w:val="005F682D"/>
    <w:rsid w:val="005F740E"/>
    <w:rsid w:val="006006C1"/>
    <w:rsid w:val="00603362"/>
    <w:rsid w:val="00610384"/>
    <w:rsid w:val="00610C5B"/>
    <w:rsid w:val="006123FF"/>
    <w:rsid w:val="006129B7"/>
    <w:rsid w:val="00613D6B"/>
    <w:rsid w:val="0061563E"/>
    <w:rsid w:val="00617D68"/>
    <w:rsid w:val="00617FEE"/>
    <w:rsid w:val="00620F69"/>
    <w:rsid w:val="00621188"/>
    <w:rsid w:val="006257ED"/>
    <w:rsid w:val="00625935"/>
    <w:rsid w:val="006316B2"/>
    <w:rsid w:val="00643C0A"/>
    <w:rsid w:val="00644586"/>
    <w:rsid w:val="00645256"/>
    <w:rsid w:val="00652A36"/>
    <w:rsid w:val="0065364E"/>
    <w:rsid w:val="006537B5"/>
    <w:rsid w:val="00661E2C"/>
    <w:rsid w:val="006624D0"/>
    <w:rsid w:val="00667016"/>
    <w:rsid w:val="00677B7C"/>
    <w:rsid w:val="00680E1F"/>
    <w:rsid w:val="0068444E"/>
    <w:rsid w:val="006936DF"/>
    <w:rsid w:val="00694794"/>
    <w:rsid w:val="00695808"/>
    <w:rsid w:val="006A5853"/>
    <w:rsid w:val="006A6982"/>
    <w:rsid w:val="006A737E"/>
    <w:rsid w:val="006B00B1"/>
    <w:rsid w:val="006B46FB"/>
    <w:rsid w:val="006B7B2F"/>
    <w:rsid w:val="006C1B27"/>
    <w:rsid w:val="006D0191"/>
    <w:rsid w:val="006D6527"/>
    <w:rsid w:val="006E21FB"/>
    <w:rsid w:val="006E4465"/>
    <w:rsid w:val="006E5627"/>
    <w:rsid w:val="006E7773"/>
    <w:rsid w:val="006F5558"/>
    <w:rsid w:val="006F6B99"/>
    <w:rsid w:val="006F7B09"/>
    <w:rsid w:val="006F7F2E"/>
    <w:rsid w:val="00700A7C"/>
    <w:rsid w:val="00702A17"/>
    <w:rsid w:val="00702ECF"/>
    <w:rsid w:val="00704829"/>
    <w:rsid w:val="007101FB"/>
    <w:rsid w:val="0071715C"/>
    <w:rsid w:val="00717315"/>
    <w:rsid w:val="0072522A"/>
    <w:rsid w:val="00725F59"/>
    <w:rsid w:val="0073208D"/>
    <w:rsid w:val="007359FE"/>
    <w:rsid w:val="007368FA"/>
    <w:rsid w:val="0073742E"/>
    <w:rsid w:val="0073773F"/>
    <w:rsid w:val="00750C7A"/>
    <w:rsid w:val="00752FAD"/>
    <w:rsid w:val="00754314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61E4"/>
    <w:rsid w:val="00776F2F"/>
    <w:rsid w:val="00780B1F"/>
    <w:rsid w:val="00781D62"/>
    <w:rsid w:val="00786E9B"/>
    <w:rsid w:val="00792342"/>
    <w:rsid w:val="00796CD3"/>
    <w:rsid w:val="007977A8"/>
    <w:rsid w:val="007A3E93"/>
    <w:rsid w:val="007A587A"/>
    <w:rsid w:val="007A73E5"/>
    <w:rsid w:val="007B512A"/>
    <w:rsid w:val="007C0E8A"/>
    <w:rsid w:val="007C13F4"/>
    <w:rsid w:val="007C2097"/>
    <w:rsid w:val="007C28A7"/>
    <w:rsid w:val="007C5DE7"/>
    <w:rsid w:val="007C6B22"/>
    <w:rsid w:val="007D214E"/>
    <w:rsid w:val="007D610E"/>
    <w:rsid w:val="007D6A07"/>
    <w:rsid w:val="007D6DB1"/>
    <w:rsid w:val="007D7566"/>
    <w:rsid w:val="007E136E"/>
    <w:rsid w:val="007F0389"/>
    <w:rsid w:val="007F1418"/>
    <w:rsid w:val="007F3701"/>
    <w:rsid w:val="007F5994"/>
    <w:rsid w:val="007F7259"/>
    <w:rsid w:val="00800A71"/>
    <w:rsid w:val="00801CF0"/>
    <w:rsid w:val="00802EDE"/>
    <w:rsid w:val="008036D6"/>
    <w:rsid w:val="00803DBE"/>
    <w:rsid w:val="008040A8"/>
    <w:rsid w:val="00810FFE"/>
    <w:rsid w:val="00820D2F"/>
    <w:rsid w:val="00823D83"/>
    <w:rsid w:val="00824C2C"/>
    <w:rsid w:val="00825391"/>
    <w:rsid w:val="00826FF0"/>
    <w:rsid w:val="008279FA"/>
    <w:rsid w:val="0084199B"/>
    <w:rsid w:val="00846BDA"/>
    <w:rsid w:val="008513E2"/>
    <w:rsid w:val="0085441A"/>
    <w:rsid w:val="008626E7"/>
    <w:rsid w:val="00870569"/>
    <w:rsid w:val="008705C1"/>
    <w:rsid w:val="00870EE7"/>
    <w:rsid w:val="0087109A"/>
    <w:rsid w:val="0087510D"/>
    <w:rsid w:val="00875D2F"/>
    <w:rsid w:val="008813F7"/>
    <w:rsid w:val="00883A39"/>
    <w:rsid w:val="008863B9"/>
    <w:rsid w:val="0089088C"/>
    <w:rsid w:val="00890D5A"/>
    <w:rsid w:val="00896345"/>
    <w:rsid w:val="008A45A6"/>
    <w:rsid w:val="008B2743"/>
    <w:rsid w:val="008B2CD2"/>
    <w:rsid w:val="008C38A4"/>
    <w:rsid w:val="008C75E5"/>
    <w:rsid w:val="008D4141"/>
    <w:rsid w:val="008D55F2"/>
    <w:rsid w:val="008D70C6"/>
    <w:rsid w:val="008E6B1F"/>
    <w:rsid w:val="008F38DF"/>
    <w:rsid w:val="008F5AAD"/>
    <w:rsid w:val="008F686C"/>
    <w:rsid w:val="00901400"/>
    <w:rsid w:val="00904EBA"/>
    <w:rsid w:val="00907B05"/>
    <w:rsid w:val="0091261A"/>
    <w:rsid w:val="00913E0B"/>
    <w:rsid w:val="009148DE"/>
    <w:rsid w:val="00916386"/>
    <w:rsid w:val="00920DCC"/>
    <w:rsid w:val="009243CF"/>
    <w:rsid w:val="0093283F"/>
    <w:rsid w:val="00932B4B"/>
    <w:rsid w:val="009418D9"/>
    <w:rsid w:val="00941E30"/>
    <w:rsid w:val="0094370A"/>
    <w:rsid w:val="00943B96"/>
    <w:rsid w:val="00946424"/>
    <w:rsid w:val="009478EE"/>
    <w:rsid w:val="0095139C"/>
    <w:rsid w:val="0095347E"/>
    <w:rsid w:val="00956250"/>
    <w:rsid w:val="00956A50"/>
    <w:rsid w:val="0096292E"/>
    <w:rsid w:val="00963EB0"/>
    <w:rsid w:val="00965E63"/>
    <w:rsid w:val="00972462"/>
    <w:rsid w:val="00973015"/>
    <w:rsid w:val="0097303B"/>
    <w:rsid w:val="00973766"/>
    <w:rsid w:val="009777D9"/>
    <w:rsid w:val="00986821"/>
    <w:rsid w:val="0098739A"/>
    <w:rsid w:val="0099058A"/>
    <w:rsid w:val="00991B88"/>
    <w:rsid w:val="009A07BF"/>
    <w:rsid w:val="009A39DE"/>
    <w:rsid w:val="009A4E0F"/>
    <w:rsid w:val="009A5255"/>
    <w:rsid w:val="009A5753"/>
    <w:rsid w:val="009A579D"/>
    <w:rsid w:val="009B0B50"/>
    <w:rsid w:val="009B26F9"/>
    <w:rsid w:val="009B2B3D"/>
    <w:rsid w:val="009B2E1B"/>
    <w:rsid w:val="009B5164"/>
    <w:rsid w:val="009B7D5D"/>
    <w:rsid w:val="009C1018"/>
    <w:rsid w:val="009C22FE"/>
    <w:rsid w:val="009C5146"/>
    <w:rsid w:val="009D00B7"/>
    <w:rsid w:val="009D476E"/>
    <w:rsid w:val="009D7147"/>
    <w:rsid w:val="009E24B9"/>
    <w:rsid w:val="009E24DE"/>
    <w:rsid w:val="009E3297"/>
    <w:rsid w:val="009E383F"/>
    <w:rsid w:val="009E5880"/>
    <w:rsid w:val="009E5C01"/>
    <w:rsid w:val="009E72CF"/>
    <w:rsid w:val="009F002F"/>
    <w:rsid w:val="009F1050"/>
    <w:rsid w:val="009F473D"/>
    <w:rsid w:val="009F6D6B"/>
    <w:rsid w:val="009F734F"/>
    <w:rsid w:val="009F7D81"/>
    <w:rsid w:val="00A00487"/>
    <w:rsid w:val="00A04F1C"/>
    <w:rsid w:val="00A05006"/>
    <w:rsid w:val="00A230E4"/>
    <w:rsid w:val="00A246B6"/>
    <w:rsid w:val="00A30856"/>
    <w:rsid w:val="00A34424"/>
    <w:rsid w:val="00A37D39"/>
    <w:rsid w:val="00A40634"/>
    <w:rsid w:val="00A41A40"/>
    <w:rsid w:val="00A47E70"/>
    <w:rsid w:val="00A50CF0"/>
    <w:rsid w:val="00A51317"/>
    <w:rsid w:val="00A52F6F"/>
    <w:rsid w:val="00A57528"/>
    <w:rsid w:val="00A601CD"/>
    <w:rsid w:val="00A66C63"/>
    <w:rsid w:val="00A7010F"/>
    <w:rsid w:val="00A70BC7"/>
    <w:rsid w:val="00A7150A"/>
    <w:rsid w:val="00A72118"/>
    <w:rsid w:val="00A72665"/>
    <w:rsid w:val="00A754BB"/>
    <w:rsid w:val="00A7583C"/>
    <w:rsid w:val="00A75CED"/>
    <w:rsid w:val="00A7671C"/>
    <w:rsid w:val="00A7748E"/>
    <w:rsid w:val="00A81EA3"/>
    <w:rsid w:val="00A84550"/>
    <w:rsid w:val="00A90724"/>
    <w:rsid w:val="00A916D2"/>
    <w:rsid w:val="00AA0376"/>
    <w:rsid w:val="00AA1E64"/>
    <w:rsid w:val="00AA2CBC"/>
    <w:rsid w:val="00AA49EB"/>
    <w:rsid w:val="00AB01DF"/>
    <w:rsid w:val="00AB0D3A"/>
    <w:rsid w:val="00AB4631"/>
    <w:rsid w:val="00AB6981"/>
    <w:rsid w:val="00AC5820"/>
    <w:rsid w:val="00AC7DC1"/>
    <w:rsid w:val="00AD1CD8"/>
    <w:rsid w:val="00AD4BCE"/>
    <w:rsid w:val="00AD7126"/>
    <w:rsid w:val="00AD7555"/>
    <w:rsid w:val="00AE2421"/>
    <w:rsid w:val="00AF0E4C"/>
    <w:rsid w:val="00AF3E2E"/>
    <w:rsid w:val="00AF5551"/>
    <w:rsid w:val="00AF7E56"/>
    <w:rsid w:val="00B04335"/>
    <w:rsid w:val="00B05D84"/>
    <w:rsid w:val="00B10E9C"/>
    <w:rsid w:val="00B1310C"/>
    <w:rsid w:val="00B13940"/>
    <w:rsid w:val="00B17EC1"/>
    <w:rsid w:val="00B22A07"/>
    <w:rsid w:val="00B258BB"/>
    <w:rsid w:val="00B3074E"/>
    <w:rsid w:val="00B32774"/>
    <w:rsid w:val="00B444C0"/>
    <w:rsid w:val="00B45BFC"/>
    <w:rsid w:val="00B508D2"/>
    <w:rsid w:val="00B51BA6"/>
    <w:rsid w:val="00B52828"/>
    <w:rsid w:val="00B5725C"/>
    <w:rsid w:val="00B67B97"/>
    <w:rsid w:val="00B7315D"/>
    <w:rsid w:val="00B75E77"/>
    <w:rsid w:val="00B76E16"/>
    <w:rsid w:val="00B801F2"/>
    <w:rsid w:val="00B82176"/>
    <w:rsid w:val="00B84F41"/>
    <w:rsid w:val="00B85917"/>
    <w:rsid w:val="00B85ABF"/>
    <w:rsid w:val="00B86222"/>
    <w:rsid w:val="00B918AC"/>
    <w:rsid w:val="00B91C30"/>
    <w:rsid w:val="00B9335B"/>
    <w:rsid w:val="00B968C8"/>
    <w:rsid w:val="00BA048E"/>
    <w:rsid w:val="00BA2CD7"/>
    <w:rsid w:val="00BA3EC5"/>
    <w:rsid w:val="00BA5195"/>
    <w:rsid w:val="00BA51D9"/>
    <w:rsid w:val="00BB1BF6"/>
    <w:rsid w:val="00BB5645"/>
    <w:rsid w:val="00BB5DFC"/>
    <w:rsid w:val="00BC40B1"/>
    <w:rsid w:val="00BD279D"/>
    <w:rsid w:val="00BD33A1"/>
    <w:rsid w:val="00BD5479"/>
    <w:rsid w:val="00BD6BB8"/>
    <w:rsid w:val="00BD6C33"/>
    <w:rsid w:val="00BE47A2"/>
    <w:rsid w:val="00BE4DD2"/>
    <w:rsid w:val="00BF1721"/>
    <w:rsid w:val="00BF53F2"/>
    <w:rsid w:val="00BF60DF"/>
    <w:rsid w:val="00C01A4C"/>
    <w:rsid w:val="00C02228"/>
    <w:rsid w:val="00C02E01"/>
    <w:rsid w:val="00C058FD"/>
    <w:rsid w:val="00C1082F"/>
    <w:rsid w:val="00C10D23"/>
    <w:rsid w:val="00C12D35"/>
    <w:rsid w:val="00C23C46"/>
    <w:rsid w:val="00C23CD0"/>
    <w:rsid w:val="00C2584D"/>
    <w:rsid w:val="00C259BF"/>
    <w:rsid w:val="00C30A15"/>
    <w:rsid w:val="00C34763"/>
    <w:rsid w:val="00C3691D"/>
    <w:rsid w:val="00C37033"/>
    <w:rsid w:val="00C41C06"/>
    <w:rsid w:val="00C42669"/>
    <w:rsid w:val="00C443A0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61264"/>
    <w:rsid w:val="00C628B1"/>
    <w:rsid w:val="00C657A8"/>
    <w:rsid w:val="00C66BA2"/>
    <w:rsid w:val="00C71887"/>
    <w:rsid w:val="00C72382"/>
    <w:rsid w:val="00C737D7"/>
    <w:rsid w:val="00C74F54"/>
    <w:rsid w:val="00C852CF"/>
    <w:rsid w:val="00C856F4"/>
    <w:rsid w:val="00C87A12"/>
    <w:rsid w:val="00C91FA7"/>
    <w:rsid w:val="00C922BB"/>
    <w:rsid w:val="00C95985"/>
    <w:rsid w:val="00C9778B"/>
    <w:rsid w:val="00C979AE"/>
    <w:rsid w:val="00CA2FA6"/>
    <w:rsid w:val="00CA3400"/>
    <w:rsid w:val="00CA3559"/>
    <w:rsid w:val="00CB0EE7"/>
    <w:rsid w:val="00CB12BC"/>
    <w:rsid w:val="00CB18FF"/>
    <w:rsid w:val="00CC1B68"/>
    <w:rsid w:val="00CC1C39"/>
    <w:rsid w:val="00CC39F9"/>
    <w:rsid w:val="00CC4988"/>
    <w:rsid w:val="00CC5026"/>
    <w:rsid w:val="00CC5F26"/>
    <w:rsid w:val="00CC63D6"/>
    <w:rsid w:val="00CC68D0"/>
    <w:rsid w:val="00CD057D"/>
    <w:rsid w:val="00CD2451"/>
    <w:rsid w:val="00CE0B19"/>
    <w:rsid w:val="00CE0BFA"/>
    <w:rsid w:val="00CE3835"/>
    <w:rsid w:val="00CE3B53"/>
    <w:rsid w:val="00CE5930"/>
    <w:rsid w:val="00CE737E"/>
    <w:rsid w:val="00CE7AF9"/>
    <w:rsid w:val="00CF1024"/>
    <w:rsid w:val="00CF39F2"/>
    <w:rsid w:val="00CF40D9"/>
    <w:rsid w:val="00CF78E2"/>
    <w:rsid w:val="00D00537"/>
    <w:rsid w:val="00D03582"/>
    <w:rsid w:val="00D03611"/>
    <w:rsid w:val="00D03F9A"/>
    <w:rsid w:val="00D05437"/>
    <w:rsid w:val="00D06D51"/>
    <w:rsid w:val="00D127DF"/>
    <w:rsid w:val="00D12FC5"/>
    <w:rsid w:val="00D14F39"/>
    <w:rsid w:val="00D1521A"/>
    <w:rsid w:val="00D17487"/>
    <w:rsid w:val="00D176C5"/>
    <w:rsid w:val="00D2149C"/>
    <w:rsid w:val="00D235D8"/>
    <w:rsid w:val="00D24991"/>
    <w:rsid w:val="00D25A5F"/>
    <w:rsid w:val="00D32B66"/>
    <w:rsid w:val="00D34E67"/>
    <w:rsid w:val="00D43946"/>
    <w:rsid w:val="00D4517A"/>
    <w:rsid w:val="00D452FE"/>
    <w:rsid w:val="00D4758D"/>
    <w:rsid w:val="00D50255"/>
    <w:rsid w:val="00D51A3A"/>
    <w:rsid w:val="00D52BD7"/>
    <w:rsid w:val="00D63444"/>
    <w:rsid w:val="00D66520"/>
    <w:rsid w:val="00D70343"/>
    <w:rsid w:val="00D720E3"/>
    <w:rsid w:val="00D7237E"/>
    <w:rsid w:val="00D7387B"/>
    <w:rsid w:val="00D86DC8"/>
    <w:rsid w:val="00D872A9"/>
    <w:rsid w:val="00D94C78"/>
    <w:rsid w:val="00DA0394"/>
    <w:rsid w:val="00DA5B6C"/>
    <w:rsid w:val="00DA6023"/>
    <w:rsid w:val="00DB293C"/>
    <w:rsid w:val="00DB2D33"/>
    <w:rsid w:val="00DB3570"/>
    <w:rsid w:val="00DB484C"/>
    <w:rsid w:val="00DB4CCE"/>
    <w:rsid w:val="00DC0D26"/>
    <w:rsid w:val="00DC331E"/>
    <w:rsid w:val="00DD0F43"/>
    <w:rsid w:val="00DD11FD"/>
    <w:rsid w:val="00DD53E1"/>
    <w:rsid w:val="00DD7F13"/>
    <w:rsid w:val="00DE14E0"/>
    <w:rsid w:val="00DE237C"/>
    <w:rsid w:val="00DE34CF"/>
    <w:rsid w:val="00DE477E"/>
    <w:rsid w:val="00DE647C"/>
    <w:rsid w:val="00DE67FB"/>
    <w:rsid w:val="00DF0FB2"/>
    <w:rsid w:val="00DF343E"/>
    <w:rsid w:val="00DF61D9"/>
    <w:rsid w:val="00DF69F6"/>
    <w:rsid w:val="00E00D77"/>
    <w:rsid w:val="00E034F8"/>
    <w:rsid w:val="00E13F3D"/>
    <w:rsid w:val="00E14D7D"/>
    <w:rsid w:val="00E1748E"/>
    <w:rsid w:val="00E20322"/>
    <w:rsid w:val="00E2067E"/>
    <w:rsid w:val="00E24598"/>
    <w:rsid w:val="00E24E93"/>
    <w:rsid w:val="00E31F6E"/>
    <w:rsid w:val="00E32E48"/>
    <w:rsid w:val="00E34898"/>
    <w:rsid w:val="00E37029"/>
    <w:rsid w:val="00E541FB"/>
    <w:rsid w:val="00E54CC3"/>
    <w:rsid w:val="00E55777"/>
    <w:rsid w:val="00E66A80"/>
    <w:rsid w:val="00E716C1"/>
    <w:rsid w:val="00E717C5"/>
    <w:rsid w:val="00E74AE5"/>
    <w:rsid w:val="00E75535"/>
    <w:rsid w:val="00E777D7"/>
    <w:rsid w:val="00E77B87"/>
    <w:rsid w:val="00E8111F"/>
    <w:rsid w:val="00E814FE"/>
    <w:rsid w:val="00E835F4"/>
    <w:rsid w:val="00E83DFE"/>
    <w:rsid w:val="00E8417F"/>
    <w:rsid w:val="00E8742B"/>
    <w:rsid w:val="00E9367A"/>
    <w:rsid w:val="00E9504A"/>
    <w:rsid w:val="00EA1BFB"/>
    <w:rsid w:val="00EA5EB9"/>
    <w:rsid w:val="00EA6BD9"/>
    <w:rsid w:val="00EA7E97"/>
    <w:rsid w:val="00EB09B7"/>
    <w:rsid w:val="00EB0DD2"/>
    <w:rsid w:val="00EB34B1"/>
    <w:rsid w:val="00EB40F5"/>
    <w:rsid w:val="00EC030D"/>
    <w:rsid w:val="00EC295E"/>
    <w:rsid w:val="00EC34D8"/>
    <w:rsid w:val="00EC51B2"/>
    <w:rsid w:val="00EC67A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6865"/>
    <w:rsid w:val="00F0004E"/>
    <w:rsid w:val="00F0098D"/>
    <w:rsid w:val="00F04AF0"/>
    <w:rsid w:val="00F11469"/>
    <w:rsid w:val="00F173A4"/>
    <w:rsid w:val="00F17E5C"/>
    <w:rsid w:val="00F20C28"/>
    <w:rsid w:val="00F23561"/>
    <w:rsid w:val="00F25D98"/>
    <w:rsid w:val="00F300FB"/>
    <w:rsid w:val="00F31986"/>
    <w:rsid w:val="00F367DF"/>
    <w:rsid w:val="00F378BB"/>
    <w:rsid w:val="00F40F3A"/>
    <w:rsid w:val="00F510C9"/>
    <w:rsid w:val="00F54B30"/>
    <w:rsid w:val="00F637A3"/>
    <w:rsid w:val="00F6560C"/>
    <w:rsid w:val="00F65E51"/>
    <w:rsid w:val="00F661E0"/>
    <w:rsid w:val="00F72A69"/>
    <w:rsid w:val="00F73479"/>
    <w:rsid w:val="00F75DFD"/>
    <w:rsid w:val="00F76F15"/>
    <w:rsid w:val="00F770AB"/>
    <w:rsid w:val="00F83E9A"/>
    <w:rsid w:val="00F91526"/>
    <w:rsid w:val="00F92FAF"/>
    <w:rsid w:val="00F93858"/>
    <w:rsid w:val="00F94E3A"/>
    <w:rsid w:val="00F95DCB"/>
    <w:rsid w:val="00F9763F"/>
    <w:rsid w:val="00FA2C28"/>
    <w:rsid w:val="00FA485A"/>
    <w:rsid w:val="00FB4454"/>
    <w:rsid w:val="00FB53C0"/>
    <w:rsid w:val="00FB6386"/>
    <w:rsid w:val="00FC3CDB"/>
    <w:rsid w:val="00FC3E53"/>
    <w:rsid w:val="00FC6A75"/>
    <w:rsid w:val="00FC75B0"/>
    <w:rsid w:val="00FD22E5"/>
    <w:rsid w:val="00FD44EF"/>
    <w:rsid w:val="00FD68E5"/>
    <w:rsid w:val="00FF1628"/>
    <w:rsid w:val="00FF41D4"/>
    <w:rsid w:val="00FF5019"/>
    <w:rsid w:val="00FF5074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403255"/>
  <w15:docId w15:val="{E8AD1AED-9EFA-4216-9305-BBD60BC18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DC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741A0-5E16-4E14-81C1-561EF2CD1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1352</Words>
  <Characters>7708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9042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2021-04-27T15:55:00Z</dcterms:created>
  <dcterms:modified xsi:type="dcterms:W3CDTF">2021-04-27T17:58:00Z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