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ACA" w:rsidRDefault="00233ACA" w:rsidP="00233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R5s210482</w:t>
      </w:r>
      <w:r>
        <w:rPr>
          <w:b/>
          <w:i/>
          <w:noProof/>
          <w:sz w:val="28"/>
        </w:rPr>
        <w:fldChar w:fldCharType="end"/>
      </w:r>
    </w:p>
    <w:p w:rsidR="00233ACA" w:rsidRDefault="00233ACA" w:rsidP="00233A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ACA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3ACA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ACA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142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33ACA" w:rsidRPr="00410371" w:rsidRDefault="00233ACA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3ACA" w:rsidRPr="00410371" w:rsidRDefault="00233ACA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33ACA" w:rsidRDefault="00233ACA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3ACA" w:rsidRPr="00410371" w:rsidRDefault="00233ACA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33ACA" w:rsidRDefault="00233ACA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3ACA" w:rsidRPr="00410371" w:rsidRDefault="00233ACA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3ACA" w:rsidRPr="00F25D98" w:rsidRDefault="00233ACA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ACA" w:rsidTr="00023740">
        <w:tc>
          <w:tcPr>
            <w:tcW w:w="9641" w:type="dxa"/>
            <w:gridSpan w:val="9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33ACA" w:rsidRDefault="00233ACA" w:rsidP="00233A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ACA" w:rsidTr="00023740">
        <w:tc>
          <w:tcPr>
            <w:tcW w:w="2835" w:type="dxa"/>
          </w:tcPr>
          <w:p w:rsidR="00233ACA" w:rsidRDefault="00233ACA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3ACA" w:rsidRDefault="00233ACA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33ACA" w:rsidRDefault="00233ACA" w:rsidP="00233A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ACA" w:rsidTr="00023740">
        <w:tc>
          <w:tcPr>
            <w:tcW w:w="9640" w:type="dxa"/>
            <w:gridSpan w:val="11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fl_UTRAN_InitializeSIB11</w:t>
            </w:r>
            <w:r>
              <w:fldChar w:fldCharType="end"/>
            </w: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33ACA" w:rsidRDefault="00233ACA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2021-04-20</w:t>
            </w:r>
            <w:r>
              <w:rPr>
                <w:noProof/>
              </w:rPr>
              <w:fldChar w:fldCharType="end"/>
            </w: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3ACA" w:rsidRDefault="00233ACA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33ACA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3ACA" w:rsidRDefault="00233ACA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ACA" w:rsidRDefault="00233ACA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ACA" w:rsidRPr="007C2097" w:rsidRDefault="00233ACA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3ACA" w:rsidTr="00023740">
        <w:tc>
          <w:tcPr>
            <w:tcW w:w="1843" w:type="dxa"/>
          </w:tcPr>
          <w:p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The function fl_UTRAN_InitializeSIB11returns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, which is at present a fixed length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>, which is set to value 8.</w:t>
            </w:r>
          </w:p>
          <w:p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Within this function variable var template (value)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p_CellList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; is declared which is updated only for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cells 5,7,8,and 9.</w:t>
            </w:r>
          </w:p>
          <w:p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>Thus, by the time this variable (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) is returned, it contains 4 elements, leaving the other 4 elements uninitialized. </w:t>
            </w:r>
          </w:p>
          <w:p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But the TTCN expects the full list to be returned, that is value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. </w:t>
            </w:r>
          </w:p>
          <w:p w:rsidR="00233ACA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Since 4 elements are un-initialized at the time of returning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,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 this causes a runtime error as this variable is being returned with un-initialized values.</w:t>
            </w:r>
          </w:p>
          <w:p w:rsidR="00233ACA" w:rsidRPr="0032541E" w:rsidRDefault="00233ACA" w:rsidP="00233ACA">
            <w:pPr>
              <w:rPr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needs to be corrected.</w:t>
            </w:r>
            <w:r w:rsidRPr="0032541E">
              <w:rPr>
                <w:noProof/>
                <w:lang w:val="en-US"/>
              </w:rPr>
              <w:t xml:space="preserve"> </w:t>
            </w: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Instead of declaring v_CellList tobe of type template (value), declared it to be of type UTRAN_CellInfoList_Type.</w:t>
            </w:r>
          </w:p>
          <w:p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instead of assigninh v_CellList[x] := v_SysInfoType11;, assigned v_CellList[x] := valueof(v_SysInfoType11);</w:t>
            </w:r>
          </w:p>
          <w:p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233ACA" w:rsidRPr="00000E10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233ACA" w:rsidTr="00023740">
        <w:tc>
          <w:tcPr>
            <w:tcW w:w="2694" w:type="dxa"/>
            <w:gridSpan w:val="2"/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LTE-UTRAN testcases</w:t>
            </w: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33ACA" w:rsidRDefault="00233ACA" w:rsidP="00233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3ACA" w:rsidRDefault="00233ACA" w:rsidP="00233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ACA" w:rsidRDefault="00233ACA" w:rsidP="00233ACA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ACA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3ACA" w:rsidRPr="008863B9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3ACA" w:rsidRPr="008863B9" w:rsidRDefault="00233ACA" w:rsidP="00233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ACA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33ACA" w:rsidRDefault="00233ACA" w:rsidP="00233ACA">
      <w:pPr>
        <w:rPr>
          <w:noProof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82527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237A2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7A2C" w:rsidRPr="008E65EF">
        <w:rPr>
          <w:rFonts w:ascii="Arial" w:hAnsi="Arial" w:cs="Arial"/>
          <w:iCs/>
        </w:rPr>
        <w:t>Table of Contents</w:t>
      </w:r>
      <w:r w:rsidR="00237A2C">
        <w:tab/>
      </w:r>
      <w:r w:rsidR="00237A2C">
        <w:fldChar w:fldCharType="begin"/>
      </w:r>
      <w:r w:rsidR="00237A2C">
        <w:instrText xml:space="preserve"> PAGEREF _Toc69825276 \h </w:instrText>
      </w:r>
      <w:r w:rsidR="00237A2C">
        <w:fldChar w:fldCharType="separate"/>
      </w:r>
      <w:r w:rsidR="00237A2C">
        <w:t>3</w:t>
      </w:r>
      <w:r w:rsidR="00237A2C">
        <w:fldChar w:fldCharType="end"/>
      </w:r>
    </w:p>
    <w:p w:rsidR="00237A2C" w:rsidRDefault="00237A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65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65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_Toc69825277 \h </w:instrText>
      </w:r>
      <w:r>
        <w:fldChar w:fldCharType="separate"/>
      </w:r>
      <w:r>
        <w:t>4</w:t>
      </w:r>
      <w:r>
        <w:fldChar w:fldCharType="end"/>
      </w:r>
    </w:p>
    <w:p w:rsidR="00237A2C" w:rsidRDefault="00237A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65E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65EF">
        <w:rPr>
          <w:b/>
        </w:rPr>
        <w:t>Correction to fl_UTRAN_InitializeSIB11</w:t>
      </w:r>
      <w:r>
        <w:tab/>
      </w:r>
      <w:r>
        <w:fldChar w:fldCharType="begin"/>
      </w:r>
      <w:r>
        <w:instrText xml:space="preserve"> PAGEREF _Toc69825278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825277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Pr="00423341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9825278"/>
      <w:r w:rsidRPr="00423341">
        <w:rPr>
          <w:b/>
          <w:sz w:val="28"/>
          <w:szCs w:val="28"/>
        </w:rPr>
        <w:t xml:space="preserve">Correction to </w:t>
      </w:r>
      <w:r w:rsidR="00290978" w:rsidRPr="00290978">
        <w:rPr>
          <w:b/>
          <w:sz w:val="28"/>
          <w:szCs w:val="28"/>
        </w:rPr>
        <w:t>fl_UTRAN_InitializeSIB11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423341" w:rsidRDefault="00290978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290978">
              <w:t>fl_UTRAN_InitializeSIB11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The function fl_UTRAN_InitializeSIB11returns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, which is at present a fixed length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>, which is set to value 8.</w:t>
            </w:r>
          </w:p>
          <w:p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Within this function variable var template (value)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p_CellList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; is declared which is updated only for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cells 5,7,8,and 9.</w:t>
            </w:r>
          </w:p>
          <w:p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>Thus, by the time this variable (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) is returned, it contains 4 elements, leaving the other 4 elements uninitialized. </w:t>
            </w:r>
          </w:p>
          <w:p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But the TTCN expects the full list to be returned, that is value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. </w:t>
            </w:r>
          </w:p>
          <w:p w:rsid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Since 4 elements are un-initialized at the time of returning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,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 this causes a runtime error as this variable is being returned with un-initialized values.</w:t>
            </w:r>
          </w:p>
          <w:p w:rsidR="005C576A" w:rsidRPr="00617F63" w:rsidRDefault="00423341" w:rsidP="00423341">
            <w:pPr>
              <w:pStyle w:val="CRCoverPage"/>
              <w:rPr>
                <w:bCs/>
                <w:lang w:val="en-US"/>
              </w:rPr>
            </w:pPr>
            <w:r>
              <w:rPr>
                <w:rFonts w:cs="Arial"/>
                <w:lang w:val="en-US"/>
              </w:rPr>
              <w:t>This needs to be corrected.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Instead of declaring v_CellList tobe of type template (value), declared it to be of type UTRAN_CellInfoList_Type.</w:t>
            </w:r>
          </w:p>
          <w:p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instead of assigninh v_CellList[x] := v_SysInfoType11;, assigned v_CellList[x] := valueof(v_SysInfoType11);</w:t>
            </w:r>
          </w:p>
          <w:p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34177" w:rsidRPr="00C91E2F" w:rsidRDefault="00290978" w:rsidP="002909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34177" w:rsidRPr="00F0313E" w:rsidRDefault="00423341" w:rsidP="0033417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335A74">
              <w:rPr>
                <w:rFonts w:ascii="Arial" w:hAnsi="Arial" w:cs="Arial"/>
                <w:noProof/>
                <w:lang w:val="en-US"/>
              </w:rPr>
              <w:t>UTRAN_C</w:t>
            </w:r>
            <w:r w:rsidR="00290978">
              <w:rPr>
                <w:rFonts w:ascii="Arial" w:hAnsi="Arial" w:cs="Arial"/>
                <w:noProof/>
                <w:lang w:val="en-US"/>
              </w:rPr>
              <w:t>ellInfo.ttcn</w:t>
            </w:r>
          </w:p>
        </w:tc>
      </w:tr>
      <w:tr w:rsidR="00334177" w:rsidRPr="00E751F5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34177" w:rsidRPr="00E751F5" w:rsidRDefault="00334177" w:rsidP="00334177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>function fl_UTRAN_InitializeSIB11(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{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SysInfoType11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</w:t>
            </w:r>
            <w:proofErr w:type="gramStart"/>
            <w:r w:rsidRPr="00290978">
              <w:rPr>
                <w:rFonts w:ascii="Arial" w:hAnsi="Arial"/>
                <w:lang w:eastAsia="en-GB"/>
              </w:rPr>
              <w:t>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5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(utran_Cell5);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7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(utran_Cell7);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8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(utran_Cell8);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9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(utran_Cell9);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lastRenderedPageBreak/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lang w:eastAsia="en-GB"/>
              </w:rPr>
              <w:t>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300C5B" w:rsidRPr="00290978" w:rsidRDefault="00290978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290978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>function fl_UTRAN_InitializeSIB11(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{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SysInfoType11 v_SysInfoType11;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r w:rsidRPr="00290978">
              <w:rPr>
                <w:rFonts w:ascii="Arial" w:hAnsi="Arial"/>
                <w:highlight w:val="yellow"/>
                <w:lang w:eastAsia="en-GB"/>
              </w:rPr>
              <w:t xml:space="preserve">var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290978">
              <w:rPr>
                <w:rFonts w:ascii="Arial" w:hAnsi="Arial"/>
                <w:highlight w:val="yellow"/>
                <w:lang w:eastAsia="en-GB"/>
              </w:rPr>
              <w:t>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5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(utran_Cell5);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7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(utran_Cell7);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8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(utran_Cell8);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9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(utran_Cell9);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lastRenderedPageBreak/>
              <w:t xml:space="preserve">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</w:t>
            </w:r>
            <w:r w:rsidRPr="00290978">
              <w:rPr>
                <w:rFonts w:ascii="Arial" w:hAnsi="Arial"/>
                <w:highlight w:val="yellow"/>
                <w:lang w:eastAsia="en-GB"/>
              </w:rPr>
              <w:t>v_SysInfoType11</w:t>
            </w:r>
            <w:r w:rsidRPr="00290978">
              <w:rPr>
                <w:rFonts w:ascii="Arial" w:hAnsi="Arial"/>
                <w:highlight w:val="yellow"/>
                <w:lang w:eastAsia="en-GB"/>
              </w:rPr>
              <w:t>)</w:t>
            </w:r>
            <w:r w:rsidRPr="00290978">
              <w:rPr>
                <w:rFonts w:ascii="Arial" w:hAnsi="Arial"/>
                <w:highlight w:val="yellow"/>
                <w:lang w:eastAsia="en-GB"/>
              </w:rPr>
              <w:t>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cs_SIB11_Freq2_FDD(9,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8,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return </w:t>
            </w:r>
            <w:r w:rsidRPr="00290978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);</w:t>
            </w:r>
          </w:p>
          <w:p w:rsidR="00300C5B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E6C" w:rsidRDefault="00C20E6C">
      <w:r>
        <w:separator/>
      </w:r>
    </w:p>
  </w:endnote>
  <w:endnote w:type="continuationSeparator" w:id="0">
    <w:p w:rsidR="00C20E6C" w:rsidRDefault="00C2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E6C" w:rsidRDefault="00C20E6C">
      <w:r>
        <w:separator/>
      </w:r>
    </w:p>
  </w:footnote>
  <w:footnote w:type="continuationSeparator" w:id="0">
    <w:p w:rsidR="00C20E6C" w:rsidRDefault="00C2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33ACA"/>
    <w:rsid w:val="00237A2C"/>
    <w:rsid w:val="00241722"/>
    <w:rsid w:val="0026004D"/>
    <w:rsid w:val="002640DD"/>
    <w:rsid w:val="00275D12"/>
    <w:rsid w:val="00284C95"/>
    <w:rsid w:val="00284FEB"/>
    <w:rsid w:val="002860C4"/>
    <w:rsid w:val="00290978"/>
    <w:rsid w:val="002969EE"/>
    <w:rsid w:val="002B5741"/>
    <w:rsid w:val="00300C5B"/>
    <w:rsid w:val="00304F33"/>
    <w:rsid w:val="00305409"/>
    <w:rsid w:val="0032541E"/>
    <w:rsid w:val="00334177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3341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63B2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94A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9453C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4F0E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55556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0E6C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44B32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A341C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15678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97BB9-1D28-4DD9-9D41-F7A97C19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1911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2021-04-20T14:39:00Z</dcterms:created>
  <dcterms:modified xsi:type="dcterms:W3CDTF">2021-04-20T14:39:00Z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