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A10" w:rsidRDefault="00E26A10" w:rsidP="00E26A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R5s210471</w:t>
      </w:r>
      <w:r>
        <w:rPr>
          <w:b/>
          <w:i/>
          <w:noProof/>
          <w:sz w:val="28"/>
        </w:rPr>
        <w:fldChar w:fldCharType="end"/>
      </w:r>
    </w:p>
    <w:p w:rsidR="00E26A10" w:rsidRDefault="00E26A10" w:rsidP="00E26A1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6A10" w:rsidTr="000237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26A10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6A10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A10" w:rsidTr="00023740">
        <w:tc>
          <w:tcPr>
            <w:tcW w:w="142" w:type="dxa"/>
            <w:tcBorders>
              <w:lef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26A10" w:rsidRPr="00410371" w:rsidRDefault="00E26A10" w:rsidP="000237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26A10" w:rsidRDefault="00E26A10" w:rsidP="000237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26A10" w:rsidRPr="00410371" w:rsidRDefault="00E26A10" w:rsidP="0002374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26A10" w:rsidRDefault="00E26A10" w:rsidP="000237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26A10" w:rsidRPr="00410371" w:rsidRDefault="00E26A10" w:rsidP="000237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E26A10" w:rsidRDefault="00E26A10" w:rsidP="000237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26A10" w:rsidRPr="00410371" w:rsidRDefault="00E26A10" w:rsidP="000237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E26A10" w:rsidTr="000237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rPr>
                <w:noProof/>
              </w:rPr>
            </w:pPr>
          </w:p>
        </w:tc>
      </w:tr>
      <w:tr w:rsidR="00E26A10" w:rsidTr="000237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26A10" w:rsidRPr="00F25D98" w:rsidRDefault="00E26A10" w:rsidP="000237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6A10" w:rsidTr="00023740">
        <w:tc>
          <w:tcPr>
            <w:tcW w:w="9641" w:type="dxa"/>
            <w:gridSpan w:val="9"/>
          </w:tcPr>
          <w:p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26A10" w:rsidRDefault="00E26A10" w:rsidP="00E26A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6A10" w:rsidTr="00023740">
        <w:tc>
          <w:tcPr>
            <w:tcW w:w="2835" w:type="dxa"/>
          </w:tcPr>
          <w:p w:rsidR="00E26A10" w:rsidRDefault="00E26A10" w:rsidP="000237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26A10" w:rsidRDefault="00E26A10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26A10" w:rsidRDefault="00E26A10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6A10" w:rsidRDefault="00E26A10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26A10" w:rsidRDefault="00E26A10" w:rsidP="000237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26A10" w:rsidRDefault="00E26A10" w:rsidP="000237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26A10" w:rsidRDefault="00E26A10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6A10" w:rsidRDefault="00E26A10" w:rsidP="000237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26A10" w:rsidRDefault="00E26A10" w:rsidP="00E26A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6A10" w:rsidTr="00023740">
        <w:tc>
          <w:tcPr>
            <w:tcW w:w="9640" w:type="dxa"/>
            <w:gridSpan w:val="11"/>
          </w:tcPr>
          <w:p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A10" w:rsidTr="000237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26A10" w:rsidRDefault="00E26A10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A10" w:rsidRDefault="00E26A10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fl_QoS_MaximumBitRateExtd_2</w:t>
            </w:r>
            <w:r>
              <w:fldChar w:fldCharType="end"/>
            </w:r>
          </w:p>
        </w:tc>
      </w:tr>
      <w:tr w:rsidR="00E26A10" w:rsidTr="00023740">
        <w:tc>
          <w:tcPr>
            <w:tcW w:w="1843" w:type="dxa"/>
            <w:tcBorders>
              <w:lef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A10" w:rsidTr="00023740">
        <w:tc>
          <w:tcPr>
            <w:tcW w:w="1843" w:type="dxa"/>
            <w:tcBorders>
              <w:left w:val="single" w:sz="4" w:space="0" w:color="auto"/>
            </w:tcBorders>
          </w:tcPr>
          <w:p w:rsidR="00E26A10" w:rsidRDefault="00E26A10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6A10" w:rsidRDefault="00E26A10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26A10" w:rsidTr="00023740">
        <w:tc>
          <w:tcPr>
            <w:tcW w:w="1843" w:type="dxa"/>
            <w:tcBorders>
              <w:left w:val="single" w:sz="4" w:space="0" w:color="auto"/>
            </w:tcBorders>
          </w:tcPr>
          <w:p w:rsidR="00E26A10" w:rsidRDefault="00E26A10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6A10" w:rsidRDefault="007023DC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E26A10">
              <w:fldChar w:fldCharType="begin"/>
            </w:r>
            <w:r w:rsidR="00E26A10">
              <w:instrText xml:space="preserve"> DOCPROPERTY  SourceIfTsg  \* MERGEFORMAT </w:instrText>
            </w:r>
            <w:r w:rsidR="00E26A10">
              <w:fldChar w:fldCharType="separate"/>
            </w:r>
            <w:r w:rsidR="00E26A10">
              <w:fldChar w:fldCharType="end"/>
            </w:r>
          </w:p>
        </w:tc>
      </w:tr>
      <w:tr w:rsidR="00E26A10" w:rsidTr="00023740">
        <w:tc>
          <w:tcPr>
            <w:tcW w:w="1843" w:type="dxa"/>
            <w:tcBorders>
              <w:lef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A10" w:rsidTr="00023740">
        <w:tc>
          <w:tcPr>
            <w:tcW w:w="1843" w:type="dxa"/>
            <w:tcBorders>
              <w:left w:val="single" w:sz="4" w:space="0" w:color="auto"/>
            </w:tcBorders>
          </w:tcPr>
          <w:p w:rsidR="00E26A10" w:rsidRDefault="00E26A10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26A10" w:rsidRDefault="00E26A10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26A10" w:rsidRDefault="00E26A10" w:rsidP="000237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26A10" w:rsidRDefault="00E26A10" w:rsidP="000237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6A10" w:rsidRDefault="00E26A10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2021-04-15</w:t>
            </w:r>
            <w:r>
              <w:rPr>
                <w:noProof/>
              </w:rPr>
              <w:fldChar w:fldCharType="end"/>
            </w:r>
          </w:p>
        </w:tc>
      </w:tr>
      <w:tr w:rsidR="00E26A10" w:rsidTr="00023740">
        <w:tc>
          <w:tcPr>
            <w:tcW w:w="1843" w:type="dxa"/>
            <w:tcBorders>
              <w:lef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A10" w:rsidTr="000237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26A10" w:rsidRDefault="00E26A10" w:rsidP="000237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26A10" w:rsidRDefault="00E26A10" w:rsidP="000237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26A10" w:rsidRDefault="00E26A10" w:rsidP="000237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26A10" w:rsidRDefault="00E26A10" w:rsidP="000237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6A10" w:rsidRDefault="00E26A10" w:rsidP="000237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26A10" w:rsidTr="000237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26A10" w:rsidRDefault="00E26A10" w:rsidP="000237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26A10" w:rsidRDefault="00E26A10" w:rsidP="000237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26A10" w:rsidRPr="007C2097" w:rsidRDefault="00E26A10" w:rsidP="000237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26A10" w:rsidTr="00023740">
        <w:tc>
          <w:tcPr>
            <w:tcW w:w="1843" w:type="dxa"/>
          </w:tcPr>
          <w:p w:rsidR="00E26A10" w:rsidRDefault="00E26A10" w:rsidP="00023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26A10" w:rsidRDefault="00E26A10" w:rsidP="000237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>unction fl_QoS_MaximumBitRateExtd_2</w:t>
            </w:r>
            <w:r>
              <w:rPr>
                <w:noProof/>
                <w:lang w:val="en-US"/>
              </w:rPr>
              <w:t>, second input parameter p_Val is of B8_Type:</w:t>
            </w: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6526D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>function fl_QoS_MaximumBitRateExtd_2(integer p</w:t>
            </w:r>
            <w:r>
              <w:rPr>
                <w:i/>
                <w:noProof/>
                <w:lang w:val="en-US"/>
              </w:rPr>
              <w:t xml:space="preserve">_CurrentBitRate, </w:t>
            </w:r>
            <w:r w:rsidRPr="00F2175E">
              <w:rPr>
                <w:i/>
                <w:noProof/>
                <w:lang w:val="en-US"/>
              </w:rPr>
              <w:t>B8_Type p_Val)</w:t>
            </w:r>
          </w:p>
          <w:p w:rsidR="00D6526D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function </w:t>
            </w:r>
            <w:r w:rsidRPr="00F2175E">
              <w:rPr>
                <w:noProof/>
                <w:lang w:val="en-US"/>
              </w:rPr>
              <w:t>f_ConvertEPSQoS_ForATCommand</w:t>
            </w:r>
            <w:r>
              <w:rPr>
                <w:noProof/>
                <w:lang w:val="en-US"/>
              </w:rPr>
              <w:t xml:space="preserve">, </w:t>
            </w:r>
            <w:r w:rsidRPr="00F2175E">
              <w:rPr>
                <w:noProof/>
                <w:lang w:val="en-US"/>
              </w:rPr>
              <w:t>fl_QoS_MaximumBitRateExtd_2</w:t>
            </w:r>
            <w:r>
              <w:rPr>
                <w:noProof/>
                <w:lang w:val="en-US"/>
              </w:rPr>
              <w:t xml:space="preserve"> is called using as input parameters:</w:t>
            </w: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v_QoS.guaranteedBitRateDL_Ext2</w:t>
            </w: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v_QoS.guaranteedBitRateU</w:t>
            </w:r>
            <w:r w:rsidRPr="00F2175E">
              <w:rPr>
                <w:noProof/>
                <w:lang w:val="en-US"/>
              </w:rPr>
              <w:t>L_Ext2</w:t>
            </w: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v_QoS.maxBitRateDL_Ext2</w:t>
            </w: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</w:t>
            </w:r>
            <w:r>
              <w:rPr>
                <w:noProof/>
                <w:lang w:val="en-US"/>
              </w:rPr>
              <w:t>S.maxBitRateU</w:t>
            </w:r>
            <w:r w:rsidRPr="00F2175E">
              <w:rPr>
                <w:noProof/>
                <w:lang w:val="en-US"/>
              </w:rPr>
              <w:t>L_Ext2</w:t>
            </w: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Which are defined according to ASN.1 definition as OPTIONAL fields and, in this case, set as “omit” in template  </w:t>
            </w:r>
            <w:r w:rsidRPr="00F2175E">
              <w:rPr>
                <w:noProof/>
                <w:lang w:val="en-US"/>
              </w:rPr>
              <w:t>cs_508_EPS_QoS_Dedicated_1</w:t>
            </w:r>
            <w:r>
              <w:rPr>
                <w:noProof/>
                <w:lang w:val="en-US"/>
              </w:rPr>
              <w:t>:</w:t>
            </w: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6526D" w:rsidRPr="00F2175E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 xml:space="preserve">  </w:t>
            </w:r>
            <w:r w:rsidRPr="00F2175E">
              <w:rPr>
                <w:i/>
                <w:noProof/>
                <w:lang w:val="en-US"/>
              </w:rPr>
              <w:t>template (value) EPS_QualityOfService cs_508_EPS_QoS_Dedicated_1 :=</w:t>
            </w: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…</w:t>
            </w:r>
          </w:p>
          <w:p w:rsidR="00D6526D" w:rsidRPr="00F2175E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maxBitRateUL_Ext2         := omit,  // @sic R5s1300195 Baseline Moving, R5s180640 sic@</w:t>
            </w:r>
          </w:p>
          <w:p w:rsidR="00D6526D" w:rsidRPr="00F2175E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maxBitRateDL_Ext2       := omit,  // @sic R5s1300195 Baseline Moving sic@</w:t>
            </w:r>
          </w:p>
          <w:p w:rsidR="00D6526D" w:rsidRPr="00F2175E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guaranteedBitRateUL_Ext2  := omit,  // @sic R5s1300195 Baseline Moving sic@</w:t>
            </w:r>
          </w:p>
          <w:p w:rsidR="00D6526D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guaranteedBitRateDL_Ext2  := omit   // @sic R5s1300195 Baseline Moving sic@</w:t>
            </w:r>
          </w:p>
          <w:p w:rsidR="00D6526D" w:rsidRDefault="00D6526D" w:rsidP="00D6526D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input parameter is not of template nature an input paramter “omit” can cause a runtime error.</w:t>
            </w:r>
          </w:p>
          <w:p w:rsidR="00D6526D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6526D" w:rsidRPr="0032541E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This can be solved adding “template (omit)” to input parameter type. .</w:t>
            </w: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526D" w:rsidRPr="00300C5B" w:rsidRDefault="00D6526D" w:rsidP="00D6526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second input parameter type to template (omit) </w:t>
            </w:r>
            <w:r w:rsidRPr="00FF5BFC">
              <w:rPr>
                <w:noProof/>
                <w:lang w:val="en-US"/>
              </w:rPr>
              <w:t>B8_Type to support “omit”</w:t>
            </w:r>
            <w:r>
              <w:rPr>
                <w:i/>
                <w:noProof/>
                <w:lang w:val="en-US"/>
              </w:rPr>
              <w:t>.</w:t>
            </w: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D6526D" w:rsidTr="00023740">
        <w:tc>
          <w:tcPr>
            <w:tcW w:w="2694" w:type="dxa"/>
            <w:gridSpan w:val="2"/>
          </w:tcPr>
          <w:p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6526D" w:rsidRDefault="00D6526D" w:rsidP="00D65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</w:t>
            </w:r>
            <w:r>
              <w:rPr>
                <w:noProof/>
              </w:rPr>
              <w:t>1.</w:t>
            </w:r>
            <w:r>
              <w:rPr>
                <w:noProof/>
              </w:rPr>
              <w:t xml:space="preserve">ENDC. </w:t>
            </w:r>
          </w:p>
          <w:p w:rsidR="00D6526D" w:rsidRDefault="00D6526D" w:rsidP="00D65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Legacy:</w:t>
            </w:r>
            <w:r w:rsidRPr="001D13E3">
              <w:rPr>
                <w:noProof/>
              </w:rPr>
              <w:t>10.4.1</w:t>
            </w:r>
            <w:r>
              <w:rPr>
                <w:noProof/>
              </w:rPr>
              <w:t xml:space="preserve">, </w:t>
            </w:r>
            <w:r w:rsidRPr="001D13E3">
              <w:rPr>
                <w:noProof/>
              </w:rPr>
              <w:t>10.7.1-5</w:t>
            </w:r>
            <w:r>
              <w:rPr>
                <w:noProof/>
              </w:rPr>
              <w:t xml:space="preserve">, 10.8.1-6 ( </w:t>
            </w:r>
            <w:r>
              <w:rPr>
                <w:noProof/>
              </w:rPr>
              <w:t>Except 10.8.4</w:t>
            </w:r>
            <w:r>
              <w:rPr>
                <w:noProof/>
              </w:rPr>
              <w:t>), 10.8.8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 xml:space="preserve"> </w:t>
            </w:r>
            <w:r w:rsidRPr="001D13E3">
              <w:rPr>
                <w:noProof/>
              </w:rPr>
              <w:t>22.6.2</w:t>
            </w:r>
            <w:r>
              <w:rPr>
                <w:noProof/>
              </w:rPr>
              <w:t xml:space="preserve"> and </w:t>
            </w:r>
            <w:r w:rsidRPr="001D13E3">
              <w:rPr>
                <w:noProof/>
              </w:rPr>
              <w:t>22.6.3</w:t>
            </w: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6526D" w:rsidRDefault="00D6526D" w:rsidP="00D652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6526D" w:rsidRDefault="00D6526D" w:rsidP="00D652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6526D" w:rsidRDefault="00D6526D" w:rsidP="00D652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6526D" w:rsidRDefault="00D6526D" w:rsidP="00D652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6526D" w:rsidRDefault="00D6526D" w:rsidP="00D652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26D" w:rsidRDefault="00D6526D" w:rsidP="00D6526D">
            <w:pPr>
              <w:pStyle w:val="CRCoverPage"/>
              <w:spacing w:after="0"/>
              <w:rPr>
                <w:noProof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526D" w:rsidRPr="008863B9" w:rsidTr="000237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526D" w:rsidRPr="008863B9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6526D" w:rsidRPr="008863B9" w:rsidRDefault="00D6526D" w:rsidP="00D652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526D" w:rsidTr="000237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526D" w:rsidRDefault="00D6526D" w:rsidP="00D65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26D" w:rsidRDefault="00D6526D" w:rsidP="00D652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D4E20" w:rsidRDefault="005D4E20" w:rsidP="005D4E2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6920827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FF5BFC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F5BFC" w:rsidRPr="001E6261">
        <w:rPr>
          <w:rFonts w:ascii="Arial" w:hAnsi="Arial" w:cs="Arial"/>
          <w:iCs/>
        </w:rPr>
        <w:t>Table of Contents</w:t>
      </w:r>
      <w:r w:rsidR="00FF5BFC">
        <w:tab/>
      </w:r>
      <w:r w:rsidR="00FF5BFC">
        <w:fldChar w:fldCharType="begin"/>
      </w:r>
      <w:r w:rsidR="00FF5BFC">
        <w:instrText xml:space="preserve"> PAGEREF _Toc69208278 \h </w:instrText>
      </w:r>
      <w:r w:rsidR="00FF5BFC">
        <w:fldChar w:fldCharType="separate"/>
      </w:r>
      <w:r w:rsidR="00FF5BFC">
        <w:t>3</w:t>
      </w:r>
      <w:r w:rsidR="00FF5BFC">
        <w:fldChar w:fldCharType="end"/>
      </w:r>
    </w:p>
    <w:p w:rsidR="00FF5BFC" w:rsidRDefault="00FF5BFC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1E6261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1E626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_Toc69208279 \h </w:instrText>
      </w:r>
      <w:r>
        <w:fldChar w:fldCharType="separate"/>
      </w:r>
      <w:r>
        <w:t>4</w:t>
      </w:r>
      <w:r>
        <w:fldChar w:fldCharType="end"/>
      </w:r>
    </w:p>
    <w:p w:rsidR="00FF5BFC" w:rsidRPr="00FF5BFC" w:rsidRDefault="00FF5BF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1E6261">
        <w:rPr>
          <w:b/>
          <w:lang w:val="pt-BR"/>
        </w:rPr>
        <w:t>1.1</w:t>
      </w:r>
      <w:r w:rsidRPr="00FF5BFC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1E6261">
        <w:rPr>
          <w:b/>
        </w:rPr>
        <w:t>Correction to function fl_QoS_MaximumBitRateExtd_2</w:t>
      </w:r>
      <w:r>
        <w:tab/>
      </w:r>
      <w:r>
        <w:fldChar w:fldCharType="begin"/>
      </w:r>
      <w:r>
        <w:instrText xml:space="preserve"> PAGEREF _Toc69208280 \h </w:instrText>
      </w:r>
      <w:r>
        <w:fldChar w:fldCharType="separate"/>
      </w:r>
      <w:r>
        <w:t>4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9208279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34678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9208280"/>
      <w:r w:rsidRPr="00034678">
        <w:rPr>
          <w:b/>
        </w:rPr>
        <w:t xml:space="preserve">Correction to </w:t>
      </w:r>
      <w:r w:rsidR="003A6E9C">
        <w:rPr>
          <w:b/>
        </w:rPr>
        <w:t xml:space="preserve">function </w:t>
      </w:r>
      <w:r w:rsidR="001D13E3" w:rsidRPr="001D13E3">
        <w:rPr>
          <w:b/>
        </w:rPr>
        <w:t>fl_QoS_MaximumBitRateExtd_2</w:t>
      </w:r>
      <w:bookmarkEnd w:id="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Default="001D13E3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1D13E3">
              <w:rPr>
                <w:noProof/>
              </w:rPr>
              <w:t>fl_QoS_MaximumBitRateExtd_2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In current implementation of f</w:t>
            </w:r>
            <w:r w:rsidRPr="00F2175E">
              <w:rPr>
                <w:noProof/>
                <w:lang w:val="en-US"/>
              </w:rPr>
              <w:t>unction fl_QoS_MaximumBitRateExtd_2</w:t>
            </w:r>
            <w:r>
              <w:rPr>
                <w:noProof/>
                <w:lang w:val="en-US"/>
              </w:rPr>
              <w:t>, second input parameter p_Val is of B8_Type:</w:t>
            </w: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03B23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>function fl_QoS_MaximumBitRateExtd_2(integer p</w:t>
            </w:r>
            <w:r>
              <w:rPr>
                <w:i/>
                <w:noProof/>
                <w:lang w:val="en-US"/>
              </w:rPr>
              <w:t xml:space="preserve">_CurrentBitRate, </w:t>
            </w:r>
            <w:r w:rsidRPr="00F2175E">
              <w:rPr>
                <w:i/>
                <w:noProof/>
                <w:lang w:val="en-US"/>
              </w:rPr>
              <w:t>B8_Type p_Val)</w:t>
            </w:r>
          </w:p>
          <w:p w:rsidR="00D03B23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function </w:t>
            </w:r>
            <w:r w:rsidRPr="00F2175E">
              <w:rPr>
                <w:noProof/>
                <w:lang w:val="en-US"/>
              </w:rPr>
              <w:t>f_ConvertEPSQoS_ForATCommand</w:t>
            </w:r>
            <w:r>
              <w:rPr>
                <w:noProof/>
                <w:lang w:val="en-US"/>
              </w:rPr>
              <w:t xml:space="preserve">, </w:t>
            </w:r>
            <w:r w:rsidRPr="00F2175E">
              <w:rPr>
                <w:noProof/>
                <w:lang w:val="en-US"/>
              </w:rPr>
              <w:t>fl_QoS_MaximumBitRateExtd_2</w:t>
            </w:r>
            <w:r>
              <w:rPr>
                <w:noProof/>
                <w:lang w:val="en-US"/>
              </w:rPr>
              <w:t xml:space="preserve"> is called using as input parameters:</w:t>
            </w: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v_QoS.guaranteedBitRateDL_Ext2</w:t>
            </w: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v_QoS.guaranteedBitRateU</w:t>
            </w:r>
            <w:r w:rsidRPr="00F2175E">
              <w:rPr>
                <w:noProof/>
                <w:lang w:val="en-US"/>
              </w:rPr>
              <w:t>L_Ext2</w:t>
            </w: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v_QoS.maxBitRateDL_Ext2</w:t>
            </w: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>v_Qo</w:t>
            </w:r>
            <w:r>
              <w:rPr>
                <w:noProof/>
                <w:lang w:val="en-US"/>
              </w:rPr>
              <w:t>S.maxBitRateU</w:t>
            </w:r>
            <w:r w:rsidRPr="00F2175E">
              <w:rPr>
                <w:noProof/>
                <w:lang w:val="en-US"/>
              </w:rPr>
              <w:t>L_Ext2</w:t>
            </w: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Which are defined according to ASN.1 definition as OPTIONAL fields and, in this case, set as “omit” in template  </w:t>
            </w:r>
            <w:r w:rsidRPr="00F2175E">
              <w:rPr>
                <w:noProof/>
                <w:lang w:val="en-US"/>
              </w:rPr>
              <w:t>cs_508_EPS_QoS_Dedicated_1</w:t>
            </w:r>
            <w:r>
              <w:rPr>
                <w:noProof/>
                <w:lang w:val="en-US"/>
              </w:rPr>
              <w:t>:</w:t>
            </w: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D03B23" w:rsidRPr="00F2175E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noProof/>
                <w:lang w:val="en-US"/>
              </w:rPr>
              <w:t xml:space="preserve">  </w:t>
            </w:r>
            <w:r w:rsidRPr="00F2175E">
              <w:rPr>
                <w:i/>
                <w:noProof/>
                <w:lang w:val="en-US"/>
              </w:rPr>
              <w:t>template (value) EPS_QualityOfService cs_508_EPS_QoS_Dedicated_1 :=</w:t>
            </w: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…</w:t>
            </w:r>
          </w:p>
          <w:p w:rsidR="00D03B23" w:rsidRPr="00F2175E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maxBitRateUL_Ext2         := omit,  // @sic R5s1300195 Baseline Moving, R5s180640 sic@</w:t>
            </w:r>
          </w:p>
          <w:p w:rsidR="00D03B23" w:rsidRPr="00F2175E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maxBitRateDL_Ext2       := omit,  // @sic R5s1300195 Baseline Moving sic@</w:t>
            </w:r>
          </w:p>
          <w:p w:rsidR="00D03B23" w:rsidRPr="00F2175E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guaranteedBitRateUL_Ext2  := omit,  // @sic R5s1300195 Baseline Moving sic@</w:t>
            </w:r>
          </w:p>
          <w:p w:rsidR="00D03B23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  <w:r w:rsidRPr="00F2175E">
              <w:rPr>
                <w:i/>
                <w:noProof/>
                <w:lang w:val="en-US"/>
              </w:rPr>
              <w:t xml:space="preserve">    guaranteedBitRateDL_Ext2  := omit   // @sic R5s1300195 Baseline Moving sic@</w:t>
            </w:r>
          </w:p>
          <w:p w:rsidR="00D03B23" w:rsidRDefault="00D03B23" w:rsidP="00D03B23">
            <w:pPr>
              <w:pStyle w:val="CRCoverPage"/>
              <w:spacing w:after="0"/>
              <w:rPr>
                <w:i/>
                <w:noProof/>
                <w:lang w:val="en-US"/>
              </w:rPr>
            </w:pP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As input parameter is not of template nature an input paramter “omit” can cause a runtime error.</w:t>
            </w:r>
          </w:p>
          <w:p w:rsidR="00D03B23" w:rsidRDefault="00D03B23" w:rsidP="00D03B23">
            <w:pPr>
              <w:pStyle w:val="CRCoverPage"/>
              <w:spacing w:after="0"/>
              <w:rPr>
                <w:noProof/>
                <w:lang w:val="en-US"/>
              </w:rPr>
            </w:pPr>
          </w:p>
          <w:p w:rsidR="005C576A" w:rsidRPr="00617F63" w:rsidRDefault="00D03B23" w:rsidP="00D03B23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can be solved adding “template (omit)” to input parameter type.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D03B23" w:rsidP="001D13E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second input parameter type to template (omit) </w:t>
            </w:r>
            <w:r w:rsidRPr="00FF5BFC">
              <w:rPr>
                <w:noProof/>
                <w:lang w:val="en-US"/>
              </w:rPr>
              <w:t>B8_Type to support “omit”</w:t>
            </w:r>
            <w:r>
              <w:rPr>
                <w:i/>
                <w:noProof/>
                <w:lang w:val="en-US"/>
              </w:rPr>
              <w:t>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DB0C77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</w:t>
            </w:r>
            <w:r w:rsidR="001D13E3">
              <w:rPr>
                <w:rFonts w:ascii="Arial" w:hAnsi="Arial" w:cs="Arial"/>
                <w:noProof/>
                <w:lang w:val="en-US"/>
              </w:rPr>
              <w:t>EPS_NAS</w:t>
            </w:r>
            <w:r>
              <w:rPr>
                <w:rFonts w:ascii="Arial" w:hAnsi="Arial" w:cs="Arial"/>
                <w:noProof/>
                <w:lang w:val="en-US"/>
              </w:rPr>
              <w:t>\</w:t>
            </w:r>
            <w:r w:rsidR="001D13E3">
              <w:rPr>
                <w:rFonts w:ascii="Arial" w:hAnsi="Arial" w:cs="Arial"/>
                <w:noProof/>
                <w:lang w:val="en-US"/>
              </w:rPr>
              <w:t>EPS_NAS_templates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function fl_QoS_MaximumBitRateExtd_2(integer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p_CurrentBitRate</w:t>
            </w:r>
            <w:proofErr w:type="spellEnd"/>
            <w:r w:rsidRPr="000A41E3">
              <w:rPr>
                <w:rFonts w:ascii="Arial" w:hAnsi="Arial"/>
                <w:lang w:eastAsia="en-GB"/>
              </w:rPr>
              <w:t xml:space="preserve">, B8_Type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p_Val</w:t>
            </w:r>
            <w:proofErr w:type="spellEnd"/>
            <w:r w:rsidRPr="000A41E3">
              <w:rPr>
                <w:rFonts w:ascii="Arial" w:hAnsi="Arial"/>
                <w:lang w:eastAsia="en-GB"/>
              </w:rPr>
              <w:t>) return integer</w:t>
            </w:r>
          </w:p>
          <w:p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{</w:t>
            </w:r>
          </w:p>
          <w:p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v_Val</w:t>
            </w:r>
            <w:proofErr w:type="spellEnd"/>
            <w:r w:rsidRPr="000A41E3">
              <w:rPr>
                <w:rFonts w:ascii="Arial" w:hAnsi="Arial"/>
                <w:lang w:eastAsia="en-GB"/>
              </w:rPr>
              <w:t>;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function fl_QoS_MaximumBitRateExtd_2(integer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p_</w:t>
            </w:r>
            <w:proofErr w:type="gramStart"/>
            <w:r w:rsidRPr="000A41E3">
              <w:rPr>
                <w:rFonts w:ascii="Arial" w:hAnsi="Arial"/>
                <w:lang w:eastAsia="en-GB"/>
              </w:rPr>
              <w:t>CurrentBitRate,</w:t>
            </w:r>
            <w:r w:rsidRPr="000A41E3">
              <w:rPr>
                <w:rFonts w:ascii="Arial" w:hAnsi="Arial"/>
                <w:highlight w:val="yellow"/>
                <w:lang w:eastAsia="en-GB"/>
              </w:rPr>
              <w:t>template</w:t>
            </w:r>
            <w:proofErr w:type="spellEnd"/>
            <w:proofErr w:type="gramEnd"/>
            <w:r w:rsidRPr="000A41E3">
              <w:rPr>
                <w:rFonts w:ascii="Arial" w:hAnsi="Arial"/>
                <w:highlight w:val="yellow"/>
                <w:lang w:eastAsia="en-GB"/>
              </w:rPr>
              <w:t xml:space="preserve"> (omit)</w:t>
            </w:r>
            <w:r w:rsidRPr="000A41E3">
              <w:rPr>
                <w:rFonts w:ascii="Arial" w:hAnsi="Arial"/>
                <w:lang w:eastAsia="en-GB"/>
              </w:rPr>
              <w:t xml:space="preserve"> B8_Type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p_Val</w:t>
            </w:r>
            <w:proofErr w:type="spellEnd"/>
            <w:r w:rsidRPr="000A41E3">
              <w:rPr>
                <w:rFonts w:ascii="Arial" w:hAnsi="Arial"/>
                <w:lang w:eastAsia="en-GB"/>
              </w:rPr>
              <w:t>) return integer</w:t>
            </w:r>
          </w:p>
          <w:p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lastRenderedPageBreak/>
              <w:t xml:space="preserve">  {</w:t>
            </w:r>
          </w:p>
          <w:p w:rsidR="000A41E3" w:rsidRPr="000A41E3" w:rsidRDefault="000A41E3" w:rsidP="000A41E3">
            <w:pPr>
              <w:spacing w:after="0"/>
              <w:rPr>
                <w:rFonts w:ascii="Arial" w:hAnsi="Arial"/>
                <w:lang w:eastAsia="en-GB"/>
              </w:rPr>
            </w:pPr>
            <w:r w:rsidRPr="000A41E3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0A41E3">
              <w:rPr>
                <w:rFonts w:ascii="Arial" w:hAnsi="Arial"/>
                <w:lang w:eastAsia="en-GB"/>
              </w:rPr>
              <w:t>v_Val</w:t>
            </w:r>
            <w:proofErr w:type="spellEnd"/>
            <w:r w:rsidRPr="000A41E3">
              <w:rPr>
                <w:rFonts w:ascii="Arial" w:hAnsi="Arial"/>
                <w:lang w:eastAsia="en-GB"/>
              </w:rPr>
              <w:t>;</w:t>
            </w: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443" w:rsidRDefault="00000443">
      <w:r>
        <w:separator/>
      </w:r>
    </w:p>
  </w:endnote>
  <w:endnote w:type="continuationSeparator" w:id="0">
    <w:p w:rsidR="00000443" w:rsidRDefault="0000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443" w:rsidRDefault="00000443">
      <w:r>
        <w:separator/>
      </w:r>
    </w:p>
  </w:footnote>
  <w:footnote w:type="continuationSeparator" w:id="0">
    <w:p w:rsidR="00000443" w:rsidRDefault="00000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43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43F82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A6E9C"/>
    <w:rsid w:val="003C11B4"/>
    <w:rsid w:val="003C18EB"/>
    <w:rsid w:val="003C6C80"/>
    <w:rsid w:val="003D106E"/>
    <w:rsid w:val="003E0B39"/>
    <w:rsid w:val="003E1A36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231A"/>
    <w:rsid w:val="00535ABD"/>
    <w:rsid w:val="00542D40"/>
    <w:rsid w:val="00547111"/>
    <w:rsid w:val="005608A5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7023DC"/>
    <w:rsid w:val="0071206F"/>
    <w:rsid w:val="007631E5"/>
    <w:rsid w:val="0076509A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63B9"/>
    <w:rsid w:val="00887E09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F2172"/>
    <w:rsid w:val="00B00E66"/>
    <w:rsid w:val="00B258BB"/>
    <w:rsid w:val="00B43DB1"/>
    <w:rsid w:val="00B67B97"/>
    <w:rsid w:val="00B75E77"/>
    <w:rsid w:val="00B955EF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BF6689"/>
    <w:rsid w:val="00C01E37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B23"/>
    <w:rsid w:val="00D03F9A"/>
    <w:rsid w:val="00D06D51"/>
    <w:rsid w:val="00D24991"/>
    <w:rsid w:val="00D25980"/>
    <w:rsid w:val="00D27DD1"/>
    <w:rsid w:val="00D30E2E"/>
    <w:rsid w:val="00D50255"/>
    <w:rsid w:val="00D62158"/>
    <w:rsid w:val="00D6526D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4CF"/>
    <w:rsid w:val="00DF3126"/>
    <w:rsid w:val="00DF7933"/>
    <w:rsid w:val="00E13F3D"/>
    <w:rsid w:val="00E14D7D"/>
    <w:rsid w:val="00E26A10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175E"/>
    <w:rsid w:val="00F25D98"/>
    <w:rsid w:val="00F300FB"/>
    <w:rsid w:val="00F35BDB"/>
    <w:rsid w:val="00F86140"/>
    <w:rsid w:val="00F90DF6"/>
    <w:rsid w:val="00FA7EE8"/>
    <w:rsid w:val="00FB6386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207172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3E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71EBC-B031-4B56-924D-DE1D98F1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5680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9</cp:revision>
  <cp:lastPrinted>1900-01-01T00:00:00Z</cp:lastPrinted>
  <dcterms:created xsi:type="dcterms:W3CDTF">2021-04-15T09:36:00Z</dcterms:created>
  <dcterms:modified xsi:type="dcterms:W3CDTF">2021-04-15T09:44:00Z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