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50A" w:rsidRDefault="0097650A" w:rsidP="00976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R5s210463</w:t>
      </w:r>
      <w:r>
        <w:rPr>
          <w:b/>
          <w:i/>
          <w:noProof/>
          <w:sz w:val="28"/>
        </w:rPr>
        <w:fldChar w:fldCharType="end"/>
      </w:r>
    </w:p>
    <w:p w:rsidR="0097650A" w:rsidRDefault="0097650A" w:rsidP="009765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50A" w:rsidTr="005502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650A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50A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:rsidTr="00550243">
        <w:tc>
          <w:tcPr>
            <w:tcW w:w="142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50A" w:rsidRPr="00410371" w:rsidRDefault="0097650A" w:rsidP="005502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50A" w:rsidRPr="00410371" w:rsidRDefault="0097650A" w:rsidP="005502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650A" w:rsidRDefault="0097650A" w:rsidP="005502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50A" w:rsidRPr="00410371" w:rsidRDefault="0097650A" w:rsidP="005502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7650A" w:rsidRDefault="0097650A" w:rsidP="005502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50A" w:rsidRPr="00410371" w:rsidRDefault="0097650A" w:rsidP="00550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</w:tr>
      <w:tr w:rsidR="0097650A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</w:tr>
      <w:tr w:rsidR="0097650A" w:rsidTr="005502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50A" w:rsidRPr="00F25D98" w:rsidRDefault="0097650A" w:rsidP="005502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50A" w:rsidTr="00550243">
        <w:tc>
          <w:tcPr>
            <w:tcW w:w="9641" w:type="dxa"/>
            <w:gridSpan w:val="9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50A" w:rsidRDefault="0097650A" w:rsidP="009765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50A" w:rsidTr="00550243">
        <w:tc>
          <w:tcPr>
            <w:tcW w:w="2835" w:type="dxa"/>
          </w:tcPr>
          <w:p w:rsidR="0097650A" w:rsidRDefault="0097650A" w:rsidP="005502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50A" w:rsidRDefault="0097650A" w:rsidP="005502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7650A" w:rsidRDefault="0097650A" w:rsidP="009765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50A" w:rsidTr="00550243">
        <w:tc>
          <w:tcPr>
            <w:tcW w:w="9640" w:type="dxa"/>
            <w:gridSpan w:val="11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:rsidTr="005502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7.1.4.1</w:t>
            </w:r>
            <w:r>
              <w:fldChar w:fldCharType="end"/>
            </w: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7650A" w:rsidRDefault="0097650A" w:rsidP="005502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:rsidTr="005502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50A" w:rsidRDefault="0097650A" w:rsidP="005502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7650A" w:rsidTr="005502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50A" w:rsidRDefault="0097650A" w:rsidP="005502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50A" w:rsidRDefault="0097650A" w:rsidP="005502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50A" w:rsidRPr="007C2097" w:rsidRDefault="0097650A" w:rsidP="005502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650A" w:rsidTr="00550243">
        <w:tc>
          <w:tcPr>
            <w:tcW w:w="1843" w:type="dxa"/>
          </w:tcPr>
          <w:p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7.1.4.1, In step 5 ,</w:t>
            </w:r>
            <w:r>
              <w:t xml:space="preserve"> </w:t>
            </w:r>
            <w:r w:rsidRPr="00764E06">
              <w:rPr>
                <w:noProof/>
              </w:rPr>
              <w:t>RRCReconfiguration message including a PDU SESSION MODIFICATION COMMAND</w:t>
            </w:r>
            <w:r>
              <w:rPr>
                <w:noProof/>
              </w:rPr>
              <w:t xml:space="preserve"> is sent by SS.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 , </w:t>
            </w:r>
            <w:r w:rsidRPr="00DB4CCE">
              <w:rPr>
                <w:noProof/>
              </w:rPr>
              <w:t>cs_38508_RRCReconfiguration(tsc_NR_RRC_TI_Def, v_RadioBearerConfig</w:t>
            </w:r>
            <w:r>
              <w:rPr>
                <w:noProof/>
              </w:rPr>
              <w:t xml:space="preserve">) is used, which is having Complete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IE set as Omit. [ each element inside 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is left uninitialized ]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filling </w:t>
            </w:r>
            <w:r w:rsidRPr="00E24E93">
              <w:rPr>
                <w:noProof/>
              </w:rPr>
              <w:t>dedicatedNAS_MessageList</w:t>
            </w:r>
            <w:r>
              <w:rPr>
                <w:noProof/>
              </w:rPr>
              <w:t xml:space="preserve"> in the </w:t>
            </w:r>
            <w:r w:rsidRPr="007A3E93">
              <w:rPr>
                <w:noProof/>
              </w:rPr>
              <w:t>altstep</w:t>
            </w:r>
            <w:r>
              <w:rPr>
                <w:noProof/>
              </w:rPr>
              <w:t xml:space="preserve"> </w:t>
            </w:r>
            <w:r w:rsidRPr="006123FF">
              <w:rPr>
                <w:noProof/>
              </w:rPr>
              <w:t>a_AspFromTestcaseHandler_NRNG</w:t>
            </w:r>
            <w:r>
              <w:rPr>
                <w:noProof/>
              </w:rPr>
              <w:t xml:space="preserve"> , only  dedicatedNAS_MessageList  is getting assigned to </w:t>
            </w:r>
            <w:r w:rsidRPr="00EA1BFB">
              <w:rPr>
                <w:noProof/>
              </w:rPr>
              <w:t xml:space="preserve">NAS_DedicatedMsg </w:t>
            </w:r>
            <w:r>
              <w:rPr>
                <w:noProof/>
              </w:rPr>
              <w:t xml:space="preserve"> nonCriticalExtension.dedicatedNAS_MessageList [I] :=                   v_NAS_DedicatedMsg[I];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of the above assignment, only nonCriticalExtension.dedicatedNAS_MessageList is set with values where as other below IEs are left uninitilized .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v_V1530Ext.fullConfig ,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v_V1530Ext.masterCellGroup ,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v_V1530Ext.masterKeyUpdate , 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v_V1530Ext.dedicatedSIB1_Delivery ,     v_V1530Ext.dedicatedSystemInformationDelivery , 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v_V1530Ext.nonCriticalExtension ,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v_V1530Ext.otherConfig  </w:t>
            </w:r>
          </w:p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6BD1" w:rsidRPr="00E66A80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implementation is creating runtime issue only when reconfiguration is sent with NAS Message </w:t>
            </w:r>
            <w:r w:rsidRPr="009E5880">
              <w:rPr>
                <w:noProof/>
              </w:rPr>
              <w:t>Piggybacking</w:t>
            </w:r>
            <w:r>
              <w:rPr>
                <w:noProof/>
              </w:rPr>
              <w:t xml:space="preserve">. Otherwise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altogether is set to Omit ; In case of sending Piggybacked Nas Request , this issue is exposed as dedicatedNAS_MessageList inside nonCriticalExtension is set , and other fields are left uninitialized</w:t>
            </w: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6BD1" w:rsidRPr="002A201C" w:rsidRDefault="00206BD1" w:rsidP="00206BD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6BD1" w:rsidRPr="006316B2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Uninitilized IEs in nonCriticalExtension are set to Omit</w:t>
            </w: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6BD1" w:rsidRPr="00CF39F2" w:rsidRDefault="00206BD1" w:rsidP="00206BD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Pr="00CF39F2" w:rsidRDefault="00206BD1" w:rsidP="00206B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06BD1" w:rsidTr="00550243">
        <w:tc>
          <w:tcPr>
            <w:tcW w:w="2694" w:type="dxa"/>
            <w:gridSpan w:val="2"/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6BD1" w:rsidRDefault="00206BD1" w:rsidP="0020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06BD1" w:rsidRDefault="00206BD1" w:rsidP="0020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6BD1" w:rsidRDefault="00206BD1" w:rsidP="0020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6BD1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6BD1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6BD1" w:rsidRDefault="00206BD1" w:rsidP="00206BD1">
            <w:pPr>
              <w:pStyle w:val="CRCoverPage"/>
              <w:spacing w:after="0"/>
              <w:rPr>
                <w:noProof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BD1" w:rsidRPr="008863B9" w:rsidTr="005502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BD1" w:rsidRPr="008863B9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6BD1" w:rsidRPr="008863B9" w:rsidRDefault="00206BD1" w:rsidP="0020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BD1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1247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D2ABE" w:rsidRPr="00AF3E2E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ABE" w:rsidRPr="00065E5A">
        <w:rPr>
          <w:rFonts w:ascii="Arial" w:hAnsi="Arial" w:cs="Arial"/>
          <w:iCs/>
        </w:rPr>
        <w:t>Table of Contents</w:t>
      </w:r>
      <w:r w:rsidR="005D2ABE">
        <w:tab/>
      </w:r>
      <w:r w:rsidR="005D2ABE">
        <w:fldChar w:fldCharType="begin"/>
      </w:r>
      <w:r w:rsidR="005D2ABE">
        <w:instrText xml:space="preserve"> PAGEREF _Toc69124789 \h </w:instrText>
      </w:r>
      <w:r w:rsidR="005D2ABE">
        <w:fldChar w:fldCharType="separate"/>
      </w:r>
      <w:r w:rsidR="005D2ABE">
        <w:t>3</w:t>
      </w:r>
      <w:r w:rsidR="005D2ABE">
        <w:fldChar w:fldCharType="end"/>
      </w:r>
    </w:p>
    <w:p w:rsidR="005D2ABE" w:rsidRPr="00AF3E2E" w:rsidRDefault="005D2ABE">
      <w:pPr>
        <w:pStyle w:val="TOC1"/>
        <w:rPr>
          <w:rFonts w:ascii="Calibri" w:eastAsia="Times New Roman" w:hAnsi="Calibri"/>
          <w:szCs w:val="22"/>
          <w:lang w:val="en-US"/>
        </w:rPr>
      </w:pPr>
      <w:r w:rsidRPr="00065E5A">
        <w:rPr>
          <w:b/>
        </w:rPr>
        <w:t>1</w:t>
      </w:r>
      <w:r w:rsidRPr="00AF3E2E">
        <w:rPr>
          <w:rFonts w:ascii="Calibri" w:eastAsia="Times New Roman" w:hAnsi="Calibri"/>
          <w:szCs w:val="22"/>
          <w:lang w:val="en-US"/>
        </w:rPr>
        <w:tab/>
      </w:r>
      <w:r w:rsidRPr="00065E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_Toc69124790 \h </w:instrText>
      </w:r>
      <w:r>
        <w:fldChar w:fldCharType="separate"/>
      </w:r>
      <w:r>
        <w:t>3</w:t>
      </w:r>
      <w:r>
        <w:fldChar w:fldCharType="end"/>
      </w:r>
    </w:p>
    <w:p w:rsidR="005D2ABE" w:rsidRPr="00AF3E2E" w:rsidRDefault="005D2ABE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065E5A">
        <w:rPr>
          <w:rFonts w:cs="Arial"/>
          <w:b/>
          <w:lang w:eastAsia="en-GB"/>
        </w:rPr>
        <w:t>1.1</w:t>
      </w:r>
      <w:r w:rsidRPr="00AF3E2E">
        <w:rPr>
          <w:rFonts w:ascii="Calibri" w:eastAsia="Times New Roman" w:hAnsi="Calibri"/>
          <w:sz w:val="22"/>
          <w:szCs w:val="22"/>
          <w:lang w:val="en-US"/>
        </w:rPr>
        <w:tab/>
      </w:r>
      <w:r w:rsidRPr="00065E5A">
        <w:rPr>
          <w:rFonts w:cs="Arial"/>
          <w:b/>
          <w:color w:val="000000"/>
          <w:lang w:eastAsia="en-GB"/>
        </w:rPr>
        <w:t xml:space="preserve">Correction to </w:t>
      </w:r>
      <w:r w:rsidRPr="00065E5A">
        <w:rPr>
          <w:rFonts w:cs="Arial"/>
          <w:b/>
          <w:bCs/>
          <w:color w:val="000000"/>
          <w:lang w:val="en-US" w:eastAsia="en-GB"/>
        </w:rPr>
        <w:t>function fl_TC_7_1_4_1_NR_TestBody</w:t>
      </w:r>
      <w:r>
        <w:tab/>
      </w:r>
      <w:r>
        <w:fldChar w:fldCharType="begin"/>
      </w:r>
      <w:r>
        <w:instrText xml:space="preserve"> PAGEREF _Toc69124791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12479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91247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4758D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E5C01" w:rsidRPr="009E5C01">
        <w:rPr>
          <w:rFonts w:cs="Arial"/>
          <w:b/>
          <w:bCs/>
          <w:color w:val="000000"/>
          <w:lang w:val="en-US" w:eastAsia="en-GB"/>
        </w:rPr>
        <w:t>fl_TC_7_1_4_1_NR_TestBody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8513E2" w:rsidRPr="008513E2">
              <w:rPr>
                <w:noProof/>
              </w:rPr>
              <w:t>fl_TC_7_1_4_1_NR_TestBody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7.1.4.1, In step 5 ,</w:t>
            </w:r>
            <w:r>
              <w:t xml:space="preserve"> </w:t>
            </w:r>
            <w:r w:rsidRPr="00764E06">
              <w:rPr>
                <w:noProof/>
              </w:rPr>
              <w:t>RRCReconfiguration message including a PDU SESSION MODIFICATION COMMAND</w:t>
            </w:r>
            <w:r>
              <w:rPr>
                <w:noProof/>
              </w:rPr>
              <w:t xml:space="preserve"> is sent by SS.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 , </w:t>
            </w:r>
            <w:r w:rsidRPr="00DB4CCE">
              <w:rPr>
                <w:noProof/>
              </w:rPr>
              <w:t>cs_38508_RRCReconfiguration(tsc_NR_RRC_TI_Def, v_RadioBearerConfig</w:t>
            </w:r>
            <w:r>
              <w:rPr>
                <w:noProof/>
              </w:rPr>
              <w:t xml:space="preserve">) is used, which is having Complete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</w:t>
            </w:r>
            <w:r w:rsidR="00A67406">
              <w:rPr>
                <w:noProof/>
              </w:rPr>
              <w:t>IE</w:t>
            </w:r>
            <w:r>
              <w:rPr>
                <w:noProof/>
              </w:rPr>
              <w:t xml:space="preserve"> set as Omit. [ each element of 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is left uninitialized ]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filling </w:t>
            </w:r>
            <w:r w:rsidRPr="00E24E93">
              <w:rPr>
                <w:noProof/>
              </w:rPr>
              <w:t>dedicatedNAS_MessageList</w:t>
            </w:r>
            <w:r>
              <w:rPr>
                <w:noProof/>
              </w:rPr>
              <w:t xml:space="preserve"> in the </w:t>
            </w:r>
            <w:r w:rsidRPr="007A3E93">
              <w:rPr>
                <w:noProof/>
              </w:rPr>
              <w:t>altstep</w:t>
            </w:r>
            <w:r>
              <w:rPr>
                <w:noProof/>
              </w:rPr>
              <w:t xml:space="preserve"> </w:t>
            </w:r>
            <w:r w:rsidRPr="006123FF">
              <w:rPr>
                <w:noProof/>
              </w:rPr>
              <w:t>a_AspFromTestcaseHandler_NRNG</w:t>
            </w:r>
            <w:r>
              <w:rPr>
                <w:noProof/>
              </w:rPr>
              <w:t xml:space="preserve"> , only  dedicatedNAS_MessageList  is getting assigned to </w:t>
            </w:r>
            <w:r w:rsidRPr="00EA1BFB">
              <w:rPr>
                <w:noProof/>
              </w:rPr>
              <w:t xml:space="preserve">NAS_DedicatedMsg </w:t>
            </w:r>
            <w:r>
              <w:rPr>
                <w:noProof/>
              </w:rPr>
              <w:t xml:space="preserve"> nonCriticalExtension.dedicatedNAS_MessageList [I] :=                   v_NAS_DedicatedMsg[I];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of the above assignment, only nonCriticalExtension.dedicatedNAS_MessageList is set with values where as other below IEs are left uninitilized .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v_V1530Ext.fullConfig ,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v_V1530Ext.masterCellGroup ,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v_V1530Ext.masterKeyUpdate , 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v_V1530Ext.dedicatedSIB1_Delivery ,     v_V1530Ext.dedicatedSystemInformationDelivery , 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v_V1530Ext.nonCriticalExtension ,</w:t>
            </w:r>
          </w:p>
          <w:p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v_V1530Ext.otherConfig  </w:t>
            </w:r>
          </w:p>
          <w:p w:rsidR="000C002D" w:rsidRPr="009D00B7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implementation is creating issue only when reconfiguration is sent with NAS Message </w:t>
            </w:r>
            <w:r w:rsidRPr="009E5880">
              <w:rPr>
                <w:noProof/>
              </w:rPr>
              <w:t>Piggybacking</w:t>
            </w:r>
            <w:r>
              <w:rPr>
                <w:noProof/>
              </w:rPr>
              <w:t xml:space="preserve">. Otherwise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altogether is set to Omit , in case of sending Piggybacked Nas Request , this issue is exposed as dedicatedNAS_MessageList inside nonCriticalExtension is set , and other fields are left uninitialized</w:t>
            </w:r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2D" w:rsidRPr="00A72665" w:rsidRDefault="007621F2" w:rsidP="000C00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Uninitilized IEs in nonCriticalExtension are set to Omit</w:t>
            </w:r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Pr="00CC39F9" w:rsidRDefault="00766005" w:rsidP="000C002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66005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66005">
              <w:rPr>
                <w:rFonts w:ascii="Arial" w:hAnsi="Arial" w:cs="Arial"/>
                <w:lang w:eastAsia="en-GB"/>
              </w:rPr>
              <w:t>\develop\NR5GC\7_1_4\SDAP_NR5GC.ttcn</w:t>
            </w:r>
          </w:p>
        </w:tc>
      </w:tr>
      <w:tr w:rsidR="000C002D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2D" w:rsidRDefault="000C002D" w:rsidP="000C002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function fl_TC_7_1_4_1_NR_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SDAP_PDU_Type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("2"); // Packet with remote address matching filter #2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("3a"); // Packet with remote address matching filter #3a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);  // @sic R5s191119, R5s200564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SDAP PDU has been received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End-Marker has been received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RRC message has been received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NAS message has been received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 // @sic R5s191119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QFI=1.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tsc_RDI0, tsc_RQI0, tsc_QFI1, v_IPDataQFI1);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QFI=1?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cr_SDAP_PDU_UL_WithHeader(cr_SDAP_UL_PduHeader_Data(tsc_QFI1),v_IPDataQFI1);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RDI=1, RQI=0, QFI=5.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tsc_RDI1, tsc_RQI0, tsc_QFI5, v_IPDataQFI5);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4 the events specified in Table 7.1.4.1.3.2-2 shall take place.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7.1.4.1.3.2-2,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cr_SDAP_PDU_UL_WithHeader(cr_SDAP_UL_PduHeader_Data(tsc_QFI5),v_IPDataQFI5);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re-transmit SDAP Data PDU on DRB 2 with SDAP header as per the stored DRB mapping Flow with QFI=5?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(tsc_QFI5)}))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transmits End-Marker Control PDU on DRB1 for QFI=5?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PDU SESSION MODIFICATION COMMAND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As SDAP is in transparent mode, there is no need to reconfigure the SS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{cs_38508_NRDRB_ToAddMod(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cs_SDAP_Config_Sdap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present_, present_, false, {4}), // @sic R5s191119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cs_38508_PDCP_Config(ms300))};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omit,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Get(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f_Get_NG_PDUSessionModificationCommand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-,-,-,-,-,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cs_QoS_Rules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f_BuildQoSRuleRemoteAccess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("4a")}, '7A'O), // @sic R5s191119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({cs_QoS_Flow2a}));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RequestDCCH(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{cs_NG_NAS_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6 the events specified in Tables 7.1.4.1.3.2-3 and 7.1.4.1.3.2-4 shall take place.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7.1.4.1.3.3-3,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7.1.4.1.3.3-4,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false; // Reset variable for reusing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nr_Cell1, cr_38508_RRCReconfigurationComplete))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/ The UE transmits an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(tsc_QFI4)}))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transmit End-Marker Control PDU on DRB 1 for QFI=4?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The UE Transmits PDU SESSION MODIFICATION COMPLETE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(match 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cr_NG_PDU_SESSION_MODIFICATION_COMPLETE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(?,?)))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"Unexpected NAS message received");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QFI=4.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tsc_RDI0, tsc_RQI0, tsc_QFI4, v_IPDataQFI4);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QFI=4?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cr_SDAP_PDU_UL_WithHeader(cr_SDAP_UL_PduHeader_Data(tsc_QFI4),v_IPDataQFI4);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BA5195" w:rsidRPr="00B04335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function fl_TC_7_1_4_1_NR_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SDAP_PDU_Type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("2"); // Packet with remote address matching filter #2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("3a"); // Packet with remote address matching filter #3a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);  // @sic R5s191119, R5s200564 sic@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SDAP PDU has been received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End-Marker has been received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RRC message has been received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NAS message has been received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 // @sic R5s191119 sic@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RRCReconfiguration_v1530_IEs v_V1530Ext;  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V1530Ext.fullConfig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V1530Ext.masterCellGroup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V1530Ext.masterKeyUpdate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v_V1530Ext.dedicatedSIB1_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Delivery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V1530Ext.dedicatedSystemInformationDelivery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V1530Ext.nonCriticalExtension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V1530Ext.otherConfig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v_V1530Ext.dedicatedNAS_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MessageList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QFI=1.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tsc_RDI0, tsc_RQI0, tsc_QFI1, v_IPDataQFI1);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QFI=1?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cr_SDAP_PDU_UL_WithHeader(cr_SDAP_UL_PduHeader_Data(tsc_QFI1),v_IPDataQFI1);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sends the SDAP Data PDU with SDAP header on DRB 2 and the following content to the UE: RDI=1, RQI=0, QFI=5.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tsc_RDI1, tsc_RQI0, tsc_QFI5, v_IPDataQFI5);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4 the events specified in Table 7.1.4.1.3.2-2 shall take place.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7.1.4.1.3.2-2,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cr_SDAP_PDU_UL_WithHeader(cr_SDAP_UL_PduHeader_Data(tsc_QFI5),v_IPDataQFI5);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re-transmit SDAP Data PDU on DRB 2 with SDAP header as per the stored DRB mapping Flow with QFI=5?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(tsc_QFI5)}))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transmits End-Marker Control PDU on DRB1 for QFI=5?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PDU SESSION MODIFICATION COMMAND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Note: As SDAP is in transparent mode, there is no need to reconfigure the SS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{cs_38508_NRDRB_ToAddMod(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cs_SDAP_Config_Sdap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present_, present_, false, {4}), // @sic R5s191119 sic@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cs_38508_PDCP_Config(ms300))};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omit,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cs_38508_SecurityConfig(cs_38508_SecurityAlgorithmConfig(f_NR_AS_CipheringAlgorithm_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Get(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f_Get_NG_PDUSessionModificationCommand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-,-,-,-,-,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cs_QoS_Rules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f_BuildQoSRuleRemoteAccess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("4a")}, '7A'O), // @sic R5s191119 sic@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({cs_QoS_Flow2a}));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RequestDCCH(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54F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- ,v_V1530Ext</w:t>
            </w: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{cs_NG_NAS_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6 the events specified in Tables 7.1.4.1.3.2-3 and 7.1.4.1.3.2-4 shall take place.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7.1.4.1.3.3-3,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"Table 7.1.4.1.3.3-4,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false; // Reset variable for reusing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nr_Cell1, cr_38508_RRCReconfigurationComplete))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/ The UE transmits an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(tsc_QFI4)}))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transmit End-Marker Control PDU on DRB 1 for QFI=4?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The UE Transmits PDU SESSION MODIFICATION COMPLETE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if (match 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cr_NG_PDU_SESSION_MODIFICATION_COMPLETE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(?,?)))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"Unexpected NAS message received");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QFI=4.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tsc_RDI0, tsc_RQI0, tsc_QFI4, v_IPDataQFI4);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QFI=4?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cr_SDAP_PDU_UL_WithHeader(cr_SDAP_UL_PduHeader_Data(tsc_QFI4),v_IPDataQFI4);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A2FA6" w:rsidRPr="00CD057D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C295E" w:rsidRDefault="00EC295E" w:rsidP="005A64E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090" w:rsidRDefault="00483090">
      <w:r>
        <w:separator/>
      </w:r>
    </w:p>
  </w:endnote>
  <w:endnote w:type="continuationSeparator" w:id="0">
    <w:p w:rsidR="00483090" w:rsidRDefault="0048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090" w:rsidRDefault="00483090">
      <w:r>
        <w:separator/>
      </w:r>
    </w:p>
  </w:footnote>
  <w:footnote w:type="continuationSeparator" w:id="0">
    <w:p w:rsidR="00483090" w:rsidRDefault="00483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40AB"/>
    <w:rsid w:val="000E0F12"/>
    <w:rsid w:val="000E2533"/>
    <w:rsid w:val="000F119F"/>
    <w:rsid w:val="000F34D6"/>
    <w:rsid w:val="000F39F5"/>
    <w:rsid w:val="000F7E23"/>
    <w:rsid w:val="00100ED2"/>
    <w:rsid w:val="001101DD"/>
    <w:rsid w:val="001109AC"/>
    <w:rsid w:val="00112785"/>
    <w:rsid w:val="0011415B"/>
    <w:rsid w:val="001209DE"/>
    <w:rsid w:val="0012136E"/>
    <w:rsid w:val="00124B30"/>
    <w:rsid w:val="00126237"/>
    <w:rsid w:val="001302CE"/>
    <w:rsid w:val="001373AB"/>
    <w:rsid w:val="00145D43"/>
    <w:rsid w:val="00146DCF"/>
    <w:rsid w:val="00164CFC"/>
    <w:rsid w:val="001709EA"/>
    <w:rsid w:val="00173835"/>
    <w:rsid w:val="00177D63"/>
    <w:rsid w:val="001840A4"/>
    <w:rsid w:val="00185B4A"/>
    <w:rsid w:val="0018757C"/>
    <w:rsid w:val="001901A2"/>
    <w:rsid w:val="00192C46"/>
    <w:rsid w:val="001A08B3"/>
    <w:rsid w:val="001A0D31"/>
    <w:rsid w:val="001A709A"/>
    <w:rsid w:val="001A7B60"/>
    <w:rsid w:val="001B52F0"/>
    <w:rsid w:val="001B7A65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2040A1"/>
    <w:rsid w:val="00206BD1"/>
    <w:rsid w:val="00211882"/>
    <w:rsid w:val="00220349"/>
    <w:rsid w:val="00221C5A"/>
    <w:rsid w:val="00225FCF"/>
    <w:rsid w:val="00241A66"/>
    <w:rsid w:val="00245CA4"/>
    <w:rsid w:val="00247D6B"/>
    <w:rsid w:val="002501D4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C24B5"/>
    <w:rsid w:val="003C2766"/>
    <w:rsid w:val="003C2CE8"/>
    <w:rsid w:val="003D1466"/>
    <w:rsid w:val="003D2B9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83090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E18C6"/>
    <w:rsid w:val="005E2C44"/>
    <w:rsid w:val="005E42FB"/>
    <w:rsid w:val="005E7977"/>
    <w:rsid w:val="005F391D"/>
    <w:rsid w:val="005F682D"/>
    <w:rsid w:val="005F740E"/>
    <w:rsid w:val="006006C1"/>
    <w:rsid w:val="00610384"/>
    <w:rsid w:val="00610C5B"/>
    <w:rsid w:val="006123FF"/>
    <w:rsid w:val="006129B7"/>
    <w:rsid w:val="00613D6B"/>
    <w:rsid w:val="0061563E"/>
    <w:rsid w:val="00617D68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444E"/>
    <w:rsid w:val="00695808"/>
    <w:rsid w:val="006A5853"/>
    <w:rsid w:val="006A6982"/>
    <w:rsid w:val="006A737E"/>
    <w:rsid w:val="006B00B1"/>
    <w:rsid w:val="006B46FB"/>
    <w:rsid w:val="006B7B2F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73E5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DBE"/>
    <w:rsid w:val="008040A8"/>
    <w:rsid w:val="00820D2F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510D"/>
    <w:rsid w:val="00875D2F"/>
    <w:rsid w:val="00883A39"/>
    <w:rsid w:val="008863B9"/>
    <w:rsid w:val="0089088C"/>
    <w:rsid w:val="00890D5A"/>
    <w:rsid w:val="00896345"/>
    <w:rsid w:val="008A45A6"/>
    <w:rsid w:val="008B2743"/>
    <w:rsid w:val="008B2CD2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B96"/>
    <w:rsid w:val="00946424"/>
    <w:rsid w:val="009478EE"/>
    <w:rsid w:val="0095139C"/>
    <w:rsid w:val="00956250"/>
    <w:rsid w:val="00956A50"/>
    <w:rsid w:val="0096292E"/>
    <w:rsid w:val="00963EB0"/>
    <w:rsid w:val="00965E63"/>
    <w:rsid w:val="00972462"/>
    <w:rsid w:val="00973015"/>
    <w:rsid w:val="0097303B"/>
    <w:rsid w:val="0097650A"/>
    <w:rsid w:val="009777D9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7D5D"/>
    <w:rsid w:val="009C1018"/>
    <w:rsid w:val="009C22FE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F002F"/>
    <w:rsid w:val="009F1050"/>
    <w:rsid w:val="009F473D"/>
    <w:rsid w:val="009F6D6B"/>
    <w:rsid w:val="009F734F"/>
    <w:rsid w:val="009F7D81"/>
    <w:rsid w:val="00A00487"/>
    <w:rsid w:val="00A05006"/>
    <w:rsid w:val="00A230E4"/>
    <w:rsid w:val="00A246B6"/>
    <w:rsid w:val="00A30856"/>
    <w:rsid w:val="00A34424"/>
    <w:rsid w:val="00A37D39"/>
    <w:rsid w:val="00A40634"/>
    <w:rsid w:val="00A47E70"/>
    <w:rsid w:val="00A50CF0"/>
    <w:rsid w:val="00A51317"/>
    <w:rsid w:val="00A52F6F"/>
    <w:rsid w:val="00A57528"/>
    <w:rsid w:val="00A601CD"/>
    <w:rsid w:val="00A66C63"/>
    <w:rsid w:val="00A67406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4F41"/>
    <w:rsid w:val="00B85917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F9A"/>
    <w:rsid w:val="00D05437"/>
    <w:rsid w:val="00D06D51"/>
    <w:rsid w:val="00D127DF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517A"/>
    <w:rsid w:val="00D452FE"/>
    <w:rsid w:val="00D4758D"/>
    <w:rsid w:val="00D50255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A0394"/>
    <w:rsid w:val="00DA5B6C"/>
    <w:rsid w:val="00DA6023"/>
    <w:rsid w:val="00DB2D33"/>
    <w:rsid w:val="00DB3570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66A80"/>
    <w:rsid w:val="00E716C1"/>
    <w:rsid w:val="00E717C5"/>
    <w:rsid w:val="00E74AE5"/>
    <w:rsid w:val="00E777D7"/>
    <w:rsid w:val="00E77B87"/>
    <w:rsid w:val="00E814FE"/>
    <w:rsid w:val="00E83DFE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11469"/>
    <w:rsid w:val="00F173A4"/>
    <w:rsid w:val="00F25D98"/>
    <w:rsid w:val="00F300FB"/>
    <w:rsid w:val="00F31986"/>
    <w:rsid w:val="00F367DF"/>
    <w:rsid w:val="00F378BB"/>
    <w:rsid w:val="00F40F3A"/>
    <w:rsid w:val="00F510C9"/>
    <w:rsid w:val="00F54B30"/>
    <w:rsid w:val="00F637A3"/>
    <w:rsid w:val="00F65E51"/>
    <w:rsid w:val="00F661E0"/>
    <w:rsid w:val="00F72A69"/>
    <w:rsid w:val="00F73479"/>
    <w:rsid w:val="00F75DFD"/>
    <w:rsid w:val="00F76F15"/>
    <w:rsid w:val="00F770AB"/>
    <w:rsid w:val="00F83E9A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B7A8B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12198"/>
  <w15:docId w15:val="{22786EF0-EF37-419C-B08D-4DF58B7F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24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AF5D5-3AB5-4F82-8867-43F54768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3199</Words>
  <Characters>18239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2021-04-14T09:12:00Z</dcterms:created>
  <dcterms:modified xsi:type="dcterms:W3CDTF">2021-04-14T09:12:00Z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