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523517">
          <w:rPr>
            <w:b/>
            <w:i/>
            <w:noProof/>
            <w:sz w:val="28"/>
          </w:rPr>
          <w:t>441</w:t>
        </w:r>
      </w:fldSimple>
    </w:p>
    <w:p w:rsidR="002901A3" w:rsidRDefault="00A066DB" w:rsidP="00290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01A3" w:rsidRPr="00BA51D9">
          <w:rPr>
            <w:b/>
            <w:noProof/>
            <w:sz w:val="24"/>
          </w:rPr>
          <w:t>Online</w:t>
        </w:r>
      </w:fldSimple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fldSimple w:instr=" DOCPROPERTY  StartDate  \* MERGEFORMAT ">
        <w:r w:rsidR="002901A3" w:rsidRPr="00BA51D9">
          <w:rPr>
            <w:b/>
            <w:noProof/>
            <w:sz w:val="24"/>
          </w:rPr>
          <w:t>7th Dec 2020</w:t>
        </w:r>
      </w:fldSimple>
      <w:r w:rsidR="002901A3">
        <w:rPr>
          <w:b/>
          <w:noProof/>
          <w:sz w:val="24"/>
        </w:rPr>
        <w:t xml:space="preserve"> - </w:t>
      </w:r>
      <w:fldSimple w:instr=" DOCPROPERTY  EndDate  \* MERGEFORMAT ">
        <w:r w:rsidR="002901A3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8236E7">
        <w:tc>
          <w:tcPr>
            <w:tcW w:w="142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901A3" w:rsidRPr="00410371" w:rsidRDefault="00A066DB" w:rsidP="005235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901A3" w:rsidRPr="00410371">
                <w:rPr>
                  <w:b/>
                  <w:noProof/>
                  <w:sz w:val="28"/>
                </w:rPr>
                <w:t>3</w:t>
              </w:r>
              <w:r w:rsidR="00523517">
                <w:rPr>
                  <w:b/>
                  <w:noProof/>
                  <w:sz w:val="28"/>
                </w:rPr>
                <w:t>4.229</w:t>
              </w:r>
              <w:r w:rsidR="002901A3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01A3" w:rsidRPr="00410371" w:rsidRDefault="00523517" w:rsidP="00523517">
            <w:pPr>
              <w:pStyle w:val="CRCoverPage"/>
              <w:spacing w:after="0"/>
              <w:jc w:val="center"/>
              <w:rPr>
                <w:noProof/>
              </w:rPr>
            </w:pPr>
            <w:r w:rsidRPr="00523517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01A3" w:rsidRPr="00410371" w:rsidRDefault="00A066DB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1A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01A3" w:rsidRPr="00410371" w:rsidRDefault="00A066DB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1A3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:rsidTr="008236E7">
        <w:tc>
          <w:tcPr>
            <w:tcW w:w="9641" w:type="dxa"/>
            <w:gridSpan w:val="9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:rsidTr="008236E7">
        <w:tc>
          <w:tcPr>
            <w:tcW w:w="2835" w:type="dxa"/>
          </w:tcPr>
          <w:p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:rsidTr="002901A3">
        <w:tc>
          <w:tcPr>
            <w:tcW w:w="9640" w:type="dxa"/>
            <w:gridSpan w:val="11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862721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5002FC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1A3">
              <w:t xml:space="preserve">Correction to </w:t>
            </w:r>
            <w:r>
              <w:fldChar w:fldCharType="end"/>
            </w:r>
            <w:r w:rsidR="000F046C" w:rsidRPr="000F046C">
              <w:t>IA5toGsm7Bit</w:t>
            </w:r>
            <w:r w:rsidR="000F046C">
              <w:t xml:space="preserve"> functions</w:t>
            </w:r>
            <w:bookmarkEnd w:id="1"/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A066DB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01A3">
                <w:rPr>
                  <w:noProof/>
                </w:rPr>
                <w:t>ROHDE &amp; SCHWARZ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01A3" w:rsidRDefault="00A066DB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01A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A066DB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1A3">
                <w:rPr>
                  <w:noProof/>
                </w:rPr>
                <w:t>2021-04-0</w:t>
              </w:r>
              <w:r w:rsidR="00523517">
                <w:rPr>
                  <w:noProof/>
                </w:rPr>
                <w:t>6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01A3" w:rsidRDefault="00A066DB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01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A066DB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01A3">
                <w:rPr>
                  <w:noProof/>
                </w:rPr>
                <w:t>Rel-16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:rsidTr="002901A3">
        <w:tc>
          <w:tcPr>
            <w:tcW w:w="1843" w:type="dxa"/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3DE3" w:rsidRDefault="000F046C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0F046C">
              <w:rPr>
                <w:noProof/>
              </w:rPr>
              <w:t>f_CharPacking_IA5toGsm7Bit_WithFiller</w:t>
            </w:r>
            <w:r>
              <w:rPr>
                <w:noProof/>
              </w:rPr>
              <w:t xml:space="preserve"> the 3</w:t>
            </w:r>
            <w:r w:rsidRPr="000F046C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parameter </w:t>
            </w:r>
            <w:r w:rsidRPr="000F046C">
              <w:rPr>
                <w:noProof/>
              </w:rPr>
              <w:t>p_NumFillbits</w:t>
            </w:r>
            <w:r>
              <w:rPr>
                <w:noProof/>
              </w:rPr>
              <w:t xml:space="preserve"> is used to to add a filler bit </w:t>
            </w:r>
            <w:r w:rsidR="00F92F17">
              <w:rPr>
                <w:noProof/>
              </w:rPr>
              <w:t xml:space="preserve">at the end of the header and in front of the actual data </w:t>
            </w:r>
          </w:p>
          <w:p w:rsidR="00E63DE3" w:rsidRDefault="00E63DE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2F17" w:rsidRDefault="00E63DE3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</w:t>
            </w:r>
            <w:r w:rsidR="00F92F17">
              <w:rPr>
                <w:noProof/>
              </w:rPr>
              <w:t xml:space="preserve"> 23.040 sec 9.2.3.4</w:t>
            </w:r>
          </w:p>
          <w:p w:rsidR="00A562F9" w:rsidRDefault="00A562F9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562F9" w:rsidRDefault="00A562F9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t>If 7 bit data is used and the TP</w:t>
            </w:r>
            <w:r>
              <w:noBreakHyphen/>
              <w:t>UD</w:t>
            </w:r>
            <w:r>
              <w:noBreakHyphen/>
              <w:t xml:space="preserve">Header does not finish on a septet boundary </w:t>
            </w:r>
            <w:r w:rsidRPr="00E63DE3">
              <w:rPr>
                <w:b/>
              </w:rPr>
              <w:t>then fill bits are inserted after the last Information Element Data</w:t>
            </w:r>
            <w:r>
              <w:t xml:space="preserve"> octet up to the next septet boundary so that there is an integral number of septets for the entire TP</w:t>
            </w:r>
            <w:r>
              <w:noBreakHyphen/>
              <w:t>UD header</w:t>
            </w:r>
          </w:p>
          <w:p w:rsidR="00F92F17" w:rsidRDefault="00F92F17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01A3" w:rsidRPr="002E008A" w:rsidRDefault="000F046C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the filler bit is added to the bitstring from </w:t>
            </w:r>
            <w:r w:rsidR="00A562F9">
              <w:rPr>
                <w:noProof/>
              </w:rPr>
              <w:t xml:space="preserve">the return octet of </w:t>
            </w:r>
            <w:r w:rsidRPr="000F046C">
              <w:rPr>
                <w:noProof/>
              </w:rPr>
              <w:t>f_CharPacking_IA5toGsm7Bit</w:t>
            </w:r>
            <w:r>
              <w:rPr>
                <w:noProof/>
              </w:rPr>
              <w:t xml:space="preserve">, this is incorrect as the filler bit needs to be added at the start of the </w:t>
            </w:r>
            <w:r w:rsidR="00A562F9">
              <w:rPr>
                <w:noProof/>
              </w:rPr>
              <w:t xml:space="preserve">SMS message so the first character starts at the septets boundary </w:t>
            </w:r>
            <w:r>
              <w:rPr>
                <w:noProof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01A3" w:rsidRDefault="00A562F9" w:rsidP="002901A3">
            <w:pPr>
              <w:pStyle w:val="CRCoverPage"/>
              <w:spacing w:after="0"/>
              <w:rPr>
                <w:noProof/>
              </w:rPr>
            </w:pPr>
            <w:r w:rsidRPr="000F046C">
              <w:rPr>
                <w:noProof/>
              </w:rPr>
              <w:t>p_NumFillbits</w:t>
            </w:r>
            <w:r>
              <w:rPr>
                <w:noProof/>
              </w:rPr>
              <w:t xml:space="preserve"> is passed as a parameter to </w:t>
            </w:r>
            <w:r w:rsidRPr="000F046C">
              <w:rPr>
                <w:noProof/>
              </w:rPr>
              <w:t>f_CharPacking_IA5toGsm7Bit</w:t>
            </w:r>
            <w:r>
              <w:rPr>
                <w:noProof/>
              </w:rPr>
              <w:t xml:space="preserve"> and the first character of the SMS starts on the septets boundary. “The” -&gt; </w:t>
            </w:r>
            <w:r w:rsidRPr="00A562F9">
              <w:rPr>
                <w:noProof/>
              </w:rPr>
              <w:t>546865</w:t>
            </w:r>
            <w:r>
              <w:rPr>
                <w:noProof/>
              </w:rPr>
              <w:t xml:space="preserve"> results in </w:t>
            </w:r>
            <w:r w:rsidRPr="00A562F9">
              <w:rPr>
                <w:noProof/>
              </w:rPr>
              <w:t>110010111010001010100</w:t>
            </w:r>
            <w:r w:rsidRPr="00A562F9">
              <w:rPr>
                <w:b/>
                <w:noProof/>
                <w:color w:val="FF0000"/>
              </w:rPr>
              <w:t>0</w:t>
            </w:r>
          </w:p>
          <w:p w:rsidR="00A562F9" w:rsidRPr="006316B2" w:rsidRDefault="00A562F9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Pr="00CF39F2" w:rsidRDefault="00E63DE3" w:rsidP="000F046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 case</w:t>
            </w:r>
          </w:p>
        </w:tc>
      </w:tr>
      <w:tr w:rsidR="002901A3" w:rsidTr="002901A3">
        <w:tc>
          <w:tcPr>
            <w:tcW w:w="2694" w:type="dxa"/>
            <w:gridSpan w:val="2"/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6D0AEE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995189">
              <w:rPr>
                <w:noProof/>
              </w:rPr>
              <w:t>NR5GC</w:t>
            </w:r>
            <w:bookmarkStart w:id="2" w:name="_GoBack"/>
            <w:bookmarkEnd w:id="2"/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3" w:name="_Toc686236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3"/>
    </w:p>
    <w:p w:rsidR="00523517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3517" w:rsidRPr="00012DCF">
        <w:rPr>
          <w:rFonts w:ascii="Arial" w:hAnsi="Arial" w:cs="Arial"/>
          <w:iCs/>
        </w:rPr>
        <w:t>Table of Contents</w:t>
      </w:r>
      <w:r w:rsidR="00523517">
        <w:tab/>
      </w:r>
      <w:r w:rsidR="00523517">
        <w:fldChar w:fldCharType="begin"/>
      </w:r>
      <w:r w:rsidR="00523517">
        <w:instrText xml:space="preserve"> PAGEREF _Toc68623622 \h </w:instrText>
      </w:r>
      <w:r w:rsidR="00523517">
        <w:fldChar w:fldCharType="separate"/>
      </w:r>
      <w:r w:rsidR="00523517">
        <w:t>3</w:t>
      </w:r>
      <w:r w:rsidR="00523517">
        <w:fldChar w:fldCharType="end"/>
      </w:r>
    </w:p>
    <w:p w:rsidR="00523517" w:rsidRDefault="0052351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2DC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2D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_Toc68623623 \h </w:instrText>
      </w:r>
      <w:r>
        <w:fldChar w:fldCharType="separate"/>
      </w:r>
      <w:r>
        <w:t>3</w:t>
      </w:r>
      <w:r>
        <w:fldChar w:fldCharType="end"/>
      </w:r>
    </w:p>
    <w:p w:rsidR="00523517" w:rsidRDefault="0052351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2DC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12DCF">
        <w:rPr>
          <w:rFonts w:cs="Arial"/>
          <w:b/>
          <w:color w:val="000000"/>
          <w:lang w:eastAsia="en-GB"/>
        </w:rPr>
        <w:t>Correction to f_CharPacking_IA5toGsm7Bit_WithFiller</w:t>
      </w:r>
      <w:r>
        <w:tab/>
      </w:r>
      <w:r>
        <w:fldChar w:fldCharType="begin"/>
      </w:r>
      <w:r>
        <w:instrText xml:space="preserve"> PAGEREF _Toc68623624 \h </w:instrText>
      </w:r>
      <w:r>
        <w:fldChar w:fldCharType="separate"/>
      </w:r>
      <w:r>
        <w:t>3</w:t>
      </w:r>
      <w:r>
        <w:fldChar w:fldCharType="end"/>
      </w:r>
    </w:p>
    <w:p w:rsidR="00523517" w:rsidRDefault="0052351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2DCF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12DCF">
        <w:rPr>
          <w:rFonts w:cs="Arial"/>
          <w:b/>
          <w:color w:val="000000"/>
          <w:lang w:eastAsia="en-GB"/>
        </w:rPr>
        <w:t>Correction to f_CharPacking_IA5toGsm7Bit</w:t>
      </w:r>
      <w:r>
        <w:tab/>
      </w:r>
      <w:r>
        <w:fldChar w:fldCharType="begin"/>
      </w:r>
      <w:r>
        <w:instrText xml:space="preserve"> PAGEREF _Toc68623625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623623"/>
      <w:r w:rsidRPr="00854C55">
        <w:rPr>
          <w:b/>
        </w:rPr>
        <w:t>Corrections required</w:t>
      </w:r>
      <w:bookmarkEnd w:id="4"/>
      <w:bookmarkEnd w:id="5"/>
      <w:bookmarkEnd w:id="6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6862362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E63DE3" w:rsidRPr="00E63DE3">
        <w:rPr>
          <w:rFonts w:cs="Arial"/>
          <w:b/>
          <w:color w:val="000000"/>
          <w:lang w:eastAsia="en-GB"/>
        </w:rPr>
        <w:t>f_CharPacking_IA5toGsm7Bit_WithFiller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E63DE3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E63DE3" w:rsidP="005D27CA">
            <w:pPr>
              <w:rPr>
                <w:rFonts w:ascii="Arial" w:hAnsi="Arial" w:cs="Arial"/>
                <w:lang w:eastAsia="en-GB"/>
              </w:rPr>
            </w:pPr>
            <w:r w:rsidRPr="00E63DE3">
              <w:rPr>
                <w:rFonts w:ascii="Arial" w:hAnsi="Arial" w:cs="Arial"/>
                <w:lang w:eastAsia="en-GB"/>
              </w:rPr>
              <w:t>f_CharPacking_IA5toGsm7Bit_WithFiller</w:t>
            </w:r>
          </w:p>
        </w:tc>
      </w:tr>
      <w:tr w:rsidR="00F22859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59" w:rsidRDefault="00F22859" w:rsidP="00F228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0F046C">
              <w:rPr>
                <w:noProof/>
              </w:rPr>
              <w:t>f_CharPacking_IA5toGsm7Bit_WithFiller</w:t>
            </w:r>
            <w:r>
              <w:rPr>
                <w:noProof/>
              </w:rPr>
              <w:t xml:space="preserve"> the 3</w:t>
            </w:r>
            <w:r w:rsidRPr="000F046C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parameter </w:t>
            </w:r>
            <w:r w:rsidRPr="000F046C">
              <w:rPr>
                <w:noProof/>
              </w:rPr>
              <w:t>p_NumFillbits</w:t>
            </w:r>
            <w:r>
              <w:rPr>
                <w:noProof/>
              </w:rPr>
              <w:t xml:space="preserve"> is used to to add a filler bit at the end of the header and in front of the actual data </w:t>
            </w:r>
          </w:p>
          <w:p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23.040 sec 9.2.3.4</w:t>
            </w:r>
          </w:p>
          <w:p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>
              <w:t>If 7 bit data is used and the TP</w:t>
            </w:r>
            <w:r>
              <w:noBreakHyphen/>
              <w:t>UD</w:t>
            </w:r>
            <w:r>
              <w:noBreakHyphen/>
              <w:t xml:space="preserve">Header does not finish on a septet boundary </w:t>
            </w:r>
            <w:r w:rsidRPr="00E63DE3">
              <w:rPr>
                <w:b/>
              </w:rPr>
              <w:t>then fill bits are inserted after the last Information Element Data</w:t>
            </w:r>
            <w:r>
              <w:t xml:space="preserve"> octet up to the next septet boundary so that there is an integral number of septets for the entire TP</w:t>
            </w:r>
            <w:r>
              <w:noBreakHyphen/>
              <w:t>UD header</w:t>
            </w:r>
          </w:p>
          <w:p w:rsid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22859" w:rsidRPr="002E008A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the filler bit is added to the bitstring from the return octet of </w:t>
            </w:r>
            <w:r w:rsidRPr="000F046C">
              <w:rPr>
                <w:noProof/>
              </w:rPr>
              <w:t>f_CharPacking_IA5toGsm7Bit</w:t>
            </w:r>
            <w:r w:rsidR="001F482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1F482B">
              <w:rPr>
                <w:noProof/>
              </w:rPr>
              <w:t>T</w:t>
            </w:r>
            <w:r>
              <w:rPr>
                <w:noProof/>
              </w:rPr>
              <w:t>his is incorrect as the filler bit needs to be added at the start of the SMS message so the first character starts at the septets boundary.</w:t>
            </w:r>
          </w:p>
        </w:tc>
      </w:tr>
      <w:tr w:rsidR="00F2285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59" w:rsidRDefault="00F22859" w:rsidP="00F228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59" w:rsidRPr="00F22859" w:rsidRDefault="00F22859" w:rsidP="00F22859">
            <w:pPr>
              <w:pStyle w:val="CRCoverPage"/>
              <w:spacing w:after="0"/>
              <w:ind w:left="100"/>
              <w:rPr>
                <w:noProof/>
              </w:rPr>
            </w:pPr>
            <w:r w:rsidRPr="00F22859">
              <w:rPr>
                <w:noProof/>
              </w:rPr>
              <w:t>v_Fillbits is updated and passed into function f_CharPacking_IA5toGsm7Bit</w:t>
            </w:r>
            <w:r w:rsidR="00437F7B">
              <w:rPr>
                <w:noProof/>
              </w:rPr>
              <w:t>.</w:t>
            </w:r>
          </w:p>
          <w:p w:rsidR="00F22859" w:rsidRPr="00A72665" w:rsidRDefault="00F22859" w:rsidP="00F2285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22859">
              <w:rPr>
                <w:noProof/>
              </w:rPr>
              <w:t>Removed update to v_BitString at the end of the function as its incorrect to update i</w:t>
            </w:r>
            <w:r w:rsidR="00437F7B">
              <w:rPr>
                <w:noProof/>
              </w:rPr>
              <w:t xml:space="preserve">t </w:t>
            </w:r>
            <w:r w:rsidRPr="00F22859">
              <w:rPr>
                <w:noProof/>
              </w:rPr>
              <w:t>here.</w:t>
            </w:r>
          </w:p>
        </w:tc>
      </w:tr>
      <w:tr w:rsidR="00F22859" w:rsidTr="00E63DE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59" w:rsidRDefault="00F22859" w:rsidP="00F228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59" w:rsidRPr="00CC39F9" w:rsidRDefault="00F22859" w:rsidP="00F22859">
            <w:pPr>
              <w:spacing w:after="0"/>
              <w:rPr>
                <w:rFonts w:ascii="Arial" w:hAnsi="Arial" w:cs="Arial"/>
                <w:lang w:eastAsia="en-GB"/>
              </w:rPr>
            </w:pPr>
            <w:r w:rsidRPr="00E63DE3">
              <w:rPr>
                <w:rFonts w:ascii="Arial" w:hAnsi="Arial" w:cs="Arial"/>
                <w:lang w:eastAsia="en-GB"/>
              </w:rPr>
              <w:t>IMS_SMS_Messages</w:t>
            </w:r>
          </w:p>
        </w:tc>
      </w:tr>
      <w:tr w:rsidR="00F2285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59" w:rsidRDefault="00F22859" w:rsidP="00F228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59" w:rsidRDefault="00F22859" w:rsidP="00F2285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function f_CharPacking_IA5toGsm7Bit_WithFiller(charstring p_Text,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Gsm7BitPacking_Type p_Packing,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integer p_NumFillbits) return octetstring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{  // @sic R5s201446 sic@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v_OctetString;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v_BitString := ''B;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v_Fillbits := ''B;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v_BitStringLength := 0;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conversion of the text string, padding is added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v_OctetString := f_CharPacking_IA5toGsm7Bit(p_Text, p_Packing);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conversion to a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v_BitString := oct2bit(v_OctetString);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note the length of the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v_BitStringLength := lengthof(v_BitString);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calculate the wanted fillbits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v_Fillbits := int2bit(0, p_NumFillbits);  // 1..6 fill bits, all 0 @sic R5s201329 sic@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concatenate fillbits and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v_BitString := v_Fillbits &amp; v_BitString;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cut the resulting bitstring to the length of the original bitstring - assumption that the user of this function knows there is enough padding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v_BitString := substr(v_BitString, 0, v_BitStringLength);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resulting bitstring to octets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return(bit2oct(v_BitString));</w:t>
            </w:r>
          </w:p>
          <w:p w:rsidR="005D27CA" w:rsidRPr="00CD057D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function f_CharPacking_IA5toGsm7Bit_WithFiller(charstring p_Text,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Gsm7BitPacking_Type p_Packing,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integer p_NumFillbits) return octetstring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{  // @sic R5s201446 sic@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v_OctetString;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v_BitString := ''B;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v_Fillbits := ''B;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v_BitStringLength := 0;</w:t>
            </w:r>
          </w:p>
          <w:p w:rsid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v_Fillbits := int2bit(0, p_NumFillbits);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// 1..6 fill bits, all 0 @sic R5s201329 sic@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conversion of the text string, padding is added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v_OctetString := f_CharPacking_IA5toGsm7Bit(p_Text, p_Packing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v_Fillbits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conversion to a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v_BitString := oct2bit(v_OctetString);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note the length of the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v_BitStringLength := lengthof(v_BitString);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calculate the wanted fillbits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concatenate fillbits and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v_BitString := v_Fillbits &amp; v_BitString; 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 needed here,as filler bits are done within f_CharPacking_IA5toGsm7Bit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// cut the resulting bitstring to the length of the original bitstring - assumption that the user of this function knows there is enough padding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v_BitString := substr(v_BitString, 0, v_BitStringLength);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resulting bitstring to octets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return(bit2oct(v_BitString));</w:t>
            </w:r>
          </w:p>
          <w:p w:rsidR="005D27CA" w:rsidRPr="00CD057D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E63DE3" w:rsidRDefault="00E63DE3" w:rsidP="00E63DE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6862362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E63DE3">
        <w:rPr>
          <w:rFonts w:cs="Arial"/>
          <w:b/>
          <w:color w:val="000000"/>
          <w:lang w:eastAsia="en-GB"/>
        </w:rPr>
        <w:t>f_CharPacking_IA5toGsm7Bit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63DE3" w:rsidTr="00582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E3" w:rsidRDefault="00E63DE3" w:rsidP="00582B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E3" w:rsidRPr="00CC39F9" w:rsidRDefault="00E63DE3" w:rsidP="00582B67">
            <w:pPr>
              <w:rPr>
                <w:rFonts w:ascii="Arial" w:hAnsi="Arial" w:cs="Arial"/>
                <w:lang w:eastAsia="en-GB"/>
              </w:rPr>
            </w:pPr>
            <w:r w:rsidRPr="00E63DE3">
              <w:rPr>
                <w:rFonts w:ascii="Arial" w:hAnsi="Arial" w:cs="Arial"/>
                <w:lang w:eastAsia="en-GB"/>
              </w:rPr>
              <w:t>f_CharPacking_IA5toGsm7Bit</w:t>
            </w:r>
          </w:p>
        </w:tc>
      </w:tr>
      <w:tr w:rsidR="00437F7B" w:rsidTr="00582B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7B" w:rsidRDefault="00437F7B" w:rsidP="00437F7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0F046C">
              <w:rPr>
                <w:noProof/>
              </w:rPr>
              <w:t>f_CharPacking_IA5toGsm7Bit_WithFiller</w:t>
            </w:r>
            <w:r>
              <w:rPr>
                <w:noProof/>
              </w:rPr>
              <w:t xml:space="preserve"> the 3</w:t>
            </w:r>
            <w:r w:rsidRPr="000F046C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parameter </w:t>
            </w:r>
            <w:r w:rsidRPr="000F046C">
              <w:rPr>
                <w:noProof/>
              </w:rPr>
              <w:t>p_NumFillbits</w:t>
            </w:r>
            <w:r>
              <w:rPr>
                <w:noProof/>
              </w:rPr>
              <w:t xml:space="preserve"> is used to to add a filler bit at the end of the header and in front of the actual data </w:t>
            </w:r>
          </w:p>
          <w:p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23.040 sec 9.2.3.4</w:t>
            </w:r>
          </w:p>
          <w:p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  <w:r>
              <w:t>If 7 bit data is used and the TP</w:t>
            </w:r>
            <w:r>
              <w:noBreakHyphen/>
              <w:t>UD</w:t>
            </w:r>
            <w:r>
              <w:noBreakHyphen/>
              <w:t xml:space="preserve">Header does not finish on a septet boundary </w:t>
            </w:r>
            <w:r w:rsidRPr="00E63DE3">
              <w:rPr>
                <w:b/>
              </w:rPr>
              <w:t>then fill bits are inserted after the last Information Element Data</w:t>
            </w:r>
            <w:r>
              <w:t xml:space="preserve"> octet up to the next septet boundary so that there is an integral number of septets for the entire TP</w:t>
            </w:r>
            <w:r>
              <w:noBreakHyphen/>
              <w:t>UD header</w:t>
            </w:r>
          </w:p>
          <w:p w:rsidR="00437F7B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37F7B" w:rsidRPr="002E008A" w:rsidRDefault="00437F7B" w:rsidP="0043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the filler bit is added to the bitstring from the return octet of </w:t>
            </w:r>
            <w:r w:rsidRPr="000F046C">
              <w:rPr>
                <w:noProof/>
              </w:rPr>
              <w:t>f_CharPacking_IA5toGsm7Bit</w:t>
            </w:r>
            <w:r w:rsidR="001F482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1F482B">
              <w:rPr>
                <w:noProof/>
              </w:rPr>
              <w:t>T</w:t>
            </w:r>
            <w:r>
              <w:rPr>
                <w:noProof/>
              </w:rPr>
              <w:t>his is incorrect as the filler bit needs to be added at the start of the SMS message so the first character starts at the septets boundary.</w:t>
            </w:r>
          </w:p>
        </w:tc>
      </w:tr>
      <w:tr w:rsidR="00437F7B" w:rsidTr="00582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7B" w:rsidRDefault="00437F7B" w:rsidP="00437F7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7B" w:rsidRPr="00A72665" w:rsidRDefault="00437F7B" w:rsidP="00437F7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new parameter to receive filler bits and updated </w:t>
            </w:r>
            <w:r w:rsidRPr="00437F7B">
              <w:rPr>
                <w:rFonts w:cs="Arial"/>
                <w:lang w:eastAsia="en-GB"/>
              </w:rPr>
              <w:t>v_BitString and v_BitStringLength</w:t>
            </w:r>
          </w:p>
        </w:tc>
      </w:tr>
      <w:tr w:rsidR="00437F7B" w:rsidTr="00582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7B" w:rsidRDefault="00437F7B" w:rsidP="00437F7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7B" w:rsidRPr="00CC39F9" w:rsidRDefault="00437F7B" w:rsidP="00437F7B">
            <w:pPr>
              <w:spacing w:after="0"/>
              <w:rPr>
                <w:rFonts w:ascii="Arial" w:hAnsi="Arial" w:cs="Arial"/>
                <w:lang w:eastAsia="en-GB"/>
              </w:rPr>
            </w:pPr>
            <w:r w:rsidRPr="00E63DE3">
              <w:rPr>
                <w:rFonts w:ascii="Arial" w:hAnsi="Arial" w:cs="Arial"/>
                <w:lang w:eastAsia="en-GB"/>
              </w:rPr>
              <w:t>CommonDefs</w:t>
            </w:r>
          </w:p>
        </w:tc>
      </w:tr>
      <w:tr w:rsidR="00437F7B" w:rsidTr="00582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7B" w:rsidRDefault="00437F7B" w:rsidP="00437F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7B" w:rsidRDefault="00437F7B" w:rsidP="00437F7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63DE3" w:rsidRDefault="00E63DE3" w:rsidP="00E63DE3">
      <w:pPr>
        <w:spacing w:after="0"/>
        <w:rPr>
          <w:rFonts w:ascii="Arial" w:hAnsi="Arial"/>
          <w:b/>
          <w:lang w:eastAsia="en-GB"/>
        </w:rPr>
      </w:pPr>
    </w:p>
    <w:p w:rsidR="00E63DE3" w:rsidRDefault="00E63DE3" w:rsidP="00E63DE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3DE3" w:rsidRPr="00CD057D" w:rsidTr="00582B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function f_CharPacking_IA5toGsm7Bit(charstring p_Text,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Gsm7BitPacking_Type p_Packing) return octetstring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{ /* @sic R5s130103 change 3: consideration of non alpha numeric characters sic@ */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v_OctetString := char2oct(p_Text);   // "Hallo" -&gt; '48616C6C6F'O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v_BitString := ''B;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v_Padding := ''B;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v_TextLength;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v_BitStringLength := 0;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v_IntValue;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v_NoOfOctets;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v_NoOfPaddingBits;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ascii table to GSM 7 bit table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v_OctetString := fl_XlatAcsiiToGsm7Bit(v_OctetString);                 //  @sic R5s130103 change 3 sic@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v_TextLength := lengthof(v_OctetString);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if (((p_Packing == SMS_Packing) and (v_TextLength &gt; 160)) or           // a maximum of 160 characters for SMS  (i.e. 140 octets)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((p_Packing == CBS_Packing) and (v_TextLength &gt; 93)) or            // a maximum of  93 characters for CBS  (i.e.  82 octets)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((p_Packing == USSD_Packing) and (v_TextLength &gt; 182))) {          // a maximum of 182 characters for USSD (i.e. 160 octets)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FatalError(__FILE__, __LINE__, "input string is too long");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for (i:=0; i&lt;v_TextLength; i:=i+1)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v_IntValue := oct2int(v_OctetString[i]);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v_BitString := int2bit(v_IntValue, 7) &amp; v_BitString;  // concat 7 bits only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v_BitStringLength := v_BitStringLength + 7;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add padding: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v_NoOfOctets := (v_BitStringLength + 7) / 8;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v_NoOfPaddingBits := (v_NoOfOctets * 8) - v_BitStringLength;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if (v_NoOfPaddingBits &gt; 0)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if ((p_Packing == USSD_Packing) and (v_NoOfPaddingBits == 7))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v_Padding := '0001101'B;                     // use &lt;CR&gt; instead of the @ character; see TS 23.038 cl. 6.1.2.3.1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v_Padding := int2bit(0, v_NoOfPaddingBits);  // 1..7 padding bits, all 0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v_BitString := v_Padding &amp; v_BitString;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bitstring back to octetstring: the first character is at the end of the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=&gt; we need to take the octets from the end of the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v_OctetString := ''O;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for (i:=0; i &lt; v_NoOfOctets; i:=i+1)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v_Index := (v_NoOfOctets - (i+1)) * 8;    // get start index of the next octet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v_OctetString[i] := bit2oct(substr(v_BitString, v_Index, 8));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return v_OctetString;</w:t>
            </w:r>
          </w:p>
          <w:p w:rsidR="00E63DE3" w:rsidRPr="00CD057D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63DE3" w:rsidRPr="00CD057D" w:rsidRDefault="00E63DE3" w:rsidP="00E63DE3">
      <w:pPr>
        <w:spacing w:after="0"/>
        <w:rPr>
          <w:rFonts w:ascii="Arial" w:hAnsi="Arial"/>
          <w:b/>
          <w:color w:val="000000"/>
          <w:lang w:eastAsia="en-GB"/>
        </w:rPr>
      </w:pPr>
    </w:p>
    <w:p w:rsidR="00E63DE3" w:rsidRPr="00CD057D" w:rsidRDefault="00E63DE3" w:rsidP="00E63DE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3DE3" w:rsidRPr="00CD057D" w:rsidTr="00582B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function f_CharPacking_IA5toGsm7Bit(charstring p_Text,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Gsm7BitPacking_Type p_Packing, 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bitstring p_fillBits := ''B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) return octetstring //WA# filler bits added.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{ /* @sic R5s130103 change 3: consideration of non alpha numeric characters sic@ */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v_OctetString := char2oct(p_Text);   // "Hallo" -&gt; '48616C6C6F'O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v_BitString := 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p_fillBits;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// filler bits added.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v_Padding := ''B;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v_TextLength;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v_BitStringLength := </w:t>
            </w:r>
            <w:r w:rsidRPr="00E63D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lengthof(p_fillBits)</w:t>
            </w: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>; //WA# take the length of the filler bits into consideration.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v_IntValue;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v_NoOfOctets;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v_NoOfPaddingBits;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ascii table to GSM 7 bit table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v_OctetString := fl_XlatAcsiiToGsm7Bit(v_OctetString);                 //  @sic R5s130103 change 3 sic@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v_TextLength := lengthof(v_OctetString);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if (((p_Packing == SMS_Packing) and (v_TextLength &gt; 160)) or           // a maximum of 160 characters for SMS  (i.e. 140 octets)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((p_Packing == CBS_Packing) and (v_TextLength &gt; 93)) or            // a maximum of  93 characters for CBS  (i.e.  82 octets)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((p_Packing == USSD_Packing) and (v_TextLength &gt; 182))) {          // a maximum of 182 characters for USSD (i.e. 160 octets)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FatalError(__FILE__, __LINE__, "input string is too long");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for (i:=0; i&lt;v_TextLength; i:=i+1)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v_IntValue := oct2int(v_OctetString[i]);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v_BitString := int2bit(v_IntValue, 7) &amp; v_BitString;  // concat 7 bits only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v_BitStringLength := v_BitStringLength + 7;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add padding: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v_NoOfOctets := (v_BitStringLength + 7) / 8;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v_NoOfPaddingBits := (v_NoOfOctets * 8) - v_BitStringLength;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if (v_NoOfPaddingBits &gt; 0)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if ((p_Packing == USSD_Packing) and (v_NoOfPaddingBits == 7))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v_Padding := '0001101'B;                     // use &lt;CR&gt; instead of the @ character; see TS 23.038 cl. 6.1.2.3.1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  v_Padding := int2bit(0, v_NoOfPaddingBits);  // 1..7 padding bits, all 0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v_BitString := v_Padding &amp; v_BitString;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bitstring back to octetstring: the first character is at the end of the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// =&gt; we need to take the octets from the end of the bitstring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v_OctetString := ''O;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for (i:=0; i &lt; v_NoOfOctets; i:=i+1) {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v_Index := (v_NoOfOctets - (i+1)) * 8;    // get start index of the next octet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  v_OctetString[i] := bit2oct(substr(v_BitString, v_Index, 8));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  return v_OctetString;</w:t>
            </w:r>
          </w:p>
          <w:p w:rsidR="00E63DE3" w:rsidRPr="00E63DE3" w:rsidRDefault="00E63DE3" w:rsidP="00E63D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DE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63DE3" w:rsidRDefault="00E63DE3" w:rsidP="00E63DE3">
      <w:pPr>
        <w:rPr>
          <w:lang w:eastAsia="en-GB"/>
        </w:rPr>
      </w:pPr>
    </w:p>
    <w:p w:rsidR="00E63DE3" w:rsidRDefault="00E63DE3" w:rsidP="006E7773">
      <w:pPr>
        <w:rPr>
          <w:lang w:eastAsia="en-GB"/>
        </w:rPr>
      </w:pPr>
    </w:p>
    <w:sectPr w:rsidR="00E63DE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68C" w:rsidRDefault="00BA768C">
      <w:r>
        <w:separator/>
      </w:r>
    </w:p>
  </w:endnote>
  <w:endnote w:type="continuationSeparator" w:id="0">
    <w:p w:rsidR="00BA768C" w:rsidRDefault="00BA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68C" w:rsidRDefault="00BA768C">
      <w:r>
        <w:separator/>
      </w:r>
    </w:p>
  </w:footnote>
  <w:footnote w:type="continuationSeparator" w:id="0">
    <w:p w:rsidR="00BA768C" w:rsidRDefault="00BA7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046C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41F3"/>
    <w:rsid w:val="001F1817"/>
    <w:rsid w:val="001F406A"/>
    <w:rsid w:val="001F482B"/>
    <w:rsid w:val="002040A1"/>
    <w:rsid w:val="00220349"/>
    <w:rsid w:val="00221C5A"/>
    <w:rsid w:val="002330F3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242F1"/>
    <w:rsid w:val="0043163D"/>
    <w:rsid w:val="00433730"/>
    <w:rsid w:val="00437F7B"/>
    <w:rsid w:val="00440D0A"/>
    <w:rsid w:val="00446488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F661B"/>
    <w:rsid w:val="005002FC"/>
    <w:rsid w:val="005045C7"/>
    <w:rsid w:val="005105E0"/>
    <w:rsid w:val="0051196A"/>
    <w:rsid w:val="005135A1"/>
    <w:rsid w:val="0051580D"/>
    <w:rsid w:val="00523517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391D"/>
    <w:rsid w:val="005F740E"/>
    <w:rsid w:val="006006C1"/>
    <w:rsid w:val="00610C5B"/>
    <w:rsid w:val="00613D6B"/>
    <w:rsid w:val="00617D68"/>
    <w:rsid w:val="00620F69"/>
    <w:rsid w:val="00621188"/>
    <w:rsid w:val="00625397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D0AEE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24C2C"/>
    <w:rsid w:val="00825391"/>
    <w:rsid w:val="008279FA"/>
    <w:rsid w:val="0085441A"/>
    <w:rsid w:val="008626E7"/>
    <w:rsid w:val="00870EE7"/>
    <w:rsid w:val="0087510D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5189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66DB"/>
    <w:rsid w:val="00A230E4"/>
    <w:rsid w:val="00A246B6"/>
    <w:rsid w:val="00A40634"/>
    <w:rsid w:val="00A47E70"/>
    <w:rsid w:val="00A50CF0"/>
    <w:rsid w:val="00A52F6F"/>
    <w:rsid w:val="00A562F9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25C7D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A768C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63DE3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2859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2F17"/>
    <w:rsid w:val="00F95DCB"/>
    <w:rsid w:val="00FA2C28"/>
    <w:rsid w:val="00FA485A"/>
    <w:rsid w:val="00FB4454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581A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37612-427E-489A-A58C-6A4EA7B5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1986</Words>
  <Characters>11325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2021-04-06T15:40:00Z</dcterms:created>
  <dcterms:modified xsi:type="dcterms:W3CDTF">2021-04-06T17:13:00Z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