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B69C3F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R5s2104</w:t>
      </w:r>
      <w:r w:rsidR="006A58F5">
        <w:rPr>
          <w:b/>
          <w:i/>
          <w:noProof/>
          <w:sz w:val="28"/>
        </w:rPr>
        <w:t>3</w:t>
      </w:r>
      <w:r w:rsidR="00BC3121" w:rsidRPr="00BC3121">
        <w:rPr>
          <w:b/>
          <w:i/>
          <w:noProof/>
          <w:sz w:val="28"/>
        </w:rPr>
        <w:t>5</w:t>
      </w:r>
    </w:p>
    <w:p w14:paraId="5D6FC58C" w14:textId="307A0302" w:rsidR="001A09A3" w:rsidRDefault="00556DA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0D2F46E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6A58F5">
              <w:rPr>
                <w:b/>
                <w:noProof/>
                <w:sz w:val="28"/>
              </w:rPr>
              <w:t>674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0462721" w:rsidR="001E41F3" w:rsidRDefault="006A58F5" w:rsidP="00715499">
            <w:pPr>
              <w:pStyle w:val="CRCoverPage"/>
              <w:spacing w:after="0"/>
            </w:pPr>
            <w:r w:rsidRPr="006A58F5">
              <w:t>Correction for NR5GC measurement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FAD174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04-1</w:t>
            </w:r>
            <w:r w:rsidR="009D109C">
              <w:rPr>
                <w:noProof/>
              </w:rPr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4E689" w14:textId="77777777" w:rsidR="009E39C3" w:rsidRDefault="009E39C3" w:rsidP="009E39C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the agreement of R5-211389, a UE which supports SINR measurements may (or may not) include SINR results for the serving cell in measurement reports.</w:t>
            </w:r>
          </w:p>
          <w:p w14:paraId="5CC9551D" w14:textId="7761285D" w:rsidR="00484797" w:rsidRDefault="00484797" w:rsidP="009E39C3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E578DB0" w:rsidR="00484797" w:rsidRPr="005C657A" w:rsidRDefault="009E39C3" w:rsidP="0048479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Allow serving cell SINR included or not in measurement reports, for test cases listed in R5-211389.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6144A84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5A6AB66" w:rsidR="00D44D27" w:rsidRDefault="00716FF8" w:rsidP="00D44D27">
            <w:pPr>
              <w:pStyle w:val="CRCoverPage"/>
              <w:spacing w:after="0"/>
              <w:rPr>
                <w:noProof/>
              </w:rPr>
            </w:pPr>
            <w:r w:rsidRPr="00716FF8">
              <w:t>8.1.</w:t>
            </w:r>
            <w:r w:rsidR="006A58F5">
              <w:t xml:space="preserve">3.1.2.NR5GC, 8.1.3.1.8.NR5GC, </w:t>
            </w:r>
            <w:r w:rsidR="006A58F5">
              <w:t>8.1.3.1.</w:t>
            </w:r>
            <w:r w:rsidR="006A58F5">
              <w:t>13</w:t>
            </w:r>
            <w:r w:rsidR="006A58F5">
              <w:t>.NR5GC,</w:t>
            </w:r>
            <w:r w:rsidR="006A58F5">
              <w:t xml:space="preserve"> </w:t>
            </w:r>
            <w:r w:rsidR="006A58F5">
              <w:t>8.1.3.1.</w:t>
            </w:r>
            <w:r w:rsidR="006A58F5">
              <w:t>16</w:t>
            </w:r>
            <w:r w:rsidR="006A58F5">
              <w:t>.NR5GC,</w:t>
            </w:r>
            <w:r w:rsidR="006A58F5">
              <w:t xml:space="preserve"> </w:t>
            </w:r>
            <w:r w:rsidR="006A58F5">
              <w:t>8.1.3.1.</w:t>
            </w:r>
            <w:r w:rsidR="006A58F5">
              <w:t>17.1</w:t>
            </w:r>
            <w:r w:rsidR="006A58F5">
              <w:t>.NR5GC,</w:t>
            </w:r>
            <w:r w:rsidR="006A58F5">
              <w:t xml:space="preserve"> </w:t>
            </w:r>
            <w:r w:rsidR="006A58F5">
              <w:t>8.1.3.1.</w:t>
            </w:r>
            <w:r w:rsidR="006A58F5">
              <w:t>1</w:t>
            </w:r>
            <w:r w:rsidR="006A58F5">
              <w:t>8</w:t>
            </w:r>
            <w:r w:rsidR="006A58F5">
              <w:t>.1</w:t>
            </w:r>
            <w:r w:rsidR="006A58F5">
              <w:t>.NR5GC,</w:t>
            </w:r>
            <w:r w:rsidR="006A58F5">
              <w:t xml:space="preserve"> </w:t>
            </w:r>
            <w:r w:rsidR="006A58F5">
              <w:t>8.1.3</w:t>
            </w:r>
            <w:r w:rsidR="006A58F5">
              <w:t>.2.1</w:t>
            </w:r>
            <w:r w:rsidR="006A58F5">
              <w:t>.NR5GC,</w:t>
            </w:r>
            <w:r w:rsidR="006A58F5">
              <w:t xml:space="preserve"> </w:t>
            </w:r>
            <w:r w:rsidR="006A58F5">
              <w:t>8.1.3.</w:t>
            </w:r>
            <w:r w:rsidR="006A58F5">
              <w:t>2.2</w:t>
            </w:r>
            <w:r w:rsidR="006A58F5">
              <w:t>.NR5GC,</w:t>
            </w:r>
            <w:r w:rsidR="006A58F5">
              <w:t xml:space="preserve"> </w:t>
            </w:r>
            <w:r w:rsidR="006A58F5">
              <w:t>8.1.3.</w:t>
            </w:r>
            <w:r w:rsidR="006A58F5">
              <w:t>2.3</w:t>
            </w:r>
            <w:r w:rsidR="006A58F5">
              <w:t>.NR5GC,</w:t>
            </w:r>
            <w:r w:rsidR="006A58F5">
              <w:t xml:space="preserve"> </w:t>
            </w:r>
            <w:r w:rsidR="006A58F5">
              <w:t>8.1.</w:t>
            </w:r>
            <w:r w:rsidR="006A58F5">
              <w:t>4.1.2</w:t>
            </w:r>
            <w:r w:rsidR="006A58F5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921543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86BCFD9" w14:textId="35458798" w:rsidR="009E39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E39C3" w:rsidRPr="00316468">
        <w:rPr>
          <w:rFonts w:cs="Arial"/>
          <w:iCs/>
        </w:rPr>
        <w:t>Table of Contents</w:t>
      </w:r>
      <w:r w:rsidR="009E39C3">
        <w:tab/>
      </w:r>
      <w:r w:rsidR="009E39C3">
        <w:fldChar w:fldCharType="begin"/>
      </w:r>
      <w:r w:rsidR="009E39C3">
        <w:instrText xml:space="preserve"> PAGEREF _Toc69215431 \h </w:instrText>
      </w:r>
      <w:r w:rsidR="009E39C3">
        <w:fldChar w:fldCharType="separate"/>
      </w:r>
      <w:r w:rsidR="009E39C3">
        <w:t>2</w:t>
      </w:r>
      <w:r w:rsidR="009E39C3">
        <w:fldChar w:fldCharType="end"/>
      </w:r>
    </w:p>
    <w:p w14:paraId="3B119199" w14:textId="7D515F44" w:rsidR="009E39C3" w:rsidRDefault="009E39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646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646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_Toc69215432 \h </w:instrText>
      </w:r>
      <w:r>
        <w:fldChar w:fldCharType="separate"/>
      </w:r>
      <w:r>
        <w:t>3</w:t>
      </w:r>
      <w:r>
        <w:fldChar w:fldCharType="end"/>
      </w:r>
    </w:p>
    <w:p w14:paraId="2C0B6549" w14:textId="2D02CF1A" w:rsidR="009E39C3" w:rsidRDefault="009E39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646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646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_Toc69215433 \h </w:instrText>
      </w:r>
      <w:r>
        <w:fldChar w:fldCharType="separate"/>
      </w:r>
      <w:r>
        <w:t>3</w:t>
      </w:r>
      <w:r>
        <w:fldChar w:fldCharType="end"/>
      </w:r>
    </w:p>
    <w:p w14:paraId="4C397F08" w14:textId="2847BD87" w:rsidR="009E39C3" w:rsidRDefault="009E39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646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646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_Toc69215434 \h </w:instrText>
      </w:r>
      <w:r>
        <w:fldChar w:fldCharType="separate"/>
      </w:r>
      <w:r>
        <w:t>3</w:t>
      </w:r>
      <w:r>
        <w:fldChar w:fldCharType="end"/>
      </w:r>
    </w:p>
    <w:p w14:paraId="54CB23C1" w14:textId="631E41FD" w:rsidR="009E39C3" w:rsidRDefault="009E39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6468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646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_Toc69215435 \h </w:instrText>
      </w:r>
      <w:r>
        <w:fldChar w:fldCharType="separate"/>
      </w:r>
      <w:r>
        <w:t>3</w:t>
      </w:r>
      <w:r>
        <w:fldChar w:fldCharType="end"/>
      </w:r>
    </w:p>
    <w:p w14:paraId="2E4D4796" w14:textId="102798C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921543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B74CFA9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9215433"/>
      <w:r w:rsidRPr="00B22104">
        <w:rPr>
          <w:b/>
        </w:rPr>
        <w:t>Corrections required</w:t>
      </w:r>
      <w:bookmarkEnd w:id="5"/>
      <w:bookmarkEnd w:id="6"/>
      <w:bookmarkEnd w:id="7"/>
    </w:p>
    <w:p w14:paraId="5B4F68A0" w14:textId="106DA0FD" w:rsidR="00CD33A6" w:rsidRDefault="00CD33A6" w:rsidP="00CD33A6"/>
    <w:p w14:paraId="34C0137C" w14:textId="77777777" w:rsidR="00CD33A6" w:rsidRDefault="00CD33A6" w:rsidP="00CD33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9215434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D33A6" w14:paraId="3D043F68" w14:textId="77777777" w:rsidTr="00EE5ADC">
        <w:trPr>
          <w:trHeight w:val="447"/>
        </w:trPr>
        <w:tc>
          <w:tcPr>
            <w:tcW w:w="1985" w:type="dxa"/>
          </w:tcPr>
          <w:p w14:paraId="47B83D02" w14:textId="77777777" w:rsidR="00CD33A6" w:rsidRDefault="00CD33A6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2096214" w14:textId="0DAAA7C9" w:rsidR="00CD33A6" w:rsidRPr="00CD33A6" w:rsidRDefault="00CD33A6" w:rsidP="00EE5ADC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D33A6">
              <w:rPr>
                <w:rStyle w:val="HTMLCode"/>
                <w:rFonts w:ascii="Arial" w:eastAsia="SimSun" w:hAnsi="Arial" w:cs="Arial"/>
              </w:rPr>
              <w:t xml:space="preserve">New template </w:t>
            </w:r>
            <w:proofErr w:type="spellStart"/>
            <w:r w:rsidRPr="00CD33A6">
              <w:rPr>
                <w:rStyle w:val="HTMLCode"/>
                <w:rFonts w:ascii="Arial" w:eastAsia="SimSun" w:hAnsi="Arial" w:cs="Arial"/>
              </w:rPr>
              <w:t>cr_NR_MeasQuantityResults_NoCheckSinr</w:t>
            </w:r>
            <w:proofErr w:type="spellEnd"/>
          </w:p>
        </w:tc>
      </w:tr>
      <w:tr w:rsidR="00CD33A6" w14:paraId="4433DF84" w14:textId="77777777" w:rsidTr="00EE5ADC">
        <w:trPr>
          <w:trHeight w:val="452"/>
        </w:trPr>
        <w:tc>
          <w:tcPr>
            <w:tcW w:w="1985" w:type="dxa"/>
          </w:tcPr>
          <w:p w14:paraId="67013DB7" w14:textId="77777777" w:rsidR="00CD33A6" w:rsidRDefault="00CD33A6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5A98A85" w14:textId="7B03E873" w:rsidR="00CD33A6" w:rsidRPr="00CD33A6" w:rsidRDefault="00CD33A6" w:rsidP="00EE5ADC">
            <w:pPr>
              <w:rPr>
                <w:rFonts w:ascii="Arial" w:hAnsi="Arial" w:cs="Arial"/>
                <w:lang w:val="en-US" w:eastAsia="zh-CN"/>
              </w:rPr>
            </w:pPr>
            <w:r w:rsidRPr="00CD33A6">
              <w:rPr>
                <w:rFonts w:ascii="Arial" w:hAnsi="Arial" w:cs="Arial"/>
                <w:lang w:val="en-US" w:eastAsia="zh-CN"/>
              </w:rPr>
              <w:t>Following the agreement of R5-211389, a UE which supports SINR measurements may (or may not) include SINR results for the serving cell in measurement reports.</w:t>
            </w:r>
          </w:p>
        </w:tc>
      </w:tr>
      <w:tr w:rsidR="00CD33A6" w14:paraId="44C39197" w14:textId="77777777" w:rsidTr="00EE5ADC">
        <w:tc>
          <w:tcPr>
            <w:tcW w:w="1985" w:type="dxa"/>
          </w:tcPr>
          <w:p w14:paraId="1512A492" w14:textId="77777777" w:rsidR="00CD33A6" w:rsidRDefault="00CD33A6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74031CF" w14:textId="68763985" w:rsidR="00CD33A6" w:rsidRPr="00CD33A6" w:rsidRDefault="00CD33A6" w:rsidP="00EE5AD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CD33A6">
              <w:rPr>
                <w:rFonts w:cs="Arial"/>
                <w:lang w:val="en-US" w:eastAsia="zh-CN"/>
              </w:rPr>
              <w:t>Add new template “</w:t>
            </w:r>
            <w:proofErr w:type="spellStart"/>
            <w:r w:rsidRPr="00CD33A6">
              <w:rPr>
                <w:rStyle w:val="HTMLCode"/>
                <w:rFonts w:ascii="Arial" w:eastAsia="SimSun" w:hAnsi="Arial" w:cs="Arial"/>
              </w:rPr>
              <w:t>cr_NR_MeasQuantityResults_NotCheckSinr</w:t>
            </w:r>
            <w:proofErr w:type="spellEnd"/>
            <w:r w:rsidRPr="00CD33A6">
              <w:rPr>
                <w:rFonts w:cs="Arial"/>
                <w:lang w:val="en-US" w:eastAsia="zh-CN"/>
              </w:rPr>
              <w:t>”</w:t>
            </w:r>
            <w:r w:rsidRPr="00CD33A6">
              <w:rPr>
                <w:rFonts w:cs="Arial"/>
                <w:lang w:val="en-US" w:eastAsia="zh-CN"/>
              </w:rPr>
              <w:t xml:space="preserve"> which allows SINR included or not.</w:t>
            </w:r>
          </w:p>
        </w:tc>
      </w:tr>
      <w:tr w:rsidR="00CD33A6" w14:paraId="446AD038" w14:textId="77777777" w:rsidTr="00EE5ADC">
        <w:tc>
          <w:tcPr>
            <w:tcW w:w="1985" w:type="dxa"/>
          </w:tcPr>
          <w:p w14:paraId="1DB51AF6" w14:textId="77777777" w:rsidR="00CD33A6" w:rsidRDefault="00CD33A6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7D7FF52" w14:textId="77777777" w:rsidR="00CD33A6" w:rsidRPr="00CD33A6" w:rsidRDefault="00CD33A6" w:rsidP="00EE5ADC">
            <w:pPr>
              <w:spacing w:after="0"/>
              <w:rPr>
                <w:rFonts w:ascii="Arial" w:hAnsi="Arial" w:cs="Arial"/>
              </w:rPr>
            </w:pPr>
            <w:proofErr w:type="spellStart"/>
            <w:r w:rsidRPr="00CD33A6">
              <w:rPr>
                <w:rStyle w:val="HTMLCode"/>
                <w:rFonts w:ascii="Arial" w:eastAsia="SimSun" w:hAnsi="Arial" w:cs="Arial"/>
              </w:rPr>
              <w:t>NR_Measurement_Templates</w:t>
            </w:r>
            <w:proofErr w:type="spellEnd"/>
          </w:p>
        </w:tc>
      </w:tr>
      <w:tr w:rsidR="00CD33A6" w14:paraId="004BFEB4" w14:textId="77777777" w:rsidTr="00EE5ADC">
        <w:tc>
          <w:tcPr>
            <w:tcW w:w="1985" w:type="dxa"/>
          </w:tcPr>
          <w:p w14:paraId="50C2CF9B" w14:textId="77777777" w:rsidR="00CD33A6" w:rsidRDefault="00CD33A6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CA3504A" w14:textId="77777777" w:rsidR="00CD33A6" w:rsidRDefault="00CD33A6" w:rsidP="00EE5ADC">
            <w:pPr>
              <w:rPr>
                <w:rFonts w:ascii="Arial" w:hAnsi="Arial"/>
                <w:highlight w:val="cyan"/>
              </w:rPr>
            </w:pPr>
          </w:p>
        </w:tc>
      </w:tr>
    </w:tbl>
    <w:p w14:paraId="7E76EE5E" w14:textId="77777777" w:rsidR="00CD33A6" w:rsidRDefault="00CD33A6" w:rsidP="00CD33A6"/>
    <w:p w14:paraId="33A38815" w14:textId="1C063584" w:rsidR="00CD33A6" w:rsidRDefault="00CD33A6" w:rsidP="00CD33A6">
      <w:pPr>
        <w:rPr>
          <w:rFonts w:eastAsia="SimSun"/>
          <w:lang w:val="en-US" w:eastAsia="zh-CN"/>
        </w:rPr>
      </w:pPr>
      <w:r>
        <w:rPr>
          <w:lang w:val="en-US" w:eastAsia="zh-CN"/>
        </w:rPr>
        <w:t xml:space="preserve">New template 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D33A6" w14:paraId="0D7C84F1" w14:textId="77777777" w:rsidTr="00EE5ADC">
        <w:tc>
          <w:tcPr>
            <w:tcW w:w="9855" w:type="dxa"/>
          </w:tcPr>
          <w:p w14:paraId="23A86021" w14:textId="66F376D3" w:rsidR="00CD33A6" w:rsidRDefault="00CD33A6" w:rsidP="00EE5ADC">
            <w:pPr>
              <w:rPr>
                <w:rStyle w:val="HTMLCode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//KS R5s21xxx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change_SINR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template (present)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MeasQuantityResults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cr_NR_MeasQuantityResults_NoCheckSinr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 /* @status APPROVED (ENDC, NR5GC, NR5GC_IRAT) */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rsrp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?,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rsrq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?,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*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</w:p>
        </w:tc>
      </w:tr>
    </w:tbl>
    <w:p w14:paraId="7D04D8CE" w14:textId="77777777" w:rsidR="00CD33A6" w:rsidRDefault="00CD33A6" w:rsidP="00CD33A6"/>
    <w:p w14:paraId="0F6310D8" w14:textId="77777777" w:rsidR="009E39C3" w:rsidRDefault="009E39C3" w:rsidP="009E39C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9215435"/>
      <w:r>
        <w:rPr>
          <w:b/>
          <w:lang w:val="pt-BR"/>
        </w:rPr>
        <w:t>Change 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E39C3" w14:paraId="4B7EFC10" w14:textId="77777777" w:rsidTr="00EE5ADC">
        <w:trPr>
          <w:trHeight w:val="447"/>
        </w:trPr>
        <w:tc>
          <w:tcPr>
            <w:tcW w:w="1985" w:type="dxa"/>
          </w:tcPr>
          <w:p w14:paraId="6689F7BF" w14:textId="77777777" w:rsidR="009E39C3" w:rsidRDefault="009E39C3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5F24CF3" w14:textId="77777777" w:rsidR="009E39C3" w:rsidRDefault="009E39C3" w:rsidP="00EE5ADC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f_TC_8_1_3_2_1_TestBody</w:t>
            </w: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()</w:t>
            </w:r>
          </w:p>
        </w:tc>
      </w:tr>
      <w:tr w:rsidR="009E39C3" w14:paraId="5DA9E7D1" w14:textId="77777777" w:rsidTr="00EE5ADC">
        <w:trPr>
          <w:trHeight w:val="452"/>
        </w:trPr>
        <w:tc>
          <w:tcPr>
            <w:tcW w:w="1985" w:type="dxa"/>
          </w:tcPr>
          <w:p w14:paraId="6198E054" w14:textId="77777777" w:rsidR="009E39C3" w:rsidRDefault="009E39C3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E2F3A5" w14:textId="564F468F" w:rsidR="009E39C3" w:rsidRDefault="009E39C3" w:rsidP="00EE5ADC">
            <w:pPr>
              <w:rPr>
                <w:rFonts w:ascii="Arial" w:hAnsi="Arial" w:cs="Arial"/>
                <w:lang w:val="en-US" w:eastAsia="zh-CN"/>
              </w:rPr>
            </w:pPr>
            <w:r w:rsidRPr="00CD33A6">
              <w:rPr>
                <w:rFonts w:ascii="Arial" w:hAnsi="Arial" w:cs="Arial"/>
                <w:lang w:val="en-US" w:eastAsia="zh-CN"/>
              </w:rPr>
              <w:t>Following the agreement of R5-211389, a UE which supports SINR measurements may (or may not) include SINR results for the serving cell in measurement reports.</w:t>
            </w:r>
          </w:p>
        </w:tc>
      </w:tr>
      <w:tr w:rsidR="009E39C3" w14:paraId="4E2144CA" w14:textId="77777777" w:rsidTr="00EE5ADC">
        <w:tc>
          <w:tcPr>
            <w:tcW w:w="1985" w:type="dxa"/>
          </w:tcPr>
          <w:p w14:paraId="5A2F25D3" w14:textId="77777777" w:rsidR="009E39C3" w:rsidRDefault="009E39C3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5B4792" w14:textId="77777777" w:rsidR="009E39C3" w:rsidRDefault="009E39C3" w:rsidP="00EE5AD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Use defined template to allow serving cell SINR included or not in measurement report at step 5</w:t>
            </w:r>
          </w:p>
          <w:p w14:paraId="2346BA6A" w14:textId="77777777" w:rsidR="009E39C3" w:rsidRDefault="009E39C3" w:rsidP="00EE5AD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5DCAF4E1" w14:textId="0B4A53B8" w:rsidR="009E39C3" w:rsidRDefault="009E39C3" w:rsidP="00EE5ADC">
            <w:pPr>
              <w:pStyle w:val="CRCoverPage"/>
              <w:spacing w:after="0"/>
              <w:rPr>
                <w:lang w:val="en-US" w:eastAsia="zh-CN"/>
              </w:rPr>
            </w:pPr>
            <w:r w:rsidRPr="009E39C3">
              <w:rPr>
                <w:rFonts w:cs="Arial"/>
                <w:b/>
                <w:bCs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 xml:space="preserve"> : Similar change required for all other test cases listed in R5-211389 : 8.1.3.1.2, 8.1.3.1.5, 8.1.3.1.8, 8.1.3.1.13, 8.1.3.1.16, 8.1.3.1.17.1, 8.1.3.1.18.1, 8.1.3.2.1, 8.1.3.2.2, 8.1.3.2.3, 8.1.4.1.2</w:t>
            </w:r>
          </w:p>
        </w:tc>
      </w:tr>
      <w:tr w:rsidR="009E39C3" w14:paraId="052E80A8" w14:textId="77777777" w:rsidTr="00EE5ADC">
        <w:tc>
          <w:tcPr>
            <w:tcW w:w="1985" w:type="dxa"/>
          </w:tcPr>
          <w:p w14:paraId="6D58C62F" w14:textId="77777777" w:rsidR="009E39C3" w:rsidRDefault="009E39C3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1B7D9E3" w14:textId="1DA52450" w:rsidR="009E39C3" w:rsidRDefault="009E39C3" w:rsidP="00EE5ADC">
            <w:pPr>
              <w:spacing w:after="0"/>
              <w:rPr>
                <w:rFonts w:ascii="Arial" w:hAnsi="Arial" w:cs="Arial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RRC_Measurement_NR5GC_NR</w:t>
            </w:r>
          </w:p>
        </w:tc>
      </w:tr>
      <w:tr w:rsidR="009E39C3" w14:paraId="2B63FF57" w14:textId="77777777" w:rsidTr="00EE5ADC">
        <w:tc>
          <w:tcPr>
            <w:tcW w:w="1985" w:type="dxa"/>
          </w:tcPr>
          <w:p w14:paraId="640A606F" w14:textId="77777777" w:rsidR="009E39C3" w:rsidRDefault="009E39C3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7D226405" w14:textId="77777777" w:rsidR="009E39C3" w:rsidRDefault="009E39C3" w:rsidP="00EE5ADC">
            <w:pPr>
              <w:rPr>
                <w:rFonts w:ascii="Arial" w:hAnsi="Arial"/>
                <w:highlight w:val="cyan"/>
              </w:rPr>
            </w:pPr>
          </w:p>
        </w:tc>
      </w:tr>
    </w:tbl>
    <w:p w14:paraId="36477942" w14:textId="77777777" w:rsidR="009E39C3" w:rsidRDefault="009E39C3" w:rsidP="009E39C3"/>
    <w:p w14:paraId="6F03ABD8" w14:textId="77777777" w:rsidR="009E39C3" w:rsidRDefault="009E39C3" w:rsidP="009E39C3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E39C3" w14:paraId="2A1AC837" w14:textId="77777777" w:rsidTr="00EE5ADC">
        <w:tc>
          <w:tcPr>
            <w:tcW w:w="9855" w:type="dxa"/>
          </w:tcPr>
          <w:p w14:paraId="7AE4799F" w14:textId="6F9DC0C5" w:rsidR="009E39C3" w:rsidRDefault="009E39C3" w:rsidP="00EE5ADC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f_TC_8_1_3_2_1_TestBody() runs on NR_BASE_PTC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………………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message to report event B1 with the measured RSRP value for NR Cell 1?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v_PhysCellId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f_NR_CellInfo_GetPhysicalCellId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f_NR_ReceiveMeasurementReports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v_PhysCellId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tsc_NR_MeasId1, -, -, cr_NR_MeasResults_MeasResultNeighCells_EUTRA({cr_NR_MeasResultEUTRA_CellResults(v_EUTRA_CellId,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cr_NR_MeasQuantityResultsEUTRA_Rsrp_Rsrq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)}));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//@sic R5-204437, R5-201213, R5s200181, R5-211389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}//End of f_TC_8_1_3_2_1_TestBody()</w:t>
            </w:r>
          </w:p>
        </w:tc>
      </w:tr>
    </w:tbl>
    <w:p w14:paraId="607FBEC5" w14:textId="77777777" w:rsidR="009E39C3" w:rsidRDefault="009E39C3" w:rsidP="009E39C3"/>
    <w:p w14:paraId="1FC66EC6" w14:textId="77777777" w:rsidR="009E39C3" w:rsidRDefault="009E39C3" w:rsidP="009E39C3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E39C3" w14:paraId="4A71A7DD" w14:textId="77777777" w:rsidTr="00EE5ADC">
        <w:tc>
          <w:tcPr>
            <w:tcW w:w="9855" w:type="dxa"/>
          </w:tcPr>
          <w:p w14:paraId="1A94684A" w14:textId="25226E52" w:rsidR="009E39C3" w:rsidRDefault="009E39C3" w:rsidP="00EE5ADC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f_TC_8_1_3_2_1_TestBody() runs on NR_BASE_PTC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………………………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message to report event B1 with the measured RSRP value for NR Cell 1?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v_PhysCellId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f_NR_CellInfo_GetPhysicalCellId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f_NR_ReceiveMeasurementReports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v_PhysCellId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tsc_NR_MeasId1,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-,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cr_NR_MeasResults_MeasResultNeighCells_EUTRA({cr_NR_MeasResultEUTRA_CellResults(v_EUTRA_CellId,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cr_NR_MeasQuantityResultsEUTRA_Rsrp_Rsrq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)})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cr_NR_MeasQuantityResults_NoCheckSinr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);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}//End of f_TC_8_1_3_2_1_TestBody()</w:t>
            </w:r>
          </w:p>
        </w:tc>
      </w:tr>
    </w:tbl>
    <w:p w14:paraId="05419FFB" w14:textId="77777777" w:rsidR="009E39C3" w:rsidRDefault="009E39C3" w:rsidP="009E39C3"/>
    <w:p w14:paraId="58C5BBBC" w14:textId="77777777" w:rsidR="00CD33A6" w:rsidRPr="00CD33A6" w:rsidRDefault="00CD33A6" w:rsidP="00CD33A6"/>
    <w:sectPr w:rsidR="00CD33A6" w:rsidRPr="00CD33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E3F0DB" w14:textId="77777777" w:rsidR="00556DAF" w:rsidRDefault="00556DAF">
      <w:r>
        <w:separator/>
      </w:r>
    </w:p>
  </w:endnote>
  <w:endnote w:type="continuationSeparator" w:id="0">
    <w:p w14:paraId="76AEF696" w14:textId="77777777" w:rsidR="00556DAF" w:rsidRDefault="00556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AF54A" w14:textId="77777777" w:rsidR="00556DAF" w:rsidRDefault="00556DAF">
      <w:r>
        <w:separator/>
      </w:r>
    </w:p>
  </w:footnote>
  <w:footnote w:type="continuationSeparator" w:id="0">
    <w:p w14:paraId="62351F1F" w14:textId="77777777" w:rsidR="00556DAF" w:rsidRDefault="00556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30"/>
  </w:num>
  <w:num w:numId="6">
    <w:abstractNumId w:val="7"/>
  </w:num>
  <w:num w:numId="7">
    <w:abstractNumId w:val="25"/>
  </w:num>
  <w:num w:numId="8">
    <w:abstractNumId w:val="35"/>
  </w:num>
  <w:num w:numId="9">
    <w:abstractNumId w:val="24"/>
  </w:num>
  <w:num w:numId="10">
    <w:abstractNumId w:val="22"/>
  </w:num>
  <w:num w:numId="11">
    <w:abstractNumId w:val="32"/>
  </w:num>
  <w:num w:numId="12">
    <w:abstractNumId w:val="28"/>
  </w:num>
  <w:num w:numId="13">
    <w:abstractNumId w:val="11"/>
  </w:num>
  <w:num w:numId="14">
    <w:abstractNumId w:val="38"/>
  </w:num>
  <w:num w:numId="15">
    <w:abstractNumId w:val="17"/>
  </w:num>
  <w:num w:numId="16">
    <w:abstractNumId w:val="31"/>
  </w:num>
  <w:num w:numId="17">
    <w:abstractNumId w:val="36"/>
  </w:num>
  <w:num w:numId="18">
    <w:abstractNumId w:val="2"/>
  </w:num>
  <w:num w:numId="19">
    <w:abstractNumId w:val="4"/>
  </w:num>
  <w:num w:numId="20">
    <w:abstractNumId w:val="33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4"/>
  </w:num>
  <w:num w:numId="27">
    <w:abstractNumId w:val="18"/>
  </w:num>
  <w:num w:numId="28">
    <w:abstractNumId w:val="19"/>
  </w:num>
  <w:num w:numId="29">
    <w:abstractNumId w:val="15"/>
  </w:num>
  <w:num w:numId="30">
    <w:abstractNumId w:val="39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9"/>
  </w:num>
  <w:num w:numId="40">
    <w:abstractNumId w:val="12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E34BB"/>
    <w:rsid w:val="000F6FBF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31CAA"/>
    <w:rsid w:val="00442685"/>
    <w:rsid w:val="004522A4"/>
    <w:rsid w:val="00465F5F"/>
    <w:rsid w:val="00484797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6DAF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A58F5"/>
    <w:rsid w:val="006B3C17"/>
    <w:rsid w:val="006B46FB"/>
    <w:rsid w:val="006E21FB"/>
    <w:rsid w:val="00701A94"/>
    <w:rsid w:val="007146D3"/>
    <w:rsid w:val="00715499"/>
    <w:rsid w:val="00716FF8"/>
    <w:rsid w:val="00757DA6"/>
    <w:rsid w:val="00765598"/>
    <w:rsid w:val="007745EA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E39C3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D33A6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D3057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1708</TotalTime>
  <Pages>5</Pages>
  <Words>768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69</cp:revision>
  <cp:lastPrinted>1900-01-01T00:00:00Z</cp:lastPrinted>
  <dcterms:created xsi:type="dcterms:W3CDTF">2020-12-08T10:56:00Z</dcterms:created>
  <dcterms:modified xsi:type="dcterms:W3CDTF">2021-04-13T13:10:00Z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